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F6F0D" w14:textId="12891E82" w:rsidR="002A10ED" w:rsidRPr="002A10ED" w:rsidRDefault="002A10ED" w:rsidP="002A10ED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2A10ED">
        <w:rPr>
          <w:rFonts w:ascii="Arial" w:hAnsi="Arial" w:cs="Arial"/>
          <w:b/>
          <w:noProof/>
          <w:sz w:val="24"/>
          <w:szCs w:val="24"/>
        </w:rPr>
        <w:t>3GPP TSG-RAN WG4 Meeting #100-e</w:t>
      </w:r>
      <w:r w:rsidRPr="002A10ED">
        <w:rPr>
          <w:rFonts w:ascii="Arial" w:hAnsi="Arial" w:cs="Arial"/>
          <w:b/>
          <w:noProof/>
          <w:sz w:val="24"/>
          <w:szCs w:val="24"/>
        </w:rPr>
        <w:tab/>
      </w:r>
      <w:r w:rsidR="001405F1" w:rsidRPr="001405F1">
        <w:rPr>
          <w:rFonts w:ascii="Arial" w:hAnsi="Arial" w:cs="Arial"/>
          <w:b/>
          <w:noProof/>
          <w:color w:val="000000"/>
          <w:sz w:val="24"/>
          <w:szCs w:val="24"/>
        </w:rPr>
        <w:t>R4-2111700</w:t>
      </w:r>
    </w:p>
    <w:p w14:paraId="33440C3B" w14:textId="77777777" w:rsidR="002A10ED" w:rsidRPr="002A10ED" w:rsidRDefault="002A10ED" w:rsidP="002A10ED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2A10ED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2A10ED">
        <w:rPr>
          <w:rFonts w:ascii="Arial" w:hAnsi="Arial" w:cs="Arial"/>
          <w:b/>
          <w:bCs/>
          <w:noProof/>
          <w:sz w:val="24"/>
          <w:szCs w:val="24"/>
        </w:rPr>
        <w:t>16 August – 27 August, 2021</w:t>
      </w:r>
      <w:bookmarkEnd w:id="0"/>
    </w:p>
    <w:p w14:paraId="759BF24A" w14:textId="35E5E5CD" w:rsidR="003F2FDA" w:rsidRDefault="003F2FDA" w:rsidP="003F2FDA">
      <w:pPr>
        <w:pStyle w:val="Heading2"/>
      </w:pPr>
      <w:r>
        <w:br w:type="page"/>
      </w:r>
      <w:r>
        <w:lastRenderedPageBreak/>
        <w:t>Annex A: Contribution documents and status</w:t>
      </w:r>
    </w:p>
    <w:p w14:paraId="0D1EDD20" w14:textId="77777777" w:rsidR="003F2FDA" w:rsidRDefault="003F2FDA" w:rsidP="003F2FD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658"/>
        <w:gridCol w:w="2053"/>
        <w:gridCol w:w="984"/>
        <w:gridCol w:w="1014"/>
        <w:gridCol w:w="1049"/>
      </w:tblGrid>
      <w:tr w:rsidR="003F2FDA" w14:paraId="564BD6B3" w14:textId="77777777" w:rsidTr="003F2FDA">
        <w:tc>
          <w:tcPr>
            <w:tcW w:w="0" w:type="auto"/>
          </w:tcPr>
          <w:p w14:paraId="05C8003F" w14:textId="77777777" w:rsidR="003F2FDA" w:rsidRDefault="003F2FDA" w:rsidP="003F2FD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64BE257C" w14:textId="77777777" w:rsidR="003F2FDA" w:rsidRDefault="003F2FDA" w:rsidP="003F2FD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DB0F384" w14:textId="77777777" w:rsidR="003F2FDA" w:rsidRDefault="003F2FDA" w:rsidP="003F2FD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387AF741" w14:textId="09C4CED7" w:rsidR="003F2FDA" w:rsidRDefault="003F2FDA" w:rsidP="003F2FD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06C4C75" w14:textId="5E3FCFD1" w:rsidR="003F2FDA" w:rsidRDefault="003F2FDA" w:rsidP="003F2FDA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35BE0829" w14:textId="51146A3A" w:rsidR="003F2FDA" w:rsidRDefault="003F2FDA" w:rsidP="003F2FDA">
            <w:pPr>
              <w:pStyle w:val="TAH"/>
            </w:pPr>
            <w:r>
              <w:t>Replaced by</w:t>
            </w:r>
          </w:p>
        </w:tc>
      </w:tr>
      <w:tr w:rsidR="003F2FDA" w14:paraId="0E7985C5" w14:textId="77777777" w:rsidTr="003F2FDA">
        <w:tc>
          <w:tcPr>
            <w:tcW w:w="0" w:type="auto"/>
          </w:tcPr>
          <w:p w14:paraId="6F8518EB" w14:textId="670D9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R4-2107600</w:t>
            </w:r>
          </w:p>
        </w:tc>
        <w:tc>
          <w:tcPr>
            <w:tcW w:w="0" w:type="auto"/>
          </w:tcPr>
          <w:p w14:paraId="6019EC20" w14:textId="0FC2D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RAN4#98-bis-e Meeting Report</w:t>
            </w:r>
          </w:p>
        </w:tc>
        <w:tc>
          <w:tcPr>
            <w:tcW w:w="0" w:type="auto"/>
          </w:tcPr>
          <w:p w14:paraId="5D847219" w14:textId="41F7DA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D1A0731" w14:textId="5C76BF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92C2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AA7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601812" w14:textId="77777777" w:rsidTr="003F2FDA">
        <w:tc>
          <w:tcPr>
            <w:tcW w:w="0" w:type="auto"/>
          </w:tcPr>
          <w:p w14:paraId="32DFA0AF" w14:textId="498851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R4-2107601</w:t>
            </w:r>
          </w:p>
        </w:tc>
        <w:tc>
          <w:tcPr>
            <w:tcW w:w="0" w:type="auto"/>
          </w:tcPr>
          <w:p w14:paraId="482425DA" w14:textId="0DB3B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RAN4#99-e</w:t>
            </w:r>
          </w:p>
        </w:tc>
        <w:tc>
          <w:tcPr>
            <w:tcW w:w="0" w:type="auto"/>
          </w:tcPr>
          <w:p w14:paraId="2DCCF297" w14:textId="42A27A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2A834EE4" w14:textId="6E451D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765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9A8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2803BB" w14:textId="77777777" w:rsidTr="003F2FDA">
        <w:tc>
          <w:tcPr>
            <w:tcW w:w="0" w:type="auto"/>
          </w:tcPr>
          <w:p w14:paraId="51552115" w14:textId="2C23FC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R4-2107602</w:t>
            </w:r>
          </w:p>
        </w:tc>
        <w:tc>
          <w:tcPr>
            <w:tcW w:w="0" w:type="auto"/>
          </w:tcPr>
          <w:p w14:paraId="49E30D7A" w14:textId="7BAA90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RAN4#99-e E-Meeting Arrangements and Guidelines</w:t>
            </w:r>
          </w:p>
        </w:tc>
        <w:tc>
          <w:tcPr>
            <w:tcW w:w="0" w:type="auto"/>
          </w:tcPr>
          <w:p w14:paraId="2688DBE9" w14:textId="59896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6B694445" w14:textId="074F6E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6D0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7AD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7C113A" w14:textId="77777777" w:rsidTr="003F2FDA">
        <w:tc>
          <w:tcPr>
            <w:tcW w:w="0" w:type="auto"/>
          </w:tcPr>
          <w:p w14:paraId="03B3A37A" w14:textId="44ADBC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R4-2107603</w:t>
            </w:r>
          </w:p>
        </w:tc>
        <w:tc>
          <w:tcPr>
            <w:tcW w:w="0" w:type="auto"/>
          </w:tcPr>
          <w:p w14:paraId="1D9341C9" w14:textId="5835C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Meeting Efficiency Improvements</w:t>
            </w:r>
          </w:p>
        </w:tc>
        <w:tc>
          <w:tcPr>
            <w:tcW w:w="0" w:type="auto"/>
          </w:tcPr>
          <w:p w14:paraId="354F73EB" w14:textId="2345AE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441EC52E" w14:textId="4343D8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7F42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91D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7AE037" w14:textId="77777777" w:rsidTr="003F2FDA">
        <w:tc>
          <w:tcPr>
            <w:tcW w:w="0" w:type="auto"/>
          </w:tcPr>
          <w:p w14:paraId="5F84B0B5" w14:textId="7EF88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R4-2107604</w:t>
            </w:r>
          </w:p>
        </w:tc>
        <w:tc>
          <w:tcPr>
            <w:tcW w:w="0" w:type="auto"/>
          </w:tcPr>
          <w:p w14:paraId="007BF3CA" w14:textId="1EF53F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uplink timing alignment for small data transmissions</w:t>
            </w:r>
          </w:p>
        </w:tc>
        <w:tc>
          <w:tcPr>
            <w:tcW w:w="0" w:type="auto"/>
          </w:tcPr>
          <w:p w14:paraId="2E442C4E" w14:textId="41958F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8646E5A" w14:textId="21B870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A32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5D2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ED18BC" w14:textId="77777777" w:rsidTr="003F2FDA">
        <w:tc>
          <w:tcPr>
            <w:tcW w:w="0" w:type="auto"/>
          </w:tcPr>
          <w:p w14:paraId="6A9ED285" w14:textId="17DACE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R4-2107605</w:t>
            </w:r>
          </w:p>
        </w:tc>
        <w:tc>
          <w:tcPr>
            <w:tcW w:w="0" w:type="auto"/>
          </w:tcPr>
          <w:p w14:paraId="69FF2988" w14:textId="40357A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power control for NR-DC</w:t>
            </w:r>
          </w:p>
        </w:tc>
        <w:tc>
          <w:tcPr>
            <w:tcW w:w="0" w:type="auto"/>
          </w:tcPr>
          <w:p w14:paraId="7CE931DA" w14:textId="5E968D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2A642B" w14:textId="50B2A0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5195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994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B5886B" w14:textId="77777777" w:rsidTr="003F2FDA">
        <w:tc>
          <w:tcPr>
            <w:tcW w:w="0" w:type="auto"/>
          </w:tcPr>
          <w:p w14:paraId="7DD13B6C" w14:textId="533F5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R4-2107606</w:t>
            </w:r>
          </w:p>
        </w:tc>
        <w:tc>
          <w:tcPr>
            <w:tcW w:w="0" w:type="auto"/>
          </w:tcPr>
          <w:p w14:paraId="5EE1A674" w14:textId="400D83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11BB92AD" w14:textId="61814F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F6A4DA" w14:textId="38C373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1F2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85D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9B4B35" w14:textId="77777777" w:rsidTr="003F2FDA">
        <w:tc>
          <w:tcPr>
            <w:tcW w:w="0" w:type="auto"/>
          </w:tcPr>
          <w:p w14:paraId="3AE0259C" w14:textId="2EA10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R4-2107607</w:t>
            </w:r>
          </w:p>
        </w:tc>
        <w:tc>
          <w:tcPr>
            <w:tcW w:w="0" w:type="auto"/>
          </w:tcPr>
          <w:p w14:paraId="440FB2C7" w14:textId="729A11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impact of sub-array antenna modelling in coexistence studies</w:t>
            </w:r>
          </w:p>
        </w:tc>
        <w:tc>
          <w:tcPr>
            <w:tcW w:w="0" w:type="auto"/>
          </w:tcPr>
          <w:p w14:paraId="294A65B8" w14:textId="1BA0A6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62D0D20" w14:textId="7D10A6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5D50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2A4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68F829" w14:textId="77777777" w:rsidTr="003F2FDA">
        <w:tc>
          <w:tcPr>
            <w:tcW w:w="0" w:type="auto"/>
          </w:tcPr>
          <w:p w14:paraId="1F13299C" w14:textId="06053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R4-2107608</w:t>
            </w:r>
          </w:p>
        </w:tc>
        <w:tc>
          <w:tcPr>
            <w:tcW w:w="0" w:type="auto"/>
          </w:tcPr>
          <w:p w14:paraId="3D300835" w14:textId="10C3C8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76B7BE7B" w14:textId="41E886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135DBD" w14:textId="108148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FFC2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BD9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208C5E" w14:textId="77777777" w:rsidTr="003F2FDA">
        <w:tc>
          <w:tcPr>
            <w:tcW w:w="0" w:type="auto"/>
          </w:tcPr>
          <w:p w14:paraId="2F75ED50" w14:textId="5FB5D2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R4-2107609</w:t>
            </w:r>
          </w:p>
        </w:tc>
        <w:tc>
          <w:tcPr>
            <w:tcW w:w="0" w:type="auto"/>
          </w:tcPr>
          <w:p w14:paraId="5A1DE6AF" w14:textId="5D650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4827B27F" w14:textId="08F623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5F793B2" w14:textId="65BF61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E9DA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63A0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2C03B" w14:textId="77777777" w:rsidTr="003F2FDA">
        <w:tc>
          <w:tcPr>
            <w:tcW w:w="0" w:type="auto"/>
          </w:tcPr>
          <w:p w14:paraId="1DF17768" w14:textId="33154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R4-2107610</w:t>
            </w:r>
          </w:p>
        </w:tc>
        <w:tc>
          <w:tcPr>
            <w:tcW w:w="0" w:type="auto"/>
          </w:tcPr>
          <w:p w14:paraId="537E9A96" w14:textId="5160AF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UE/TRP Tx/Rx Timing Errors</w:t>
            </w:r>
          </w:p>
        </w:tc>
        <w:tc>
          <w:tcPr>
            <w:tcW w:w="0" w:type="auto"/>
          </w:tcPr>
          <w:p w14:paraId="3AFD431C" w14:textId="05492D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104621D" w14:textId="63575A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34BD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F8A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2FB43F" w14:textId="77777777" w:rsidTr="003F2FDA">
        <w:tc>
          <w:tcPr>
            <w:tcW w:w="0" w:type="auto"/>
          </w:tcPr>
          <w:p w14:paraId="3DC966DE" w14:textId="7A2293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R4-2107611</w:t>
            </w:r>
          </w:p>
        </w:tc>
        <w:tc>
          <w:tcPr>
            <w:tcW w:w="0" w:type="auto"/>
          </w:tcPr>
          <w:p w14:paraId="727C26CA" w14:textId="1B7F96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1FE912EA" w14:textId="08B67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B87547A" w14:textId="5C2DA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C0B2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87C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B22F0A" w14:textId="77777777" w:rsidTr="003F2FDA">
        <w:tc>
          <w:tcPr>
            <w:tcW w:w="0" w:type="auto"/>
          </w:tcPr>
          <w:p w14:paraId="0C2B10B1" w14:textId="3EC36E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R4-2107612</w:t>
            </w:r>
          </w:p>
        </w:tc>
        <w:tc>
          <w:tcPr>
            <w:tcW w:w="0" w:type="auto"/>
          </w:tcPr>
          <w:p w14:paraId="6B2C1311" w14:textId="6A75A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RAN1#104bis-e</w:t>
            </w:r>
          </w:p>
        </w:tc>
        <w:tc>
          <w:tcPr>
            <w:tcW w:w="0" w:type="auto"/>
          </w:tcPr>
          <w:p w14:paraId="14E458EE" w14:textId="3F54A1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7346FB7" w14:textId="2CD0A7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AE7D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C80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B68EA4" w14:textId="77777777" w:rsidTr="003F2FDA">
        <w:tc>
          <w:tcPr>
            <w:tcW w:w="0" w:type="auto"/>
          </w:tcPr>
          <w:p w14:paraId="4B375FA3" w14:textId="3A8AF1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R4-2107613</w:t>
            </w:r>
          </w:p>
        </w:tc>
        <w:tc>
          <w:tcPr>
            <w:tcW w:w="0" w:type="auto"/>
          </w:tcPr>
          <w:p w14:paraId="265CD0B9" w14:textId="7F5A3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51C0213F" w14:textId="420B8B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2C85822" w14:textId="4FE963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E9FF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BC5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E01E07" w14:textId="77777777" w:rsidTr="003F2FDA">
        <w:tc>
          <w:tcPr>
            <w:tcW w:w="0" w:type="auto"/>
          </w:tcPr>
          <w:p w14:paraId="7489F08A" w14:textId="30ECB4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R4-2107614</w:t>
            </w:r>
          </w:p>
        </w:tc>
        <w:tc>
          <w:tcPr>
            <w:tcW w:w="0" w:type="auto"/>
          </w:tcPr>
          <w:p w14:paraId="6ADDC1C9" w14:textId="03DA6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Assumption for Inter-Cell DL Measurement</w:t>
            </w:r>
          </w:p>
        </w:tc>
        <w:tc>
          <w:tcPr>
            <w:tcW w:w="0" w:type="auto"/>
          </w:tcPr>
          <w:p w14:paraId="58602C56" w14:textId="6C924B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C91C3DE" w14:textId="4379B5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419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9EF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93649A" w14:textId="77777777" w:rsidTr="003F2FDA">
        <w:tc>
          <w:tcPr>
            <w:tcW w:w="0" w:type="auto"/>
          </w:tcPr>
          <w:p w14:paraId="68FE287C" w14:textId="268765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R4-2107615</w:t>
            </w:r>
          </w:p>
        </w:tc>
        <w:tc>
          <w:tcPr>
            <w:tcW w:w="0" w:type="auto"/>
          </w:tcPr>
          <w:p w14:paraId="796407AB" w14:textId="33574F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0D87172C" w14:textId="379904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290A3C4" w14:textId="043E57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E75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F79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4DD69" w14:textId="77777777" w:rsidTr="003F2FDA">
        <w:tc>
          <w:tcPr>
            <w:tcW w:w="0" w:type="auto"/>
          </w:tcPr>
          <w:p w14:paraId="7009C0C6" w14:textId="7DEEE7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R4-2107616</w:t>
            </w:r>
          </w:p>
        </w:tc>
        <w:tc>
          <w:tcPr>
            <w:tcW w:w="0" w:type="auto"/>
          </w:tcPr>
          <w:p w14:paraId="41356191" w14:textId="5137D7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the capability of transparent TxD</w:t>
            </w:r>
          </w:p>
        </w:tc>
        <w:tc>
          <w:tcPr>
            <w:tcW w:w="0" w:type="auto"/>
          </w:tcPr>
          <w:p w14:paraId="37ECD869" w14:textId="665F0A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436FABB" w14:textId="672386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D8F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545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BCECE9" w14:textId="77777777" w:rsidTr="003F2FDA">
        <w:tc>
          <w:tcPr>
            <w:tcW w:w="0" w:type="auto"/>
          </w:tcPr>
          <w:p w14:paraId="095A4084" w14:textId="04D996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R4-2107617</w:t>
            </w:r>
          </w:p>
        </w:tc>
        <w:tc>
          <w:tcPr>
            <w:tcW w:w="0" w:type="auto"/>
          </w:tcPr>
          <w:p w14:paraId="6669CB63" w14:textId="2A7E60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BCS for contiguous and non-contiguous intra-band (NG)EN-DC</w:t>
            </w:r>
          </w:p>
        </w:tc>
        <w:tc>
          <w:tcPr>
            <w:tcW w:w="0" w:type="auto"/>
          </w:tcPr>
          <w:p w14:paraId="03AC8117" w14:textId="4D37A7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BE106F5" w14:textId="6B234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D48F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2C7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CF015E" w14:textId="77777777" w:rsidTr="003F2FDA">
        <w:tc>
          <w:tcPr>
            <w:tcW w:w="0" w:type="auto"/>
          </w:tcPr>
          <w:p w14:paraId="1CCCDB24" w14:textId="76744B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R4-2107618</w:t>
            </w:r>
          </w:p>
        </w:tc>
        <w:tc>
          <w:tcPr>
            <w:tcW w:w="0" w:type="auto"/>
          </w:tcPr>
          <w:p w14:paraId="79FFA959" w14:textId="667B1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6010C127" w14:textId="1BB1A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DCEDEE3" w14:textId="0A9080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49B5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740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659EB" w14:textId="77777777" w:rsidTr="003F2FDA">
        <w:tc>
          <w:tcPr>
            <w:tcW w:w="0" w:type="auto"/>
          </w:tcPr>
          <w:p w14:paraId="0A395F79" w14:textId="3D3447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R4-2107619</w:t>
            </w:r>
          </w:p>
        </w:tc>
        <w:tc>
          <w:tcPr>
            <w:tcW w:w="0" w:type="auto"/>
          </w:tcPr>
          <w:p w14:paraId="56106DF0" w14:textId="19A48C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related to RSS based RSRQ for LTE-MTC</w:t>
            </w:r>
          </w:p>
        </w:tc>
        <w:tc>
          <w:tcPr>
            <w:tcW w:w="0" w:type="auto"/>
          </w:tcPr>
          <w:p w14:paraId="4F5666E1" w14:textId="58ACB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0B5A5A6" w14:textId="74C27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A097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29D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5F89E4" w14:textId="77777777" w:rsidTr="003F2FDA">
        <w:tc>
          <w:tcPr>
            <w:tcW w:w="0" w:type="auto"/>
          </w:tcPr>
          <w:p w14:paraId="66B7ED2D" w14:textId="6439E0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R4-2107620</w:t>
            </w:r>
          </w:p>
        </w:tc>
        <w:tc>
          <w:tcPr>
            <w:tcW w:w="0" w:type="auto"/>
          </w:tcPr>
          <w:p w14:paraId="3912B66F" w14:textId="1B6FCE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Intra-band and Inter-band (NG)EN-DC/NE-DC Capabilities</w:t>
            </w:r>
          </w:p>
        </w:tc>
        <w:tc>
          <w:tcPr>
            <w:tcW w:w="0" w:type="auto"/>
          </w:tcPr>
          <w:p w14:paraId="1DED870F" w14:textId="2B638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C630FE9" w14:textId="249D4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61F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C2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74765E" w14:textId="77777777" w:rsidTr="003F2FDA">
        <w:tc>
          <w:tcPr>
            <w:tcW w:w="0" w:type="auto"/>
          </w:tcPr>
          <w:p w14:paraId="771648BC" w14:textId="33EDD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R4-2107621</w:t>
            </w:r>
          </w:p>
        </w:tc>
        <w:tc>
          <w:tcPr>
            <w:tcW w:w="0" w:type="auto"/>
          </w:tcPr>
          <w:p w14:paraId="2CF139AD" w14:textId="45FB6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single-uplink operation in more than one band pair of a band combination</w:t>
            </w:r>
          </w:p>
        </w:tc>
        <w:tc>
          <w:tcPr>
            <w:tcW w:w="0" w:type="auto"/>
          </w:tcPr>
          <w:p w14:paraId="3D3E728C" w14:textId="5909A4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FBD3064" w14:textId="61E9DA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F623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8ED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53A31E" w14:textId="77777777" w:rsidTr="003F2FDA">
        <w:tc>
          <w:tcPr>
            <w:tcW w:w="0" w:type="auto"/>
          </w:tcPr>
          <w:p w14:paraId="14B8A8EB" w14:textId="6EA581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R4-2107622</w:t>
            </w:r>
          </w:p>
        </w:tc>
        <w:tc>
          <w:tcPr>
            <w:tcW w:w="0" w:type="auto"/>
          </w:tcPr>
          <w:p w14:paraId="0B3501B0" w14:textId="5E716F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handover with PSCell</w:t>
            </w:r>
          </w:p>
        </w:tc>
        <w:tc>
          <w:tcPr>
            <w:tcW w:w="0" w:type="auto"/>
          </w:tcPr>
          <w:p w14:paraId="0B8E66E7" w14:textId="40CB01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10E549A" w14:textId="47096C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D089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4A74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C098D6" w14:textId="77777777" w:rsidTr="003F2FDA">
        <w:tc>
          <w:tcPr>
            <w:tcW w:w="0" w:type="auto"/>
          </w:tcPr>
          <w:p w14:paraId="61314B6A" w14:textId="0DB414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R4-2107623</w:t>
            </w:r>
          </w:p>
        </w:tc>
        <w:tc>
          <w:tcPr>
            <w:tcW w:w="0" w:type="auto"/>
          </w:tcPr>
          <w:p w14:paraId="3B271306" w14:textId="508CB6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fallback applicability for UE FeatureSetDownLinkPerCC capability fields</w:t>
            </w:r>
          </w:p>
        </w:tc>
        <w:tc>
          <w:tcPr>
            <w:tcW w:w="0" w:type="auto"/>
          </w:tcPr>
          <w:p w14:paraId="6511AE23" w14:textId="413E9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525033" w14:textId="19474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BAC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229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64C2C9" w14:textId="77777777" w:rsidTr="003F2FDA">
        <w:tc>
          <w:tcPr>
            <w:tcW w:w="0" w:type="auto"/>
          </w:tcPr>
          <w:p w14:paraId="4B0D7ABC" w14:textId="19915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R4-2107624</w:t>
            </w:r>
          </w:p>
        </w:tc>
        <w:tc>
          <w:tcPr>
            <w:tcW w:w="0" w:type="auto"/>
          </w:tcPr>
          <w:p w14:paraId="5F2A5224" w14:textId="77D70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DL 1024QAM for NR</w:t>
            </w:r>
          </w:p>
        </w:tc>
        <w:tc>
          <w:tcPr>
            <w:tcW w:w="0" w:type="auto"/>
          </w:tcPr>
          <w:p w14:paraId="759E12BB" w14:textId="0E932D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C41801A" w14:textId="3F45F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C3C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BE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33A2C3" w14:textId="77777777" w:rsidTr="003F2FDA">
        <w:tc>
          <w:tcPr>
            <w:tcW w:w="0" w:type="auto"/>
          </w:tcPr>
          <w:p w14:paraId="02600B26" w14:textId="4FF7F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R4-2107625</w:t>
            </w:r>
          </w:p>
        </w:tc>
        <w:tc>
          <w:tcPr>
            <w:tcW w:w="0" w:type="auto"/>
          </w:tcPr>
          <w:p w14:paraId="39985D17" w14:textId="767053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IMD from ULCA</w:t>
            </w:r>
          </w:p>
        </w:tc>
        <w:tc>
          <w:tcPr>
            <w:tcW w:w="0" w:type="auto"/>
          </w:tcPr>
          <w:p w14:paraId="2537FC3F" w14:textId="4E33AF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D4D2E7" w14:textId="2FF000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ABD5D6" w14:textId="255297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R4-2111476</w:t>
            </w:r>
          </w:p>
        </w:tc>
        <w:tc>
          <w:tcPr>
            <w:tcW w:w="0" w:type="auto"/>
          </w:tcPr>
          <w:p w14:paraId="25375E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C6FF5C" w14:textId="77777777" w:rsidTr="003F2FDA">
        <w:tc>
          <w:tcPr>
            <w:tcW w:w="0" w:type="auto"/>
          </w:tcPr>
          <w:p w14:paraId="672D23ED" w14:textId="7F3F34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R4-2107626</w:t>
            </w:r>
          </w:p>
        </w:tc>
        <w:tc>
          <w:tcPr>
            <w:tcW w:w="0" w:type="auto"/>
          </w:tcPr>
          <w:p w14:paraId="49C824D2" w14:textId="36D0E8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Uplink REFSENS for DC_(n)71AA</w:t>
            </w:r>
          </w:p>
        </w:tc>
        <w:tc>
          <w:tcPr>
            <w:tcW w:w="0" w:type="auto"/>
          </w:tcPr>
          <w:p w14:paraId="1E397172" w14:textId="077590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CC1DE22" w14:textId="4432C2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38F46" w14:textId="6A67E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R4-2111534 </w:t>
            </w:r>
          </w:p>
        </w:tc>
        <w:tc>
          <w:tcPr>
            <w:tcW w:w="0" w:type="auto"/>
          </w:tcPr>
          <w:p w14:paraId="704C50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818876" w14:textId="77777777" w:rsidTr="003F2FDA">
        <w:tc>
          <w:tcPr>
            <w:tcW w:w="0" w:type="auto"/>
          </w:tcPr>
          <w:p w14:paraId="60170683" w14:textId="0A5CEB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R4-2107627</w:t>
            </w:r>
          </w:p>
        </w:tc>
        <w:tc>
          <w:tcPr>
            <w:tcW w:w="0" w:type="auto"/>
          </w:tcPr>
          <w:p w14:paraId="6E61CC7E" w14:textId="29B0AB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Triple beat and 3ULCC MSD</w:t>
            </w:r>
          </w:p>
        </w:tc>
        <w:tc>
          <w:tcPr>
            <w:tcW w:w="0" w:type="auto"/>
          </w:tcPr>
          <w:p w14:paraId="38EEF61C" w14:textId="79A6B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645F39" w14:textId="0C9287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A5D963" w14:textId="6C6DB5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R4-2111475</w:t>
            </w:r>
          </w:p>
        </w:tc>
        <w:tc>
          <w:tcPr>
            <w:tcW w:w="0" w:type="auto"/>
          </w:tcPr>
          <w:p w14:paraId="38916F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5468B3" w14:textId="77777777" w:rsidTr="003F2FDA">
        <w:tc>
          <w:tcPr>
            <w:tcW w:w="0" w:type="auto"/>
          </w:tcPr>
          <w:p w14:paraId="057A28A9" w14:textId="50418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R4-2107628</w:t>
            </w:r>
          </w:p>
        </w:tc>
        <w:tc>
          <w:tcPr>
            <w:tcW w:w="0" w:type="auto"/>
          </w:tcPr>
          <w:p w14:paraId="3A7699E3" w14:textId="7C4102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[99-e][101] NR_NewRAT_SysParameters</w:t>
            </w:r>
          </w:p>
        </w:tc>
        <w:tc>
          <w:tcPr>
            <w:tcW w:w="0" w:type="auto"/>
          </w:tcPr>
          <w:p w14:paraId="72FA5FAB" w14:textId="6505B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A352AE5" w14:textId="27E1E9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BB4BC3" w14:textId="20CB6C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565701" w14:textId="371F5C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R4-2107911</w:t>
            </w:r>
          </w:p>
        </w:tc>
      </w:tr>
      <w:tr w:rsidR="003F2FDA" w14:paraId="2B27F3B6" w14:textId="77777777" w:rsidTr="003F2FDA">
        <w:tc>
          <w:tcPr>
            <w:tcW w:w="0" w:type="auto"/>
          </w:tcPr>
          <w:p w14:paraId="2823FD57" w14:textId="36BD5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R4-2107629</w:t>
            </w:r>
          </w:p>
        </w:tc>
        <w:tc>
          <w:tcPr>
            <w:tcW w:w="0" w:type="auto"/>
          </w:tcPr>
          <w:p w14:paraId="07BAAB7B" w14:textId="1968E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[99-e][102] NR_NewRAT_UE_RF_R15</w:t>
            </w:r>
          </w:p>
        </w:tc>
        <w:tc>
          <w:tcPr>
            <w:tcW w:w="0" w:type="auto"/>
          </w:tcPr>
          <w:p w14:paraId="1F513BFE" w14:textId="68FC91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A773C7E" w14:textId="3C5667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5870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4EB69" w14:textId="59C060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R4-2107912</w:t>
            </w:r>
          </w:p>
        </w:tc>
      </w:tr>
      <w:tr w:rsidR="003F2FDA" w14:paraId="1C28C2AA" w14:textId="77777777" w:rsidTr="003F2FDA">
        <w:tc>
          <w:tcPr>
            <w:tcW w:w="0" w:type="auto"/>
          </w:tcPr>
          <w:p w14:paraId="782028F9" w14:textId="62C0AD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R4-2107630</w:t>
            </w:r>
          </w:p>
        </w:tc>
        <w:tc>
          <w:tcPr>
            <w:tcW w:w="0" w:type="auto"/>
          </w:tcPr>
          <w:p w14:paraId="04D0D764" w14:textId="14D96F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[99-e][103] NR_Maintenance_R16</w:t>
            </w:r>
          </w:p>
        </w:tc>
        <w:tc>
          <w:tcPr>
            <w:tcW w:w="0" w:type="auto"/>
          </w:tcPr>
          <w:p w14:paraId="5AE3BF6A" w14:textId="74878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E33262A" w14:textId="0F46F1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4BFF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8B82E0" w14:textId="2FB003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R4-2107913</w:t>
            </w:r>
          </w:p>
        </w:tc>
      </w:tr>
      <w:tr w:rsidR="003F2FDA" w14:paraId="3DAFAB06" w14:textId="77777777" w:rsidTr="003F2FDA">
        <w:tc>
          <w:tcPr>
            <w:tcW w:w="0" w:type="auto"/>
          </w:tcPr>
          <w:p w14:paraId="117110D6" w14:textId="1740E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R4-2107631</w:t>
            </w:r>
          </w:p>
        </w:tc>
        <w:tc>
          <w:tcPr>
            <w:tcW w:w="0" w:type="auto"/>
          </w:tcPr>
          <w:p w14:paraId="399F9D16" w14:textId="30819F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[99-e][104] LTE_Maintenance</w:t>
            </w:r>
          </w:p>
        </w:tc>
        <w:tc>
          <w:tcPr>
            <w:tcW w:w="0" w:type="auto"/>
          </w:tcPr>
          <w:p w14:paraId="3B5A2970" w14:textId="77E11D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0CF47C5E" w14:textId="12324E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53CAFD" w14:textId="2F0B2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9EFF2A" w14:textId="5A1E8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R4-2107914</w:t>
            </w:r>
          </w:p>
        </w:tc>
      </w:tr>
      <w:tr w:rsidR="003F2FDA" w14:paraId="0E9DF0B9" w14:textId="77777777" w:rsidTr="003F2FDA">
        <w:tc>
          <w:tcPr>
            <w:tcW w:w="0" w:type="auto"/>
          </w:tcPr>
          <w:p w14:paraId="3EAD2BC9" w14:textId="5C28B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R4-2107632</w:t>
            </w:r>
          </w:p>
        </w:tc>
        <w:tc>
          <w:tcPr>
            <w:tcW w:w="0" w:type="auto"/>
          </w:tcPr>
          <w:p w14:paraId="1475849B" w14:textId="20B5ED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[99-e][106] LTE_NR_DC_CA_enh_RF_Maintanence</w:t>
            </w:r>
          </w:p>
        </w:tc>
        <w:tc>
          <w:tcPr>
            <w:tcW w:w="0" w:type="auto"/>
          </w:tcPr>
          <w:p w14:paraId="7B6CE5D4" w14:textId="7E5A3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BB9E6B6" w14:textId="657FD4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D48E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6977B" w14:textId="74180D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R4-2107916</w:t>
            </w:r>
          </w:p>
        </w:tc>
      </w:tr>
      <w:tr w:rsidR="003F2FDA" w14:paraId="147B62D6" w14:textId="77777777" w:rsidTr="003F2FDA">
        <w:tc>
          <w:tcPr>
            <w:tcW w:w="0" w:type="auto"/>
          </w:tcPr>
          <w:p w14:paraId="2736AEAE" w14:textId="5C8B75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R4-2107633</w:t>
            </w:r>
          </w:p>
        </w:tc>
        <w:tc>
          <w:tcPr>
            <w:tcW w:w="0" w:type="auto"/>
          </w:tcPr>
          <w:p w14:paraId="77D81C01" w14:textId="6D3A91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[99-e][107] NR_unlic_Maintenance</w:t>
            </w:r>
          </w:p>
        </w:tc>
        <w:tc>
          <w:tcPr>
            <w:tcW w:w="0" w:type="auto"/>
          </w:tcPr>
          <w:p w14:paraId="38B7478D" w14:textId="7AF466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A40C95B" w14:textId="0D111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799F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412A1" w14:textId="636F33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R4-2107917</w:t>
            </w:r>
          </w:p>
        </w:tc>
      </w:tr>
      <w:tr w:rsidR="003F2FDA" w14:paraId="224E8F19" w14:textId="77777777" w:rsidTr="003F2FDA">
        <w:tc>
          <w:tcPr>
            <w:tcW w:w="0" w:type="auto"/>
          </w:tcPr>
          <w:p w14:paraId="313661B1" w14:textId="3AD47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R4-2107634</w:t>
            </w:r>
          </w:p>
        </w:tc>
        <w:tc>
          <w:tcPr>
            <w:tcW w:w="0" w:type="auto"/>
          </w:tcPr>
          <w:p w14:paraId="0E4E8E15" w14:textId="03205B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[99-e][108] 5G_V2X_NRSL_UE_RF</w:t>
            </w:r>
          </w:p>
        </w:tc>
        <w:tc>
          <w:tcPr>
            <w:tcW w:w="0" w:type="auto"/>
          </w:tcPr>
          <w:p w14:paraId="76AD853E" w14:textId="0B5FB3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79DD9A43" w14:textId="716B50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73F2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6830F" w14:textId="3D01D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R4-2107918</w:t>
            </w:r>
          </w:p>
        </w:tc>
      </w:tr>
      <w:tr w:rsidR="003F2FDA" w14:paraId="32A9F7E3" w14:textId="77777777" w:rsidTr="003F2FDA">
        <w:tc>
          <w:tcPr>
            <w:tcW w:w="0" w:type="auto"/>
          </w:tcPr>
          <w:p w14:paraId="2529683B" w14:textId="3D979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R4-2107635</w:t>
            </w:r>
          </w:p>
        </w:tc>
        <w:tc>
          <w:tcPr>
            <w:tcW w:w="0" w:type="auto"/>
          </w:tcPr>
          <w:p w14:paraId="40906950" w14:textId="7CB8AD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[99-e][109] NR_TxD</w:t>
            </w:r>
          </w:p>
        </w:tc>
        <w:tc>
          <w:tcPr>
            <w:tcW w:w="0" w:type="auto"/>
          </w:tcPr>
          <w:p w14:paraId="7F24FFA5" w14:textId="53DD86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49705820" w14:textId="748DA9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F18E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F4940" w14:textId="79A5F2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R4-2107919</w:t>
            </w:r>
          </w:p>
        </w:tc>
      </w:tr>
      <w:tr w:rsidR="003F2FDA" w14:paraId="2A0A78FC" w14:textId="77777777" w:rsidTr="003F2FDA">
        <w:tc>
          <w:tcPr>
            <w:tcW w:w="0" w:type="auto"/>
          </w:tcPr>
          <w:p w14:paraId="53861301" w14:textId="6ED01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R4-2107636</w:t>
            </w:r>
          </w:p>
        </w:tc>
        <w:tc>
          <w:tcPr>
            <w:tcW w:w="0" w:type="auto"/>
          </w:tcPr>
          <w:p w14:paraId="5993E421" w14:textId="3FE87E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[99-e][110] NR_TEI_R16</w:t>
            </w:r>
          </w:p>
        </w:tc>
        <w:tc>
          <w:tcPr>
            <w:tcW w:w="0" w:type="auto"/>
          </w:tcPr>
          <w:p w14:paraId="19A3ACDE" w14:textId="55563E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72B8330" w14:textId="68A839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5487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77E06" w14:textId="18B0A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R4-2107920</w:t>
            </w:r>
          </w:p>
        </w:tc>
      </w:tr>
      <w:tr w:rsidR="003F2FDA" w14:paraId="5DD051BB" w14:textId="77777777" w:rsidTr="003F2FDA">
        <w:tc>
          <w:tcPr>
            <w:tcW w:w="0" w:type="auto"/>
          </w:tcPr>
          <w:p w14:paraId="2A3FA833" w14:textId="1BDC57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R4-2107637</w:t>
            </w:r>
          </w:p>
        </w:tc>
        <w:tc>
          <w:tcPr>
            <w:tcW w:w="0" w:type="auto"/>
          </w:tcPr>
          <w:p w14:paraId="67248684" w14:textId="6F266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[99-e][111] NR_6GHz_unlic_EU</w:t>
            </w:r>
          </w:p>
        </w:tc>
        <w:tc>
          <w:tcPr>
            <w:tcW w:w="0" w:type="auto"/>
          </w:tcPr>
          <w:p w14:paraId="7F49558F" w14:textId="2F30A4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B644676" w14:textId="78121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EFEB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A620C" w14:textId="6975C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R4-2107921</w:t>
            </w:r>
          </w:p>
        </w:tc>
      </w:tr>
      <w:tr w:rsidR="003F2FDA" w14:paraId="28D8DE02" w14:textId="77777777" w:rsidTr="003F2FDA">
        <w:tc>
          <w:tcPr>
            <w:tcW w:w="0" w:type="auto"/>
          </w:tcPr>
          <w:p w14:paraId="14BD1E4C" w14:textId="22C9AE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R4-2107638</w:t>
            </w:r>
          </w:p>
        </w:tc>
        <w:tc>
          <w:tcPr>
            <w:tcW w:w="0" w:type="auto"/>
          </w:tcPr>
          <w:p w14:paraId="364013DD" w14:textId="2E2D7C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[99-e][112] NR_47GHz_Band</w:t>
            </w:r>
          </w:p>
        </w:tc>
        <w:tc>
          <w:tcPr>
            <w:tcW w:w="0" w:type="auto"/>
          </w:tcPr>
          <w:p w14:paraId="5346DF59" w14:textId="2216B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0F33FE8" w14:textId="5BB7A0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E79A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587D5" w14:textId="2E8DEF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R4-2107922</w:t>
            </w:r>
          </w:p>
        </w:tc>
      </w:tr>
      <w:tr w:rsidR="003F2FDA" w14:paraId="2211137B" w14:textId="77777777" w:rsidTr="003F2FDA">
        <w:tc>
          <w:tcPr>
            <w:tcW w:w="0" w:type="auto"/>
          </w:tcPr>
          <w:p w14:paraId="7C5631D0" w14:textId="04252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R4-2107639</w:t>
            </w:r>
          </w:p>
        </w:tc>
        <w:tc>
          <w:tcPr>
            <w:tcW w:w="0" w:type="auto"/>
          </w:tcPr>
          <w:p w14:paraId="11C1E151" w14:textId="20A004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[99-e][113] NR_n67_n85</w:t>
            </w:r>
          </w:p>
        </w:tc>
        <w:tc>
          <w:tcPr>
            <w:tcW w:w="0" w:type="auto"/>
          </w:tcPr>
          <w:p w14:paraId="55ED9181" w14:textId="35E26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5F3DABB" w14:textId="493E4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1AFB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8909F" w14:textId="7544FC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R4-2107923</w:t>
            </w:r>
          </w:p>
        </w:tc>
      </w:tr>
      <w:tr w:rsidR="003F2FDA" w14:paraId="3DBC739A" w14:textId="77777777" w:rsidTr="003F2FDA">
        <w:tc>
          <w:tcPr>
            <w:tcW w:w="0" w:type="auto"/>
          </w:tcPr>
          <w:p w14:paraId="2624FD42" w14:textId="01ABBA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R4-2107640</w:t>
            </w:r>
          </w:p>
        </w:tc>
        <w:tc>
          <w:tcPr>
            <w:tcW w:w="0" w:type="auto"/>
          </w:tcPr>
          <w:p w14:paraId="7414A6E3" w14:textId="34124B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[99-e][114] RAIL_900_1900MHz</w:t>
            </w:r>
          </w:p>
        </w:tc>
        <w:tc>
          <w:tcPr>
            <w:tcW w:w="0" w:type="auto"/>
          </w:tcPr>
          <w:p w14:paraId="57535178" w14:textId="3CE2AB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(Union Inter. Chemins de Fer)</w:t>
            </w:r>
          </w:p>
        </w:tc>
        <w:tc>
          <w:tcPr>
            <w:tcW w:w="0" w:type="auto"/>
          </w:tcPr>
          <w:p w14:paraId="32693DF0" w14:textId="5EE671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79F5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5D797" w14:textId="498ED0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R4-2107924</w:t>
            </w:r>
          </w:p>
        </w:tc>
      </w:tr>
      <w:tr w:rsidR="003F2FDA" w14:paraId="4515F2E8" w14:textId="77777777" w:rsidTr="003F2FDA">
        <w:tc>
          <w:tcPr>
            <w:tcW w:w="0" w:type="auto"/>
          </w:tcPr>
          <w:p w14:paraId="1E55BE9D" w14:textId="761475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R4-2107641</w:t>
            </w:r>
          </w:p>
        </w:tc>
        <w:tc>
          <w:tcPr>
            <w:tcW w:w="0" w:type="auto"/>
          </w:tcPr>
          <w:p w14:paraId="5A7E5809" w14:textId="09EDFF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[99-e][115] NR_LTE_band_n24</w:t>
            </w:r>
          </w:p>
        </w:tc>
        <w:tc>
          <w:tcPr>
            <w:tcW w:w="0" w:type="auto"/>
          </w:tcPr>
          <w:p w14:paraId="3C044AA7" w14:textId="0A5CBB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(Ligado)</w:t>
            </w:r>
          </w:p>
        </w:tc>
        <w:tc>
          <w:tcPr>
            <w:tcW w:w="0" w:type="auto"/>
          </w:tcPr>
          <w:p w14:paraId="0BB0CC67" w14:textId="22912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9E35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3D884" w14:textId="35F819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R4-2107925</w:t>
            </w:r>
          </w:p>
        </w:tc>
      </w:tr>
      <w:tr w:rsidR="003F2FDA" w14:paraId="7D0F90C8" w14:textId="77777777" w:rsidTr="003F2FDA">
        <w:tc>
          <w:tcPr>
            <w:tcW w:w="0" w:type="auto"/>
          </w:tcPr>
          <w:p w14:paraId="1EABAF1A" w14:textId="59323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R4-2107642</w:t>
            </w:r>
          </w:p>
        </w:tc>
        <w:tc>
          <w:tcPr>
            <w:tcW w:w="0" w:type="auto"/>
          </w:tcPr>
          <w:p w14:paraId="3B693D4E" w14:textId="765351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[99-e][116] NR_Baskets_Part_1</w:t>
            </w:r>
          </w:p>
        </w:tc>
        <w:tc>
          <w:tcPr>
            <w:tcW w:w="0" w:type="auto"/>
          </w:tcPr>
          <w:p w14:paraId="4F61B067" w14:textId="757DA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71B93BCD" w14:textId="70289F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3826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04BFB" w14:textId="616C4C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R4-2107926</w:t>
            </w:r>
          </w:p>
        </w:tc>
      </w:tr>
      <w:tr w:rsidR="003F2FDA" w14:paraId="6E2D2B3F" w14:textId="77777777" w:rsidTr="003F2FDA">
        <w:tc>
          <w:tcPr>
            <w:tcW w:w="0" w:type="auto"/>
          </w:tcPr>
          <w:p w14:paraId="7A1F65E0" w14:textId="55E0FE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R4-2107643</w:t>
            </w:r>
          </w:p>
        </w:tc>
        <w:tc>
          <w:tcPr>
            <w:tcW w:w="0" w:type="auto"/>
          </w:tcPr>
          <w:p w14:paraId="21943C49" w14:textId="339552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[99-e][117] NR_Baskets_Part_2</w:t>
            </w:r>
          </w:p>
        </w:tc>
        <w:tc>
          <w:tcPr>
            <w:tcW w:w="0" w:type="auto"/>
          </w:tcPr>
          <w:p w14:paraId="4ED98460" w14:textId="028389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9B83823" w14:textId="0B3158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4E41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DDABD" w14:textId="7F204D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R4-2107927</w:t>
            </w:r>
          </w:p>
        </w:tc>
      </w:tr>
      <w:tr w:rsidR="003F2FDA" w14:paraId="249C9C81" w14:textId="77777777" w:rsidTr="003F2FDA">
        <w:tc>
          <w:tcPr>
            <w:tcW w:w="0" w:type="auto"/>
          </w:tcPr>
          <w:p w14:paraId="0F13DEE4" w14:textId="272CBD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R4-2107644</w:t>
            </w:r>
          </w:p>
        </w:tc>
        <w:tc>
          <w:tcPr>
            <w:tcW w:w="0" w:type="auto"/>
          </w:tcPr>
          <w:p w14:paraId="085A79AB" w14:textId="7A7F2E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[99-e][118] NR_Baskets_Part_3</w:t>
            </w:r>
          </w:p>
        </w:tc>
        <w:tc>
          <w:tcPr>
            <w:tcW w:w="0" w:type="auto"/>
          </w:tcPr>
          <w:p w14:paraId="11FA4860" w14:textId="7C305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9B747A4" w14:textId="64CDD3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4444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E3DFB" w14:textId="473119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R4-2107928</w:t>
            </w:r>
          </w:p>
        </w:tc>
      </w:tr>
      <w:tr w:rsidR="003F2FDA" w14:paraId="7A1F1B8F" w14:textId="77777777" w:rsidTr="003F2FDA">
        <w:tc>
          <w:tcPr>
            <w:tcW w:w="0" w:type="auto"/>
          </w:tcPr>
          <w:p w14:paraId="0FC13B43" w14:textId="167138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R4-2107645</w:t>
            </w:r>
          </w:p>
        </w:tc>
        <w:tc>
          <w:tcPr>
            <w:tcW w:w="0" w:type="auto"/>
          </w:tcPr>
          <w:p w14:paraId="030B3A15" w14:textId="1088FB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[99-e][119] NR_LTE_V2X_PC5_combos</w:t>
            </w:r>
          </w:p>
        </w:tc>
        <w:tc>
          <w:tcPr>
            <w:tcW w:w="0" w:type="auto"/>
          </w:tcPr>
          <w:p w14:paraId="60BFF435" w14:textId="722138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3F087CC5" w14:textId="7F7B5B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A76C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40421" w14:textId="3A83DE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R4-2107929</w:t>
            </w:r>
          </w:p>
        </w:tc>
      </w:tr>
      <w:tr w:rsidR="003F2FDA" w14:paraId="40E0E0C8" w14:textId="77777777" w:rsidTr="003F2FDA">
        <w:tc>
          <w:tcPr>
            <w:tcW w:w="0" w:type="auto"/>
          </w:tcPr>
          <w:p w14:paraId="2443BFAA" w14:textId="0E1C2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R4-2107646</w:t>
            </w:r>
          </w:p>
        </w:tc>
        <w:tc>
          <w:tcPr>
            <w:tcW w:w="0" w:type="auto"/>
          </w:tcPr>
          <w:p w14:paraId="561C940E" w14:textId="68EA10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[99-e][120] NR_bands_R17_BWs</w:t>
            </w:r>
          </w:p>
        </w:tc>
        <w:tc>
          <w:tcPr>
            <w:tcW w:w="0" w:type="auto"/>
          </w:tcPr>
          <w:p w14:paraId="2168B8E0" w14:textId="76845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9893068" w14:textId="4E831A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12E7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91B81" w14:textId="16A25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R4-2107930</w:t>
            </w:r>
          </w:p>
        </w:tc>
      </w:tr>
      <w:tr w:rsidR="003F2FDA" w14:paraId="537E3C7A" w14:textId="77777777" w:rsidTr="003F2FDA">
        <w:tc>
          <w:tcPr>
            <w:tcW w:w="0" w:type="auto"/>
          </w:tcPr>
          <w:p w14:paraId="7AB11F11" w14:textId="2CE30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R4-2107647</w:t>
            </w:r>
          </w:p>
        </w:tc>
        <w:tc>
          <w:tcPr>
            <w:tcW w:w="0" w:type="auto"/>
          </w:tcPr>
          <w:p w14:paraId="7801CEB3" w14:textId="1C38A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[99-e][121] NR_FR1_35MHz_45MHz_BW</w:t>
            </w:r>
          </w:p>
        </w:tc>
        <w:tc>
          <w:tcPr>
            <w:tcW w:w="0" w:type="auto"/>
          </w:tcPr>
          <w:p w14:paraId="7863AF39" w14:textId="44375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34603D6" w14:textId="193137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0DF2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8FBBC" w14:textId="10287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R4-2107931</w:t>
            </w:r>
          </w:p>
        </w:tc>
      </w:tr>
      <w:tr w:rsidR="003F2FDA" w14:paraId="179CB399" w14:textId="77777777" w:rsidTr="003F2FDA">
        <w:tc>
          <w:tcPr>
            <w:tcW w:w="0" w:type="auto"/>
          </w:tcPr>
          <w:p w14:paraId="2DE6194C" w14:textId="71A2C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R4-2107648</w:t>
            </w:r>
          </w:p>
        </w:tc>
        <w:tc>
          <w:tcPr>
            <w:tcW w:w="0" w:type="auto"/>
          </w:tcPr>
          <w:p w14:paraId="6F6531DB" w14:textId="0BD62D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[99-e][122] NR_BCS4</w:t>
            </w:r>
          </w:p>
        </w:tc>
        <w:tc>
          <w:tcPr>
            <w:tcW w:w="0" w:type="auto"/>
          </w:tcPr>
          <w:p w14:paraId="183686B6" w14:textId="32ACBB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EDABA2C" w14:textId="2793D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2523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BF041" w14:textId="6EF68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R4-2107932</w:t>
            </w:r>
          </w:p>
        </w:tc>
      </w:tr>
      <w:tr w:rsidR="003F2FDA" w14:paraId="3ADDEFB8" w14:textId="77777777" w:rsidTr="003F2FDA">
        <w:tc>
          <w:tcPr>
            <w:tcW w:w="0" w:type="auto"/>
          </w:tcPr>
          <w:p w14:paraId="45FB10BC" w14:textId="6F4239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R4-2107649</w:t>
            </w:r>
          </w:p>
        </w:tc>
        <w:tc>
          <w:tcPr>
            <w:tcW w:w="0" w:type="auto"/>
          </w:tcPr>
          <w:p w14:paraId="4BBDE1E6" w14:textId="5AB498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[99-e][123] NR_MSD_Inter_Band_ENDC</w:t>
            </w:r>
          </w:p>
        </w:tc>
        <w:tc>
          <w:tcPr>
            <w:tcW w:w="0" w:type="auto"/>
          </w:tcPr>
          <w:p w14:paraId="4E901A15" w14:textId="5D3FE6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9457631" w14:textId="7784F2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D3F2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C4B35" w14:textId="424F58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R4-2107933</w:t>
            </w:r>
          </w:p>
        </w:tc>
      </w:tr>
      <w:tr w:rsidR="003F2FDA" w14:paraId="0E80C478" w14:textId="77777777" w:rsidTr="003F2FDA">
        <w:tc>
          <w:tcPr>
            <w:tcW w:w="0" w:type="auto"/>
          </w:tcPr>
          <w:p w14:paraId="76956E5C" w14:textId="7CFDDC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R4-2107650</w:t>
            </w:r>
          </w:p>
        </w:tc>
        <w:tc>
          <w:tcPr>
            <w:tcW w:w="0" w:type="auto"/>
          </w:tcPr>
          <w:p w14:paraId="5DB7BE80" w14:textId="320B8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[99-e][124] HPUE_PC1_5_n77_n78_n79</w:t>
            </w:r>
          </w:p>
        </w:tc>
        <w:tc>
          <w:tcPr>
            <w:tcW w:w="0" w:type="auto"/>
          </w:tcPr>
          <w:p w14:paraId="6D1410BC" w14:textId="7F2361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35D2ED24" w14:textId="0B5A2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E046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A4187" w14:textId="1CFD1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R4-2107934</w:t>
            </w:r>
          </w:p>
        </w:tc>
      </w:tr>
      <w:tr w:rsidR="003F2FDA" w14:paraId="2548CC76" w14:textId="77777777" w:rsidTr="003F2FDA">
        <w:tc>
          <w:tcPr>
            <w:tcW w:w="0" w:type="auto"/>
          </w:tcPr>
          <w:p w14:paraId="6592685E" w14:textId="74D88C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R4-2107651</w:t>
            </w:r>
          </w:p>
        </w:tc>
        <w:tc>
          <w:tcPr>
            <w:tcW w:w="0" w:type="auto"/>
          </w:tcPr>
          <w:p w14:paraId="3CBAD56F" w14:textId="3298CE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[99-e][125] HPUE_PC2_n34_n39</w:t>
            </w:r>
          </w:p>
        </w:tc>
        <w:tc>
          <w:tcPr>
            <w:tcW w:w="0" w:type="auto"/>
          </w:tcPr>
          <w:p w14:paraId="669AE3C1" w14:textId="2B47B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5F205A8C" w14:textId="799729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3E9B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5EF44" w14:textId="372FF5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R4-2107935</w:t>
            </w:r>
          </w:p>
        </w:tc>
      </w:tr>
      <w:tr w:rsidR="003F2FDA" w14:paraId="68B6B524" w14:textId="77777777" w:rsidTr="003F2FDA">
        <w:tc>
          <w:tcPr>
            <w:tcW w:w="0" w:type="auto"/>
          </w:tcPr>
          <w:p w14:paraId="3DB0164C" w14:textId="445014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R4-2107652</w:t>
            </w:r>
          </w:p>
        </w:tc>
        <w:tc>
          <w:tcPr>
            <w:tcW w:w="0" w:type="auto"/>
          </w:tcPr>
          <w:p w14:paraId="2754421E" w14:textId="4F24A8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[99-e][126] NR_SAR_PC2_interB_SUL_2BUL</w:t>
            </w:r>
          </w:p>
        </w:tc>
        <w:tc>
          <w:tcPr>
            <w:tcW w:w="0" w:type="auto"/>
          </w:tcPr>
          <w:p w14:paraId="667950F0" w14:textId="4C7413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722F16F" w14:textId="1C26B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951E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EFC6C" w14:textId="14BFC7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R4-2107936</w:t>
            </w:r>
          </w:p>
        </w:tc>
      </w:tr>
      <w:tr w:rsidR="003F2FDA" w14:paraId="23A09766" w14:textId="77777777" w:rsidTr="003F2FDA">
        <w:tc>
          <w:tcPr>
            <w:tcW w:w="0" w:type="auto"/>
          </w:tcPr>
          <w:p w14:paraId="30FD664C" w14:textId="62DCF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R4-2107653</w:t>
            </w:r>
          </w:p>
        </w:tc>
        <w:tc>
          <w:tcPr>
            <w:tcW w:w="0" w:type="auto"/>
          </w:tcPr>
          <w:p w14:paraId="044A3B7E" w14:textId="51C8D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[99-e][127] NR_PC2_CA_R17_2BDL_2BUL</w:t>
            </w:r>
          </w:p>
        </w:tc>
        <w:tc>
          <w:tcPr>
            <w:tcW w:w="0" w:type="auto"/>
          </w:tcPr>
          <w:p w14:paraId="2ED907FF" w14:textId="216376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7149674" w14:textId="7FCDA2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DCD1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3FAFC" w14:textId="0EEA2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R4-2107937</w:t>
            </w:r>
          </w:p>
        </w:tc>
      </w:tr>
      <w:tr w:rsidR="003F2FDA" w14:paraId="56A86471" w14:textId="77777777" w:rsidTr="003F2FDA">
        <w:tc>
          <w:tcPr>
            <w:tcW w:w="0" w:type="auto"/>
          </w:tcPr>
          <w:p w14:paraId="180C577D" w14:textId="152233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R4-2107654</w:t>
            </w:r>
          </w:p>
        </w:tc>
        <w:tc>
          <w:tcPr>
            <w:tcW w:w="0" w:type="auto"/>
          </w:tcPr>
          <w:p w14:paraId="2C850C0F" w14:textId="5C2DA0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[99-e][128] ENDC_UE_PC2_R17_NR_TDD</w:t>
            </w:r>
          </w:p>
        </w:tc>
        <w:tc>
          <w:tcPr>
            <w:tcW w:w="0" w:type="auto"/>
          </w:tcPr>
          <w:p w14:paraId="072C7764" w14:textId="5D7E8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4FECE5EF" w14:textId="5ADA1A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3DDA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41BB9" w14:textId="7C2FE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R4-2107938</w:t>
            </w:r>
          </w:p>
        </w:tc>
      </w:tr>
      <w:tr w:rsidR="003F2FDA" w14:paraId="3C5A6BBF" w14:textId="77777777" w:rsidTr="003F2FDA">
        <w:tc>
          <w:tcPr>
            <w:tcW w:w="0" w:type="auto"/>
          </w:tcPr>
          <w:p w14:paraId="086333B1" w14:textId="73E44F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R4-2107655</w:t>
            </w:r>
          </w:p>
        </w:tc>
        <w:tc>
          <w:tcPr>
            <w:tcW w:w="0" w:type="auto"/>
          </w:tcPr>
          <w:p w14:paraId="60C2B78F" w14:textId="18D1C9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[99-e][129] NR_UE_PC2_CA_SUL_xBDL_yBUL</w:t>
            </w:r>
          </w:p>
        </w:tc>
        <w:tc>
          <w:tcPr>
            <w:tcW w:w="0" w:type="auto"/>
          </w:tcPr>
          <w:p w14:paraId="2908D3E0" w14:textId="432B7C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2B4F391" w14:textId="76628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0EE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FC47C6" w14:textId="3DDFC3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R4-2107939</w:t>
            </w:r>
          </w:p>
        </w:tc>
      </w:tr>
      <w:tr w:rsidR="003F2FDA" w14:paraId="431EFEA6" w14:textId="77777777" w:rsidTr="003F2FDA">
        <w:tc>
          <w:tcPr>
            <w:tcW w:w="0" w:type="auto"/>
          </w:tcPr>
          <w:p w14:paraId="01424BB9" w14:textId="171BF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R4-2107656</w:t>
            </w:r>
          </w:p>
        </w:tc>
        <w:tc>
          <w:tcPr>
            <w:tcW w:w="0" w:type="auto"/>
          </w:tcPr>
          <w:p w14:paraId="675FB19A" w14:textId="28389D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[99-e][130] ENDC_PC2_R17_xLTE_yNR</w:t>
            </w:r>
          </w:p>
        </w:tc>
        <w:tc>
          <w:tcPr>
            <w:tcW w:w="0" w:type="auto"/>
          </w:tcPr>
          <w:p w14:paraId="5D2D4007" w14:textId="1EFA27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BFE451B" w14:textId="7DBC8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ADD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AA0FE" w14:textId="441DA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R4-2107940</w:t>
            </w:r>
          </w:p>
        </w:tc>
      </w:tr>
      <w:tr w:rsidR="003F2FDA" w14:paraId="12EC1786" w14:textId="77777777" w:rsidTr="003F2FDA">
        <w:tc>
          <w:tcPr>
            <w:tcW w:w="0" w:type="auto"/>
          </w:tcPr>
          <w:p w14:paraId="439DC517" w14:textId="064F3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R4-2107657</w:t>
            </w:r>
          </w:p>
        </w:tc>
        <w:tc>
          <w:tcPr>
            <w:tcW w:w="0" w:type="auto"/>
          </w:tcPr>
          <w:p w14:paraId="169ED435" w14:textId="28997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[99-e][132] NR_NewRAT_SysParameters</w:t>
            </w:r>
          </w:p>
        </w:tc>
        <w:tc>
          <w:tcPr>
            <w:tcW w:w="0" w:type="auto"/>
          </w:tcPr>
          <w:p w14:paraId="663FA85A" w14:textId="2381A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32A8041" w14:textId="3F401C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8705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10E3D" w14:textId="198179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R4-2107942</w:t>
            </w:r>
          </w:p>
        </w:tc>
      </w:tr>
      <w:tr w:rsidR="003F2FDA" w14:paraId="229A08C5" w14:textId="77777777" w:rsidTr="003F2FDA">
        <w:tc>
          <w:tcPr>
            <w:tcW w:w="0" w:type="auto"/>
          </w:tcPr>
          <w:p w14:paraId="703C7457" w14:textId="0A4F36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R4-2107658</w:t>
            </w:r>
          </w:p>
        </w:tc>
        <w:tc>
          <w:tcPr>
            <w:tcW w:w="0" w:type="auto"/>
          </w:tcPr>
          <w:p w14:paraId="5A480E43" w14:textId="1BE0F0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[99-e][131] NR_intra_HPUE_UL_MIMO_bands</w:t>
            </w:r>
          </w:p>
        </w:tc>
        <w:tc>
          <w:tcPr>
            <w:tcW w:w="0" w:type="auto"/>
          </w:tcPr>
          <w:p w14:paraId="19580678" w14:textId="1F66AC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60FCF32C" w14:textId="40F72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09C7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66FC2" w14:textId="63E7C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R4-2107941</w:t>
            </w:r>
          </w:p>
        </w:tc>
      </w:tr>
      <w:tr w:rsidR="003F2FDA" w14:paraId="309DF8B4" w14:textId="77777777" w:rsidTr="003F2FDA">
        <w:tc>
          <w:tcPr>
            <w:tcW w:w="0" w:type="auto"/>
          </w:tcPr>
          <w:p w14:paraId="72356FBE" w14:textId="375ACF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R4-2107659</w:t>
            </w:r>
          </w:p>
        </w:tc>
        <w:tc>
          <w:tcPr>
            <w:tcW w:w="0" w:type="auto"/>
          </w:tcPr>
          <w:p w14:paraId="070CD06D" w14:textId="31D1B8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[99-e][133] DL_intrpt_combos_TxSW_R17</w:t>
            </w:r>
          </w:p>
        </w:tc>
        <w:tc>
          <w:tcPr>
            <w:tcW w:w="0" w:type="auto"/>
          </w:tcPr>
          <w:p w14:paraId="11A49794" w14:textId="5594E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7257C228" w14:textId="4D766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C07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DCCFE" w14:textId="515A21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R4-2107943</w:t>
            </w:r>
          </w:p>
        </w:tc>
      </w:tr>
      <w:tr w:rsidR="003F2FDA" w14:paraId="2D5CA59E" w14:textId="77777777" w:rsidTr="003F2FDA">
        <w:tc>
          <w:tcPr>
            <w:tcW w:w="0" w:type="auto"/>
          </w:tcPr>
          <w:p w14:paraId="1DB8A39E" w14:textId="564A5E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R4-2107660</w:t>
            </w:r>
          </w:p>
        </w:tc>
        <w:tc>
          <w:tcPr>
            <w:tcW w:w="0" w:type="auto"/>
          </w:tcPr>
          <w:p w14:paraId="4F69ADE7" w14:textId="7E16BA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[99-e][134] Simultaneous_RxTx</w:t>
            </w:r>
          </w:p>
        </w:tc>
        <w:tc>
          <w:tcPr>
            <w:tcW w:w="0" w:type="auto"/>
          </w:tcPr>
          <w:p w14:paraId="24415807" w14:textId="48F6B3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9DAC79A" w14:textId="3B4C7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284E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BC334" w14:textId="7F827C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R4-2107944</w:t>
            </w:r>
          </w:p>
        </w:tc>
      </w:tr>
      <w:tr w:rsidR="003F2FDA" w14:paraId="0B679C48" w14:textId="77777777" w:rsidTr="003F2FDA">
        <w:tc>
          <w:tcPr>
            <w:tcW w:w="0" w:type="auto"/>
          </w:tcPr>
          <w:p w14:paraId="455F389F" w14:textId="20E328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R4-2107661</w:t>
            </w:r>
          </w:p>
        </w:tc>
        <w:tc>
          <w:tcPr>
            <w:tcW w:w="0" w:type="auto"/>
          </w:tcPr>
          <w:p w14:paraId="710C0B84" w14:textId="4584A0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[99-e][135] NR_RF_FR1_enh_Part_1</w:t>
            </w:r>
          </w:p>
        </w:tc>
        <w:tc>
          <w:tcPr>
            <w:tcW w:w="0" w:type="auto"/>
          </w:tcPr>
          <w:p w14:paraId="7622CC66" w14:textId="0C042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3008523A" w14:textId="16670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747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19757" w14:textId="0997CF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R4-2107945</w:t>
            </w:r>
          </w:p>
        </w:tc>
      </w:tr>
      <w:tr w:rsidR="003F2FDA" w14:paraId="4E90B7F2" w14:textId="77777777" w:rsidTr="003F2FDA">
        <w:tc>
          <w:tcPr>
            <w:tcW w:w="0" w:type="auto"/>
          </w:tcPr>
          <w:p w14:paraId="4A43D21A" w14:textId="20ED8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R4-2107662</w:t>
            </w:r>
          </w:p>
        </w:tc>
        <w:tc>
          <w:tcPr>
            <w:tcW w:w="0" w:type="auto"/>
          </w:tcPr>
          <w:p w14:paraId="26E00E9B" w14:textId="540A4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[99-e][136] NR_RF_FR1_enh_Part_2</w:t>
            </w:r>
          </w:p>
        </w:tc>
        <w:tc>
          <w:tcPr>
            <w:tcW w:w="0" w:type="auto"/>
          </w:tcPr>
          <w:p w14:paraId="7C9D1E02" w14:textId="2A3158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2951A6E" w14:textId="422B3B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23B0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3FD7E" w14:textId="0F8DE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R4-217046</w:t>
            </w:r>
          </w:p>
        </w:tc>
      </w:tr>
      <w:tr w:rsidR="003F2FDA" w14:paraId="34757B01" w14:textId="77777777" w:rsidTr="003F2FDA">
        <w:tc>
          <w:tcPr>
            <w:tcW w:w="0" w:type="auto"/>
          </w:tcPr>
          <w:p w14:paraId="53301C35" w14:textId="19FCB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R4-2107663</w:t>
            </w:r>
          </w:p>
        </w:tc>
        <w:tc>
          <w:tcPr>
            <w:tcW w:w="0" w:type="auto"/>
          </w:tcPr>
          <w:p w14:paraId="77B6F105" w14:textId="0EA926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[99-e][137] NR_RF_FR2_req_enh2_Part_1</w:t>
            </w:r>
          </w:p>
        </w:tc>
        <w:tc>
          <w:tcPr>
            <w:tcW w:w="0" w:type="auto"/>
          </w:tcPr>
          <w:p w14:paraId="40494FDE" w14:textId="0A2D48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789C5A6" w14:textId="064FD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704E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0F64A" w14:textId="3FD9D6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R4-2107947</w:t>
            </w:r>
          </w:p>
        </w:tc>
      </w:tr>
      <w:tr w:rsidR="003F2FDA" w14:paraId="7A8926D5" w14:textId="77777777" w:rsidTr="003F2FDA">
        <w:tc>
          <w:tcPr>
            <w:tcW w:w="0" w:type="auto"/>
          </w:tcPr>
          <w:p w14:paraId="61AE2BF1" w14:textId="7AA3B3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R4-2107664</w:t>
            </w:r>
          </w:p>
        </w:tc>
        <w:tc>
          <w:tcPr>
            <w:tcW w:w="0" w:type="auto"/>
          </w:tcPr>
          <w:p w14:paraId="71D89CC2" w14:textId="752A85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[99-e][138] NR_RF_FR2_req_enh2_Part_2</w:t>
            </w:r>
          </w:p>
        </w:tc>
        <w:tc>
          <w:tcPr>
            <w:tcW w:w="0" w:type="auto"/>
          </w:tcPr>
          <w:p w14:paraId="1E02A102" w14:textId="7B4D82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5E79E2B" w14:textId="67959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ABCC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73E98" w14:textId="70C789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R4-2107948</w:t>
            </w:r>
          </w:p>
        </w:tc>
      </w:tr>
      <w:tr w:rsidR="003F2FDA" w14:paraId="769789F2" w14:textId="77777777" w:rsidTr="003F2FDA">
        <w:tc>
          <w:tcPr>
            <w:tcW w:w="0" w:type="auto"/>
          </w:tcPr>
          <w:p w14:paraId="104C0136" w14:textId="2E941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R4-2107665</w:t>
            </w:r>
          </w:p>
        </w:tc>
        <w:tc>
          <w:tcPr>
            <w:tcW w:w="0" w:type="auto"/>
          </w:tcPr>
          <w:p w14:paraId="4ED73787" w14:textId="019305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[99-e][139] NR_RF_FR2_req_enh2_Part_3</w:t>
            </w:r>
          </w:p>
        </w:tc>
        <w:tc>
          <w:tcPr>
            <w:tcW w:w="0" w:type="auto"/>
          </w:tcPr>
          <w:p w14:paraId="317A17C0" w14:textId="004B0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3EDF532" w14:textId="59281C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E44D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B004E" w14:textId="72CF7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R4-2107949</w:t>
            </w:r>
          </w:p>
        </w:tc>
      </w:tr>
      <w:tr w:rsidR="003F2FDA" w14:paraId="5168F6B0" w14:textId="77777777" w:rsidTr="003F2FDA">
        <w:tc>
          <w:tcPr>
            <w:tcW w:w="0" w:type="auto"/>
          </w:tcPr>
          <w:p w14:paraId="1FCC6713" w14:textId="42CCA9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R4-2107666</w:t>
            </w:r>
          </w:p>
        </w:tc>
        <w:tc>
          <w:tcPr>
            <w:tcW w:w="0" w:type="auto"/>
          </w:tcPr>
          <w:p w14:paraId="7F9B0383" w14:textId="40968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[99-e][140] NR_DL1024QAM_FR1</w:t>
            </w:r>
          </w:p>
        </w:tc>
        <w:tc>
          <w:tcPr>
            <w:tcW w:w="0" w:type="auto"/>
          </w:tcPr>
          <w:p w14:paraId="78E2C0F5" w14:textId="68BB7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E116753" w14:textId="7C038A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599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B75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D97FC0" w14:textId="77777777" w:rsidTr="003F2FDA">
        <w:tc>
          <w:tcPr>
            <w:tcW w:w="0" w:type="auto"/>
          </w:tcPr>
          <w:p w14:paraId="7F840EBC" w14:textId="2906CB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R4-2107667</w:t>
            </w:r>
          </w:p>
        </w:tc>
        <w:tc>
          <w:tcPr>
            <w:tcW w:w="0" w:type="auto"/>
          </w:tcPr>
          <w:p w14:paraId="08364367" w14:textId="04B9FD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[99-e][141] NR_HST_FR2_enh</w:t>
            </w:r>
          </w:p>
        </w:tc>
        <w:tc>
          <w:tcPr>
            <w:tcW w:w="0" w:type="auto"/>
          </w:tcPr>
          <w:p w14:paraId="24C478B2" w14:textId="6E36C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05719EF" w14:textId="46D01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AB4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881D5" w14:textId="38E0AA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R4-2107951</w:t>
            </w:r>
          </w:p>
        </w:tc>
      </w:tr>
      <w:tr w:rsidR="003F2FDA" w14:paraId="416F77DE" w14:textId="77777777" w:rsidTr="003F2FDA">
        <w:tc>
          <w:tcPr>
            <w:tcW w:w="0" w:type="auto"/>
          </w:tcPr>
          <w:p w14:paraId="3D2FA3DE" w14:textId="6C5649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R4-2107668</w:t>
            </w:r>
          </w:p>
        </w:tc>
        <w:tc>
          <w:tcPr>
            <w:tcW w:w="0" w:type="auto"/>
          </w:tcPr>
          <w:p w14:paraId="67AE4227" w14:textId="45527D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[99-e][142] NRSL_enh_Part_1</w:t>
            </w:r>
          </w:p>
        </w:tc>
        <w:tc>
          <w:tcPr>
            <w:tcW w:w="0" w:type="auto"/>
          </w:tcPr>
          <w:p w14:paraId="232CCF73" w14:textId="08A568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091F3D3B" w14:textId="4CA0F7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7CBA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4578C" w14:textId="564F22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R4-2107952</w:t>
            </w:r>
          </w:p>
        </w:tc>
      </w:tr>
      <w:tr w:rsidR="003F2FDA" w14:paraId="03C2CB9A" w14:textId="77777777" w:rsidTr="003F2FDA">
        <w:tc>
          <w:tcPr>
            <w:tcW w:w="0" w:type="auto"/>
          </w:tcPr>
          <w:p w14:paraId="12277B1C" w14:textId="63098B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R4-2107669</w:t>
            </w:r>
          </w:p>
        </w:tc>
        <w:tc>
          <w:tcPr>
            <w:tcW w:w="0" w:type="auto"/>
          </w:tcPr>
          <w:p w14:paraId="0FAAA3F0" w14:textId="004B65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[99-e][143] NRSL_enh_Part_2</w:t>
            </w:r>
          </w:p>
        </w:tc>
        <w:tc>
          <w:tcPr>
            <w:tcW w:w="0" w:type="auto"/>
          </w:tcPr>
          <w:p w14:paraId="205FDB99" w14:textId="677B6F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87832E8" w14:textId="05746A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45BC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2137F" w14:textId="5E2ED0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R4-2107953</w:t>
            </w:r>
          </w:p>
        </w:tc>
      </w:tr>
      <w:tr w:rsidR="003F2FDA" w14:paraId="7587BFFB" w14:textId="77777777" w:rsidTr="003F2FDA">
        <w:tc>
          <w:tcPr>
            <w:tcW w:w="0" w:type="auto"/>
          </w:tcPr>
          <w:p w14:paraId="0F5437C1" w14:textId="73DCF6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R4-2107670</w:t>
            </w:r>
          </w:p>
        </w:tc>
        <w:tc>
          <w:tcPr>
            <w:tcW w:w="0" w:type="auto"/>
          </w:tcPr>
          <w:p w14:paraId="2CEB8DA1" w14:textId="7EE09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[99-e][144] NRSL_enh_Part_3</w:t>
            </w:r>
          </w:p>
        </w:tc>
        <w:tc>
          <w:tcPr>
            <w:tcW w:w="0" w:type="auto"/>
          </w:tcPr>
          <w:p w14:paraId="63A51AE6" w14:textId="095E1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005D959" w14:textId="7A292A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7005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EBA23" w14:textId="18412B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R4-2107954</w:t>
            </w:r>
          </w:p>
        </w:tc>
      </w:tr>
      <w:tr w:rsidR="003F2FDA" w14:paraId="68EFFDA1" w14:textId="77777777" w:rsidTr="003F2FDA">
        <w:tc>
          <w:tcPr>
            <w:tcW w:w="0" w:type="auto"/>
          </w:tcPr>
          <w:p w14:paraId="45CD9B69" w14:textId="59E1F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R4-2107671</w:t>
            </w:r>
          </w:p>
        </w:tc>
        <w:tc>
          <w:tcPr>
            <w:tcW w:w="0" w:type="auto"/>
          </w:tcPr>
          <w:p w14:paraId="7BCFE56E" w14:textId="4CA69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[99-e][145] NR_ext_to_71GHz_Part_1</w:t>
            </w:r>
          </w:p>
        </w:tc>
        <w:tc>
          <w:tcPr>
            <w:tcW w:w="0" w:type="auto"/>
          </w:tcPr>
          <w:p w14:paraId="71A1A871" w14:textId="2F2E0C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1C7DE13" w14:textId="14A64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F75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79084" w14:textId="4B272D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R4-2107955</w:t>
            </w:r>
          </w:p>
        </w:tc>
      </w:tr>
      <w:tr w:rsidR="003F2FDA" w14:paraId="29FDA3DB" w14:textId="77777777" w:rsidTr="003F2FDA">
        <w:tc>
          <w:tcPr>
            <w:tcW w:w="0" w:type="auto"/>
          </w:tcPr>
          <w:p w14:paraId="7EB7E25C" w14:textId="0283BF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R4-2107672</w:t>
            </w:r>
          </w:p>
        </w:tc>
        <w:tc>
          <w:tcPr>
            <w:tcW w:w="0" w:type="auto"/>
          </w:tcPr>
          <w:p w14:paraId="6F73D516" w14:textId="134FF1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[99-e][146] NR_ext_to_71GHz_Part_2</w:t>
            </w:r>
          </w:p>
        </w:tc>
        <w:tc>
          <w:tcPr>
            <w:tcW w:w="0" w:type="auto"/>
          </w:tcPr>
          <w:p w14:paraId="49C29BF6" w14:textId="7CE708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49E606A8" w14:textId="462FCF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9A30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608D4" w14:textId="333FED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R4-2107956</w:t>
            </w:r>
          </w:p>
        </w:tc>
      </w:tr>
      <w:tr w:rsidR="003F2FDA" w14:paraId="700D02BE" w14:textId="77777777" w:rsidTr="003F2FDA">
        <w:tc>
          <w:tcPr>
            <w:tcW w:w="0" w:type="auto"/>
          </w:tcPr>
          <w:p w14:paraId="34875678" w14:textId="3E2F21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R4-2107673</w:t>
            </w:r>
          </w:p>
        </w:tc>
        <w:tc>
          <w:tcPr>
            <w:tcW w:w="0" w:type="auto"/>
          </w:tcPr>
          <w:p w14:paraId="470D09D8" w14:textId="311E08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[99-e][147] NR_cov_enh</w:t>
            </w:r>
          </w:p>
        </w:tc>
        <w:tc>
          <w:tcPr>
            <w:tcW w:w="0" w:type="auto"/>
          </w:tcPr>
          <w:p w14:paraId="5A3F6B8C" w14:textId="683EB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E0DD005" w14:textId="49ADA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23A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72617" w14:textId="269065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R4-2107957</w:t>
            </w:r>
          </w:p>
        </w:tc>
      </w:tr>
      <w:tr w:rsidR="003F2FDA" w14:paraId="76A5A938" w14:textId="77777777" w:rsidTr="003F2FDA">
        <w:tc>
          <w:tcPr>
            <w:tcW w:w="0" w:type="auto"/>
          </w:tcPr>
          <w:p w14:paraId="11631DC8" w14:textId="4C59D2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R4-2107674</w:t>
            </w:r>
          </w:p>
        </w:tc>
        <w:tc>
          <w:tcPr>
            <w:tcW w:w="0" w:type="auto"/>
          </w:tcPr>
          <w:p w14:paraId="227A3223" w14:textId="2CE902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[99-e][148] </w:t>
            </w:r>
            <w:r>
              <w:rPr>
                <w:sz w:val="16"/>
              </w:rPr>
              <w:lastRenderedPageBreak/>
              <w:t>NR_feMIMO</w:t>
            </w:r>
          </w:p>
        </w:tc>
        <w:tc>
          <w:tcPr>
            <w:tcW w:w="0" w:type="auto"/>
          </w:tcPr>
          <w:p w14:paraId="44E23032" w14:textId="020BD6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(Samsung)</w:t>
            </w:r>
          </w:p>
        </w:tc>
        <w:tc>
          <w:tcPr>
            <w:tcW w:w="0" w:type="auto"/>
          </w:tcPr>
          <w:p w14:paraId="345FD2F2" w14:textId="1B3AED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2C4D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8B6B2" w14:textId="3EA8C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2107958</w:t>
            </w:r>
          </w:p>
        </w:tc>
      </w:tr>
      <w:tr w:rsidR="003F2FDA" w14:paraId="7C94D02B" w14:textId="77777777" w:rsidTr="003F2FDA">
        <w:tc>
          <w:tcPr>
            <w:tcW w:w="0" w:type="auto"/>
          </w:tcPr>
          <w:p w14:paraId="170133D2" w14:textId="7402F8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R4-2107675</w:t>
            </w:r>
          </w:p>
        </w:tc>
        <w:tc>
          <w:tcPr>
            <w:tcW w:w="0" w:type="auto"/>
          </w:tcPr>
          <w:p w14:paraId="242DB098" w14:textId="3113B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[99-e][149] NR_RedCap</w:t>
            </w:r>
          </w:p>
        </w:tc>
        <w:tc>
          <w:tcPr>
            <w:tcW w:w="0" w:type="auto"/>
          </w:tcPr>
          <w:p w14:paraId="07DC7EA1" w14:textId="5D3B89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0F29DF0" w14:textId="501BB4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A1C3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7B703" w14:textId="51E6FD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R4-2107959</w:t>
            </w:r>
          </w:p>
        </w:tc>
      </w:tr>
      <w:tr w:rsidR="003F2FDA" w14:paraId="10C72622" w14:textId="77777777" w:rsidTr="003F2FDA">
        <w:tc>
          <w:tcPr>
            <w:tcW w:w="0" w:type="auto"/>
          </w:tcPr>
          <w:p w14:paraId="1C82CF92" w14:textId="430E9E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R4-2107676</w:t>
            </w:r>
          </w:p>
        </w:tc>
        <w:tc>
          <w:tcPr>
            <w:tcW w:w="0" w:type="auto"/>
          </w:tcPr>
          <w:p w14:paraId="6161CFC1" w14:textId="22DF83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[99-e][150] FS_NR_eff_BW_util</w:t>
            </w:r>
          </w:p>
        </w:tc>
        <w:tc>
          <w:tcPr>
            <w:tcW w:w="0" w:type="auto"/>
          </w:tcPr>
          <w:p w14:paraId="006C1667" w14:textId="73D013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DA4277D" w14:textId="108EF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8BB7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AE384" w14:textId="57F782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R4-2107960</w:t>
            </w:r>
          </w:p>
        </w:tc>
      </w:tr>
      <w:tr w:rsidR="003F2FDA" w14:paraId="37B0198D" w14:textId="77777777" w:rsidTr="003F2FDA">
        <w:tc>
          <w:tcPr>
            <w:tcW w:w="0" w:type="auto"/>
          </w:tcPr>
          <w:p w14:paraId="35A7D845" w14:textId="79D111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R4-2107677</w:t>
            </w:r>
          </w:p>
        </w:tc>
        <w:tc>
          <w:tcPr>
            <w:tcW w:w="0" w:type="auto"/>
          </w:tcPr>
          <w:p w14:paraId="032097D3" w14:textId="64A9E4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[99-e][151] FS_BC_handling</w:t>
            </w:r>
          </w:p>
        </w:tc>
        <w:tc>
          <w:tcPr>
            <w:tcW w:w="0" w:type="auto"/>
          </w:tcPr>
          <w:p w14:paraId="146D3B71" w14:textId="64A650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3D8E23F6" w14:textId="5B75C0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0670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63445" w14:textId="4F744D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R4-2107961</w:t>
            </w:r>
          </w:p>
        </w:tc>
      </w:tr>
      <w:tr w:rsidR="003F2FDA" w14:paraId="2D0ABBFE" w14:textId="77777777" w:rsidTr="003F2FDA">
        <w:tc>
          <w:tcPr>
            <w:tcW w:w="0" w:type="auto"/>
          </w:tcPr>
          <w:p w14:paraId="4E815312" w14:textId="0FDADC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R4-2107678</w:t>
            </w:r>
          </w:p>
        </w:tc>
        <w:tc>
          <w:tcPr>
            <w:tcW w:w="0" w:type="auto"/>
          </w:tcPr>
          <w:p w14:paraId="525CB33A" w14:textId="5A4679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[99-e][152] FS_NR_600MHz_ext</w:t>
            </w:r>
          </w:p>
        </w:tc>
        <w:tc>
          <w:tcPr>
            <w:tcW w:w="0" w:type="auto"/>
          </w:tcPr>
          <w:p w14:paraId="4954A22B" w14:textId="5CB0A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EDE2D41" w14:textId="7F16EA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7AE4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D1927" w14:textId="2D1F3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R4-2107962</w:t>
            </w:r>
          </w:p>
        </w:tc>
      </w:tr>
      <w:tr w:rsidR="003F2FDA" w14:paraId="38458871" w14:textId="77777777" w:rsidTr="003F2FDA">
        <w:tc>
          <w:tcPr>
            <w:tcW w:w="0" w:type="auto"/>
          </w:tcPr>
          <w:p w14:paraId="4FFB45A8" w14:textId="5E9026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R4-2107679</w:t>
            </w:r>
          </w:p>
        </w:tc>
        <w:tc>
          <w:tcPr>
            <w:tcW w:w="0" w:type="auto"/>
          </w:tcPr>
          <w:p w14:paraId="75AC18D7" w14:textId="5B1DFE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[99-e][153] FS_NR_PC2_UE_FDD</w:t>
            </w:r>
          </w:p>
        </w:tc>
        <w:tc>
          <w:tcPr>
            <w:tcW w:w="0" w:type="auto"/>
          </w:tcPr>
          <w:p w14:paraId="6641F600" w14:textId="28BD5B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0B874E9F" w14:textId="036073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DFDD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FDE73" w14:textId="26422D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R4-2107963</w:t>
            </w:r>
          </w:p>
        </w:tc>
      </w:tr>
      <w:tr w:rsidR="003F2FDA" w14:paraId="463A3C4A" w14:textId="77777777" w:rsidTr="003F2FDA">
        <w:tc>
          <w:tcPr>
            <w:tcW w:w="0" w:type="auto"/>
          </w:tcPr>
          <w:p w14:paraId="684117E2" w14:textId="4327A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R4-2107680</w:t>
            </w:r>
          </w:p>
        </w:tc>
        <w:tc>
          <w:tcPr>
            <w:tcW w:w="0" w:type="auto"/>
          </w:tcPr>
          <w:p w14:paraId="243E3483" w14:textId="63B6F6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[99-e][154] FS_NR_Opt_pi2BPSK</w:t>
            </w:r>
          </w:p>
        </w:tc>
        <w:tc>
          <w:tcPr>
            <w:tcW w:w="0" w:type="auto"/>
          </w:tcPr>
          <w:p w14:paraId="01713F4A" w14:textId="7D2CBA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7095A81C" w14:textId="37F1C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5F3D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9AD4D" w14:textId="50832D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R4-2107964</w:t>
            </w:r>
          </w:p>
        </w:tc>
      </w:tr>
      <w:tr w:rsidR="003F2FDA" w14:paraId="4FAF9755" w14:textId="77777777" w:rsidTr="003F2FDA">
        <w:tc>
          <w:tcPr>
            <w:tcW w:w="0" w:type="auto"/>
          </w:tcPr>
          <w:p w14:paraId="236C7E69" w14:textId="1E4D78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R4-2107681</w:t>
            </w:r>
          </w:p>
        </w:tc>
        <w:tc>
          <w:tcPr>
            <w:tcW w:w="0" w:type="auto"/>
          </w:tcPr>
          <w:p w14:paraId="143A371F" w14:textId="1D01E6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[99-e][155] LTE_Baskets</w:t>
            </w:r>
          </w:p>
        </w:tc>
        <w:tc>
          <w:tcPr>
            <w:tcW w:w="0" w:type="auto"/>
          </w:tcPr>
          <w:p w14:paraId="186163DA" w14:textId="6CFA6D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B404F86" w14:textId="5E3A85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37C3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DE1E2" w14:textId="0615D8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R4-2107965</w:t>
            </w:r>
          </w:p>
        </w:tc>
      </w:tr>
      <w:tr w:rsidR="003F2FDA" w14:paraId="4B2A55EC" w14:textId="77777777" w:rsidTr="003F2FDA">
        <w:tc>
          <w:tcPr>
            <w:tcW w:w="0" w:type="auto"/>
          </w:tcPr>
          <w:p w14:paraId="23A51999" w14:textId="322F1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R4-2107682</w:t>
            </w:r>
          </w:p>
        </w:tc>
        <w:tc>
          <w:tcPr>
            <w:tcW w:w="0" w:type="auto"/>
          </w:tcPr>
          <w:p w14:paraId="0FD3C20D" w14:textId="53C8D1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[99-e][156] LTE_bands_R17_M1_M2_NB1_NB2</w:t>
            </w:r>
          </w:p>
        </w:tc>
        <w:tc>
          <w:tcPr>
            <w:tcW w:w="0" w:type="auto"/>
          </w:tcPr>
          <w:p w14:paraId="49C81A6E" w14:textId="5A138B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CAAC029" w14:textId="3ADBEE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9AA2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294FD" w14:textId="2248D4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R4-2107966</w:t>
            </w:r>
          </w:p>
        </w:tc>
      </w:tr>
      <w:tr w:rsidR="003F2FDA" w14:paraId="1F18F12B" w14:textId="77777777" w:rsidTr="003F2FDA">
        <w:tc>
          <w:tcPr>
            <w:tcW w:w="0" w:type="auto"/>
          </w:tcPr>
          <w:p w14:paraId="3C0DF6F6" w14:textId="1AE8C4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R4-2107683</w:t>
            </w:r>
          </w:p>
        </w:tc>
        <w:tc>
          <w:tcPr>
            <w:tcW w:w="0" w:type="auto"/>
          </w:tcPr>
          <w:p w14:paraId="7EC821F1" w14:textId="6ECE1A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[99-e][157] NB_IOTenh4_LTE_eMTC6</w:t>
            </w:r>
          </w:p>
        </w:tc>
        <w:tc>
          <w:tcPr>
            <w:tcW w:w="0" w:type="auto"/>
          </w:tcPr>
          <w:p w14:paraId="5ECB0DF0" w14:textId="73E26C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EE2A5E7" w14:textId="5064F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0350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4F6B2" w14:textId="4B6947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R4-2107967</w:t>
            </w:r>
          </w:p>
        </w:tc>
      </w:tr>
      <w:tr w:rsidR="003F2FDA" w14:paraId="0A3B2E54" w14:textId="77777777" w:rsidTr="003F2FDA">
        <w:tc>
          <w:tcPr>
            <w:tcW w:w="0" w:type="auto"/>
          </w:tcPr>
          <w:p w14:paraId="493ED5C6" w14:textId="1B6CFE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R4-2107684</w:t>
            </w:r>
          </w:p>
        </w:tc>
        <w:tc>
          <w:tcPr>
            <w:tcW w:w="0" w:type="auto"/>
          </w:tcPr>
          <w:p w14:paraId="0A9BE247" w14:textId="3F7787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[99-e][159] NR_reply_LS_RF_Part1</w:t>
            </w:r>
          </w:p>
        </w:tc>
        <w:tc>
          <w:tcPr>
            <w:tcW w:w="0" w:type="auto"/>
          </w:tcPr>
          <w:p w14:paraId="19447877" w14:textId="678373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72CE2952" w14:textId="38E1A8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1422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E6D7E" w14:textId="44030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R4-2107969</w:t>
            </w:r>
          </w:p>
        </w:tc>
      </w:tr>
      <w:tr w:rsidR="003F2FDA" w14:paraId="3E2EA522" w14:textId="77777777" w:rsidTr="003F2FDA">
        <w:tc>
          <w:tcPr>
            <w:tcW w:w="0" w:type="auto"/>
          </w:tcPr>
          <w:p w14:paraId="21FEB7FD" w14:textId="1E81CD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R4-2107685</w:t>
            </w:r>
          </w:p>
        </w:tc>
        <w:tc>
          <w:tcPr>
            <w:tcW w:w="0" w:type="auto"/>
          </w:tcPr>
          <w:p w14:paraId="43E521AD" w14:textId="74A2C6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49CF9A" w14:textId="23AFA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2AE140C" w14:textId="255B37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43E6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55E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27E900" w14:textId="77777777" w:rsidTr="003F2FDA">
        <w:tc>
          <w:tcPr>
            <w:tcW w:w="0" w:type="auto"/>
          </w:tcPr>
          <w:p w14:paraId="7CA029ED" w14:textId="3A22AD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R4-2107686</w:t>
            </w:r>
          </w:p>
        </w:tc>
        <w:tc>
          <w:tcPr>
            <w:tcW w:w="0" w:type="auto"/>
          </w:tcPr>
          <w:p w14:paraId="27756C86" w14:textId="5F5C1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[99-e][160] NR_reply_LS_RF_Part2</w:t>
            </w:r>
          </w:p>
        </w:tc>
        <w:tc>
          <w:tcPr>
            <w:tcW w:w="0" w:type="auto"/>
          </w:tcPr>
          <w:p w14:paraId="5ED11B3B" w14:textId="6C3FA8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70E9C60" w14:textId="61396F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91BE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A0ED5" w14:textId="7367B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R4-2105970</w:t>
            </w:r>
          </w:p>
        </w:tc>
      </w:tr>
      <w:tr w:rsidR="003F2FDA" w14:paraId="6AD74761" w14:textId="77777777" w:rsidTr="003F2FDA">
        <w:tc>
          <w:tcPr>
            <w:tcW w:w="0" w:type="auto"/>
          </w:tcPr>
          <w:p w14:paraId="5547431E" w14:textId="5FDA56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R4-2107687</w:t>
            </w:r>
          </w:p>
        </w:tc>
        <w:tc>
          <w:tcPr>
            <w:tcW w:w="0" w:type="auto"/>
          </w:tcPr>
          <w:p w14:paraId="29E6BBA8" w14:textId="5636C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[99-e][161] US_n77</w:t>
            </w:r>
          </w:p>
        </w:tc>
        <w:tc>
          <w:tcPr>
            <w:tcW w:w="0" w:type="auto"/>
          </w:tcPr>
          <w:p w14:paraId="13B9D9C6" w14:textId="0D9DBB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BE44E2E" w14:textId="772B5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81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8C4EB" w14:textId="55109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R4-2107971</w:t>
            </w:r>
          </w:p>
        </w:tc>
      </w:tr>
      <w:tr w:rsidR="003F2FDA" w14:paraId="58142278" w14:textId="77777777" w:rsidTr="003F2FDA">
        <w:tc>
          <w:tcPr>
            <w:tcW w:w="0" w:type="auto"/>
          </w:tcPr>
          <w:p w14:paraId="024C272F" w14:textId="177B46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R4-2107688</w:t>
            </w:r>
          </w:p>
        </w:tc>
        <w:tc>
          <w:tcPr>
            <w:tcW w:w="0" w:type="auto"/>
          </w:tcPr>
          <w:p w14:paraId="3E87F6BD" w14:textId="6F557E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DC_8A-20A_n3A</w:t>
            </w:r>
          </w:p>
        </w:tc>
        <w:tc>
          <w:tcPr>
            <w:tcW w:w="0" w:type="auto"/>
          </w:tcPr>
          <w:p w14:paraId="01118124" w14:textId="3DED62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1793E958" w14:textId="56D64F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6B8F57" w14:textId="76C155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R4-2110242</w:t>
            </w:r>
          </w:p>
        </w:tc>
        <w:tc>
          <w:tcPr>
            <w:tcW w:w="0" w:type="auto"/>
          </w:tcPr>
          <w:p w14:paraId="5966CE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6E671F" w14:textId="77777777" w:rsidTr="003F2FDA">
        <w:tc>
          <w:tcPr>
            <w:tcW w:w="0" w:type="auto"/>
          </w:tcPr>
          <w:p w14:paraId="2B379F57" w14:textId="587703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  <w:tc>
          <w:tcPr>
            <w:tcW w:w="0" w:type="auto"/>
          </w:tcPr>
          <w:p w14:paraId="0FE8A387" w14:textId="68D10D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6AD61A21" w14:textId="36F230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B544A6" w14:textId="042CA3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175411" w14:textId="3F77ED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6D0100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6555DC" w14:textId="77777777" w:rsidTr="003F2FDA">
        <w:tc>
          <w:tcPr>
            <w:tcW w:w="0" w:type="auto"/>
          </w:tcPr>
          <w:p w14:paraId="2C62CE80" w14:textId="319B92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R4-2107690</w:t>
            </w:r>
          </w:p>
        </w:tc>
        <w:tc>
          <w:tcPr>
            <w:tcW w:w="0" w:type="auto"/>
          </w:tcPr>
          <w:p w14:paraId="6598D07A" w14:textId="38434C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DC_2-29-30-66_n260</w:t>
            </w:r>
          </w:p>
        </w:tc>
        <w:tc>
          <w:tcPr>
            <w:tcW w:w="0" w:type="auto"/>
          </w:tcPr>
          <w:p w14:paraId="3282B934" w14:textId="08E4F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07D469" w14:textId="51ECC9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36C95CA" w14:textId="03EFBF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R4-2111157 </w:t>
            </w:r>
          </w:p>
        </w:tc>
        <w:tc>
          <w:tcPr>
            <w:tcW w:w="0" w:type="auto"/>
          </w:tcPr>
          <w:p w14:paraId="67BB31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A2182D" w14:textId="77777777" w:rsidTr="003F2FDA">
        <w:tc>
          <w:tcPr>
            <w:tcW w:w="0" w:type="auto"/>
          </w:tcPr>
          <w:p w14:paraId="2F2C0586" w14:textId="33863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R4-2107691</w:t>
            </w:r>
          </w:p>
        </w:tc>
        <w:tc>
          <w:tcPr>
            <w:tcW w:w="0" w:type="auto"/>
          </w:tcPr>
          <w:p w14:paraId="46DCB6AD" w14:textId="3F6C3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CA_n1-n3, CA_n1-n78, CA_n3-n78</w:t>
            </w:r>
          </w:p>
        </w:tc>
        <w:tc>
          <w:tcPr>
            <w:tcW w:w="0" w:type="auto"/>
          </w:tcPr>
          <w:p w14:paraId="1C58F240" w14:textId="35E282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1B524E34" w14:textId="4DC590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8EE946" w14:textId="2F4610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R4-2108861</w:t>
            </w:r>
          </w:p>
        </w:tc>
        <w:tc>
          <w:tcPr>
            <w:tcW w:w="0" w:type="auto"/>
          </w:tcPr>
          <w:p w14:paraId="6897E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A162FA" w14:textId="77777777" w:rsidTr="003F2FDA">
        <w:tc>
          <w:tcPr>
            <w:tcW w:w="0" w:type="auto"/>
          </w:tcPr>
          <w:p w14:paraId="0604F461" w14:textId="795F1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  <w:tc>
          <w:tcPr>
            <w:tcW w:w="0" w:type="auto"/>
          </w:tcPr>
          <w:p w14:paraId="071FF1CD" w14:textId="50FCEF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6F8C00AA" w14:textId="12792C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90266A0" w14:textId="4D9F4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28057C" w14:textId="72562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466715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6DD9BF" w14:textId="77777777" w:rsidTr="003F2FDA">
        <w:tc>
          <w:tcPr>
            <w:tcW w:w="0" w:type="auto"/>
          </w:tcPr>
          <w:p w14:paraId="6F047D0E" w14:textId="544743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  <w:tc>
          <w:tcPr>
            <w:tcW w:w="0" w:type="auto"/>
          </w:tcPr>
          <w:p w14:paraId="1A3E801E" w14:textId="4CEA4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6AC5C674" w14:textId="5368FC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05B3BE3" w14:textId="7DAB04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15551A" w14:textId="24E8D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586E6D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0210C0" w14:textId="77777777" w:rsidTr="003F2FDA">
        <w:tc>
          <w:tcPr>
            <w:tcW w:w="0" w:type="auto"/>
          </w:tcPr>
          <w:p w14:paraId="30CD5E19" w14:textId="1D4984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R4-2107694</w:t>
            </w:r>
          </w:p>
        </w:tc>
        <w:tc>
          <w:tcPr>
            <w:tcW w:w="0" w:type="auto"/>
          </w:tcPr>
          <w:p w14:paraId="519FA539" w14:textId="28784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CA_n12A-n30A</w:t>
            </w:r>
          </w:p>
        </w:tc>
        <w:tc>
          <w:tcPr>
            <w:tcW w:w="0" w:type="auto"/>
          </w:tcPr>
          <w:p w14:paraId="749258C4" w14:textId="285FB4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D6447F9" w14:textId="7A9C0A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29DD2A" w14:textId="4F5C3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R4-2109400</w:t>
            </w:r>
          </w:p>
        </w:tc>
        <w:tc>
          <w:tcPr>
            <w:tcW w:w="0" w:type="auto"/>
          </w:tcPr>
          <w:p w14:paraId="10169F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695DB8" w14:textId="77777777" w:rsidTr="003F2FDA">
        <w:tc>
          <w:tcPr>
            <w:tcW w:w="0" w:type="auto"/>
          </w:tcPr>
          <w:p w14:paraId="777DDE45" w14:textId="7E3D5D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R4-2107695</w:t>
            </w:r>
          </w:p>
        </w:tc>
        <w:tc>
          <w:tcPr>
            <w:tcW w:w="0" w:type="auto"/>
          </w:tcPr>
          <w:p w14:paraId="32C4E2F8" w14:textId="134332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CA_n12A-n66A</w:t>
            </w:r>
          </w:p>
        </w:tc>
        <w:tc>
          <w:tcPr>
            <w:tcW w:w="0" w:type="auto"/>
          </w:tcPr>
          <w:p w14:paraId="46441F22" w14:textId="13F8D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E6B296D" w14:textId="4D672F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211EC7" w14:textId="0A974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R4-2109401</w:t>
            </w:r>
          </w:p>
        </w:tc>
        <w:tc>
          <w:tcPr>
            <w:tcW w:w="0" w:type="auto"/>
          </w:tcPr>
          <w:p w14:paraId="01A68C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113C53" w14:textId="77777777" w:rsidTr="003F2FDA">
        <w:tc>
          <w:tcPr>
            <w:tcW w:w="0" w:type="auto"/>
          </w:tcPr>
          <w:p w14:paraId="4F6CAACE" w14:textId="5043FA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R4-2107696</w:t>
            </w:r>
          </w:p>
        </w:tc>
        <w:tc>
          <w:tcPr>
            <w:tcW w:w="0" w:type="auto"/>
          </w:tcPr>
          <w:p w14:paraId="16E16E8A" w14:textId="5ADF33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CA_n14A-n30A</w:t>
            </w:r>
          </w:p>
        </w:tc>
        <w:tc>
          <w:tcPr>
            <w:tcW w:w="0" w:type="auto"/>
          </w:tcPr>
          <w:p w14:paraId="615A6578" w14:textId="3FB677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3F3956B" w14:textId="56258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2B80822" w14:textId="79CA7F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R4-2109402 </w:t>
            </w:r>
          </w:p>
        </w:tc>
        <w:tc>
          <w:tcPr>
            <w:tcW w:w="0" w:type="auto"/>
          </w:tcPr>
          <w:p w14:paraId="391CC7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698793" w14:textId="77777777" w:rsidTr="003F2FDA">
        <w:tc>
          <w:tcPr>
            <w:tcW w:w="0" w:type="auto"/>
          </w:tcPr>
          <w:p w14:paraId="030556DB" w14:textId="1882C3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R4-2107697</w:t>
            </w:r>
          </w:p>
        </w:tc>
        <w:tc>
          <w:tcPr>
            <w:tcW w:w="0" w:type="auto"/>
          </w:tcPr>
          <w:p w14:paraId="7EE1BA30" w14:textId="6B8C5E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34B0D135" w14:textId="031DF7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7E569BEB" w14:textId="2FA33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A87304" w14:textId="23FBA7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R4-2109876</w:t>
            </w:r>
          </w:p>
        </w:tc>
        <w:tc>
          <w:tcPr>
            <w:tcW w:w="0" w:type="auto"/>
          </w:tcPr>
          <w:p w14:paraId="685148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EA8F45" w14:textId="77777777" w:rsidTr="003F2FDA">
        <w:tc>
          <w:tcPr>
            <w:tcW w:w="0" w:type="auto"/>
          </w:tcPr>
          <w:p w14:paraId="1A3D8231" w14:textId="1E86EC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R4-2107698</w:t>
            </w:r>
          </w:p>
        </w:tc>
        <w:tc>
          <w:tcPr>
            <w:tcW w:w="0" w:type="auto"/>
          </w:tcPr>
          <w:p w14:paraId="44B85CE1" w14:textId="393B6B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6FCFFDB9" w14:textId="37A681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1945A82E" w14:textId="09BAB2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51BDDC" w14:textId="5A627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R4-2109877</w:t>
            </w:r>
          </w:p>
        </w:tc>
        <w:tc>
          <w:tcPr>
            <w:tcW w:w="0" w:type="auto"/>
          </w:tcPr>
          <w:p w14:paraId="7AED6F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583394" w14:textId="77777777" w:rsidTr="003F2FDA">
        <w:tc>
          <w:tcPr>
            <w:tcW w:w="0" w:type="auto"/>
          </w:tcPr>
          <w:p w14:paraId="23112AD5" w14:textId="07BF7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R4-2107699</w:t>
            </w:r>
          </w:p>
        </w:tc>
        <w:tc>
          <w:tcPr>
            <w:tcW w:w="0" w:type="auto"/>
          </w:tcPr>
          <w:p w14:paraId="64A4E5CC" w14:textId="5764C9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CA_n3A-n34A</w:t>
            </w:r>
          </w:p>
        </w:tc>
        <w:tc>
          <w:tcPr>
            <w:tcW w:w="0" w:type="auto"/>
          </w:tcPr>
          <w:p w14:paraId="2510BAB2" w14:textId="508B34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D7149C" w14:textId="0775D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3E6543" w14:textId="4FF858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R4-2110452</w:t>
            </w:r>
          </w:p>
        </w:tc>
        <w:tc>
          <w:tcPr>
            <w:tcW w:w="0" w:type="auto"/>
          </w:tcPr>
          <w:p w14:paraId="67BF84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7FD417" w14:textId="77777777" w:rsidTr="003F2FDA">
        <w:tc>
          <w:tcPr>
            <w:tcW w:w="0" w:type="auto"/>
          </w:tcPr>
          <w:p w14:paraId="3DF0ACBD" w14:textId="6AF863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R4-2107700</w:t>
            </w:r>
          </w:p>
        </w:tc>
        <w:tc>
          <w:tcPr>
            <w:tcW w:w="0" w:type="auto"/>
          </w:tcPr>
          <w:p w14:paraId="551F9C23" w14:textId="55FAD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CA_n25-n48</w:t>
            </w:r>
          </w:p>
        </w:tc>
        <w:tc>
          <w:tcPr>
            <w:tcW w:w="0" w:type="auto"/>
          </w:tcPr>
          <w:p w14:paraId="38B5BD83" w14:textId="145840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F34196A" w14:textId="18B95F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BFD4A4" w14:textId="1A8B79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R4-2110696</w:t>
            </w:r>
          </w:p>
        </w:tc>
        <w:tc>
          <w:tcPr>
            <w:tcW w:w="0" w:type="auto"/>
          </w:tcPr>
          <w:p w14:paraId="664D8F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2BA48B" w14:textId="77777777" w:rsidTr="003F2FDA">
        <w:tc>
          <w:tcPr>
            <w:tcW w:w="0" w:type="auto"/>
          </w:tcPr>
          <w:p w14:paraId="44CD1F35" w14:textId="3B5410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  <w:tc>
          <w:tcPr>
            <w:tcW w:w="0" w:type="auto"/>
          </w:tcPr>
          <w:p w14:paraId="0C3302A2" w14:textId="231B64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1BF8B42E" w14:textId="6CDD8A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250C73" w14:textId="0A1541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5B530C" w14:textId="6C84A8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398DC0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274DA7" w14:textId="77777777" w:rsidTr="003F2FDA">
        <w:tc>
          <w:tcPr>
            <w:tcW w:w="0" w:type="auto"/>
          </w:tcPr>
          <w:p w14:paraId="1E346E84" w14:textId="36DAAF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  <w:tc>
          <w:tcPr>
            <w:tcW w:w="0" w:type="auto"/>
          </w:tcPr>
          <w:p w14:paraId="5C808A87" w14:textId="7E8A8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4A4F4F4F" w14:textId="23EE41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A2639D" w14:textId="064B4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D456AC" w14:textId="114B3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340E00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2AA7AA" w14:textId="77777777" w:rsidTr="003F2FDA">
        <w:tc>
          <w:tcPr>
            <w:tcW w:w="0" w:type="auto"/>
          </w:tcPr>
          <w:p w14:paraId="610E29EF" w14:textId="156ED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R4-2107703</w:t>
            </w:r>
          </w:p>
        </w:tc>
        <w:tc>
          <w:tcPr>
            <w:tcW w:w="0" w:type="auto"/>
          </w:tcPr>
          <w:p w14:paraId="776B8ED6" w14:textId="57FFE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 to include DC_n78-n258</w:t>
            </w:r>
          </w:p>
        </w:tc>
        <w:tc>
          <w:tcPr>
            <w:tcW w:w="0" w:type="auto"/>
          </w:tcPr>
          <w:p w14:paraId="74539FD9" w14:textId="10175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47284EA1" w14:textId="69B2BD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5D47A2" w14:textId="0913D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R4-2111162</w:t>
            </w:r>
          </w:p>
        </w:tc>
        <w:tc>
          <w:tcPr>
            <w:tcW w:w="0" w:type="auto"/>
          </w:tcPr>
          <w:p w14:paraId="459207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D56FC8" w14:textId="77777777" w:rsidTr="003F2FDA">
        <w:tc>
          <w:tcPr>
            <w:tcW w:w="0" w:type="auto"/>
          </w:tcPr>
          <w:p w14:paraId="3ABAC749" w14:textId="672E0F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R4-2107704</w:t>
            </w:r>
          </w:p>
        </w:tc>
        <w:tc>
          <w:tcPr>
            <w:tcW w:w="0" w:type="auto"/>
          </w:tcPr>
          <w:p w14:paraId="2A7C0660" w14:textId="6D1710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CA_n1-n3-n78</w:t>
            </w:r>
          </w:p>
        </w:tc>
        <w:tc>
          <w:tcPr>
            <w:tcW w:w="0" w:type="auto"/>
          </w:tcPr>
          <w:p w14:paraId="730D55F5" w14:textId="28E88E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61A783F9" w14:textId="7CB463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7EDDEA" w14:textId="2F6085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R4-2108863</w:t>
            </w:r>
          </w:p>
        </w:tc>
        <w:tc>
          <w:tcPr>
            <w:tcW w:w="0" w:type="auto"/>
          </w:tcPr>
          <w:p w14:paraId="081460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549AA6" w14:textId="77777777" w:rsidTr="003F2FDA">
        <w:tc>
          <w:tcPr>
            <w:tcW w:w="0" w:type="auto"/>
          </w:tcPr>
          <w:p w14:paraId="4C76EA34" w14:textId="37BDAC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R4-2107705</w:t>
            </w:r>
          </w:p>
        </w:tc>
        <w:tc>
          <w:tcPr>
            <w:tcW w:w="0" w:type="auto"/>
          </w:tcPr>
          <w:p w14:paraId="0903BBF0" w14:textId="0284B8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CA_n5-n30-n66</w:t>
            </w:r>
          </w:p>
        </w:tc>
        <w:tc>
          <w:tcPr>
            <w:tcW w:w="0" w:type="auto"/>
          </w:tcPr>
          <w:p w14:paraId="6F4DA101" w14:textId="38B970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02693C2" w14:textId="3D29D0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FF3EA3" w14:textId="0831AA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R4-2108936</w:t>
            </w:r>
          </w:p>
        </w:tc>
        <w:tc>
          <w:tcPr>
            <w:tcW w:w="0" w:type="auto"/>
          </w:tcPr>
          <w:p w14:paraId="0512BF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5B72C2" w14:textId="77777777" w:rsidTr="003F2FDA">
        <w:tc>
          <w:tcPr>
            <w:tcW w:w="0" w:type="auto"/>
          </w:tcPr>
          <w:p w14:paraId="1DEDEBC8" w14:textId="734E7E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R4-2107706</w:t>
            </w:r>
          </w:p>
        </w:tc>
        <w:tc>
          <w:tcPr>
            <w:tcW w:w="0" w:type="auto"/>
          </w:tcPr>
          <w:p w14:paraId="4B7B0AE8" w14:textId="25488E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4A5E4969" w14:textId="6B9283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3326E6" w14:textId="6EC142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6812A8" w14:textId="072121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R4-2108995</w:t>
            </w:r>
          </w:p>
        </w:tc>
        <w:tc>
          <w:tcPr>
            <w:tcW w:w="0" w:type="auto"/>
          </w:tcPr>
          <w:p w14:paraId="52A08D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BF6F8" w14:textId="77777777" w:rsidTr="003F2FDA">
        <w:tc>
          <w:tcPr>
            <w:tcW w:w="0" w:type="auto"/>
          </w:tcPr>
          <w:p w14:paraId="059F6061" w14:textId="232E50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R4-2107707</w:t>
            </w:r>
          </w:p>
        </w:tc>
        <w:tc>
          <w:tcPr>
            <w:tcW w:w="0" w:type="auto"/>
          </w:tcPr>
          <w:p w14:paraId="4E4121E2" w14:textId="42DD9D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33BDC13B" w14:textId="4AE12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1AABE04" w14:textId="3B511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48612A" w14:textId="3218C4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R4-2108996</w:t>
            </w:r>
          </w:p>
        </w:tc>
        <w:tc>
          <w:tcPr>
            <w:tcW w:w="0" w:type="auto"/>
          </w:tcPr>
          <w:p w14:paraId="19C46D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46A8F8" w14:textId="77777777" w:rsidTr="003F2FDA">
        <w:tc>
          <w:tcPr>
            <w:tcW w:w="0" w:type="auto"/>
          </w:tcPr>
          <w:p w14:paraId="604FCA3D" w14:textId="6BCCE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R4-2107708</w:t>
            </w:r>
          </w:p>
        </w:tc>
        <w:tc>
          <w:tcPr>
            <w:tcW w:w="0" w:type="auto"/>
          </w:tcPr>
          <w:p w14:paraId="700E68EA" w14:textId="2E0E8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73DBC247" w14:textId="7EBF1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0B925F0" w14:textId="02E62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F143AC" w14:textId="526499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R4-2108997</w:t>
            </w:r>
          </w:p>
        </w:tc>
        <w:tc>
          <w:tcPr>
            <w:tcW w:w="0" w:type="auto"/>
          </w:tcPr>
          <w:p w14:paraId="67BE15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2DD89C" w14:textId="77777777" w:rsidTr="003F2FDA">
        <w:tc>
          <w:tcPr>
            <w:tcW w:w="0" w:type="auto"/>
          </w:tcPr>
          <w:p w14:paraId="5FFE4873" w14:textId="18DBAE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R4-2107709</w:t>
            </w:r>
          </w:p>
        </w:tc>
        <w:tc>
          <w:tcPr>
            <w:tcW w:w="0" w:type="auto"/>
          </w:tcPr>
          <w:p w14:paraId="392E5D63" w14:textId="3EB564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CA_n3-n77-n79</w:t>
            </w:r>
          </w:p>
        </w:tc>
        <w:tc>
          <w:tcPr>
            <w:tcW w:w="0" w:type="auto"/>
          </w:tcPr>
          <w:p w14:paraId="42C1713C" w14:textId="4FE76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221F593" w14:textId="7C9CE4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D6B5A9" w14:textId="29F2F5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R4-2109470</w:t>
            </w:r>
          </w:p>
        </w:tc>
        <w:tc>
          <w:tcPr>
            <w:tcW w:w="0" w:type="auto"/>
          </w:tcPr>
          <w:p w14:paraId="3703E3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44F610" w14:textId="77777777" w:rsidTr="003F2FDA">
        <w:tc>
          <w:tcPr>
            <w:tcW w:w="0" w:type="auto"/>
          </w:tcPr>
          <w:p w14:paraId="6C4AFD09" w14:textId="40A07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R4-2107710</w:t>
            </w:r>
          </w:p>
        </w:tc>
        <w:tc>
          <w:tcPr>
            <w:tcW w:w="0" w:type="auto"/>
          </w:tcPr>
          <w:p w14:paraId="13DA2FD1" w14:textId="66C54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TR38.717-03-01_CA_n41A-n79A-n258A</w:t>
            </w:r>
          </w:p>
        </w:tc>
        <w:tc>
          <w:tcPr>
            <w:tcW w:w="0" w:type="auto"/>
          </w:tcPr>
          <w:p w14:paraId="34692DFB" w14:textId="393980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15D3D8" w14:textId="6E0B8A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6CE141" w14:textId="4BDF6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R4-2110458</w:t>
            </w:r>
          </w:p>
        </w:tc>
        <w:tc>
          <w:tcPr>
            <w:tcW w:w="0" w:type="auto"/>
          </w:tcPr>
          <w:p w14:paraId="1E0A6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0B6831" w14:textId="77777777" w:rsidTr="003F2FDA">
        <w:tc>
          <w:tcPr>
            <w:tcW w:w="0" w:type="auto"/>
          </w:tcPr>
          <w:p w14:paraId="0A0C3E6D" w14:textId="11A8EC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R4-2107711</w:t>
            </w:r>
          </w:p>
        </w:tc>
        <w:tc>
          <w:tcPr>
            <w:tcW w:w="0" w:type="auto"/>
          </w:tcPr>
          <w:p w14:paraId="12C39C0A" w14:textId="187B51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CA_n5-n14-n77</w:t>
            </w:r>
          </w:p>
        </w:tc>
        <w:tc>
          <w:tcPr>
            <w:tcW w:w="0" w:type="auto"/>
          </w:tcPr>
          <w:p w14:paraId="7545E733" w14:textId="4DEE9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5C378E1" w14:textId="55522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011234" w14:textId="4BC282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R4-2110704</w:t>
            </w:r>
          </w:p>
        </w:tc>
        <w:tc>
          <w:tcPr>
            <w:tcW w:w="0" w:type="auto"/>
          </w:tcPr>
          <w:p w14:paraId="4F240C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6FA831" w14:textId="77777777" w:rsidTr="003F2FDA">
        <w:tc>
          <w:tcPr>
            <w:tcW w:w="0" w:type="auto"/>
          </w:tcPr>
          <w:p w14:paraId="7E02993F" w14:textId="189418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R4-2107712</w:t>
            </w:r>
          </w:p>
        </w:tc>
        <w:tc>
          <w:tcPr>
            <w:tcW w:w="0" w:type="auto"/>
          </w:tcPr>
          <w:p w14:paraId="44BDFEF9" w14:textId="048912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CA_n2-n14-</w:t>
            </w:r>
            <w:r>
              <w:rPr>
                <w:sz w:val="16"/>
              </w:rPr>
              <w:lastRenderedPageBreak/>
              <w:t>n77</w:t>
            </w:r>
          </w:p>
        </w:tc>
        <w:tc>
          <w:tcPr>
            <w:tcW w:w="0" w:type="auto"/>
          </w:tcPr>
          <w:p w14:paraId="47EB5E50" w14:textId="19A6B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AT&amp;T</w:t>
            </w:r>
          </w:p>
        </w:tc>
        <w:tc>
          <w:tcPr>
            <w:tcW w:w="0" w:type="auto"/>
          </w:tcPr>
          <w:p w14:paraId="2B8E0452" w14:textId="2BB54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488ECA" w14:textId="63D7DD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2110705</w:t>
            </w:r>
          </w:p>
        </w:tc>
        <w:tc>
          <w:tcPr>
            <w:tcW w:w="0" w:type="auto"/>
          </w:tcPr>
          <w:p w14:paraId="349A9C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A0E867" w14:textId="77777777" w:rsidTr="003F2FDA">
        <w:tc>
          <w:tcPr>
            <w:tcW w:w="0" w:type="auto"/>
          </w:tcPr>
          <w:p w14:paraId="59264A75" w14:textId="43006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R4-2107713</w:t>
            </w:r>
          </w:p>
        </w:tc>
        <w:tc>
          <w:tcPr>
            <w:tcW w:w="0" w:type="auto"/>
          </w:tcPr>
          <w:p w14:paraId="2D035A26" w14:textId="00AA5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CA_n5-n30-n66</w:t>
            </w:r>
          </w:p>
        </w:tc>
        <w:tc>
          <w:tcPr>
            <w:tcW w:w="0" w:type="auto"/>
          </w:tcPr>
          <w:p w14:paraId="74A63001" w14:textId="218CD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68C8C27" w14:textId="332E1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E97C52" w14:textId="094499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R4-2108934</w:t>
            </w:r>
          </w:p>
        </w:tc>
        <w:tc>
          <w:tcPr>
            <w:tcW w:w="0" w:type="auto"/>
          </w:tcPr>
          <w:p w14:paraId="30535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6A6F26" w14:textId="77777777" w:rsidTr="003F2FDA">
        <w:tc>
          <w:tcPr>
            <w:tcW w:w="0" w:type="auto"/>
          </w:tcPr>
          <w:p w14:paraId="2ABCA06C" w14:textId="7C36D3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R4-2107714</w:t>
            </w:r>
          </w:p>
        </w:tc>
        <w:tc>
          <w:tcPr>
            <w:tcW w:w="0" w:type="auto"/>
          </w:tcPr>
          <w:p w14:paraId="21632541" w14:textId="5E61A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CA_n2A-n5A-n77A</w:t>
            </w:r>
          </w:p>
        </w:tc>
        <w:tc>
          <w:tcPr>
            <w:tcW w:w="0" w:type="auto"/>
          </w:tcPr>
          <w:p w14:paraId="7398F62B" w14:textId="62F55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4E28BB5E" w14:textId="7A604E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A8E6C9" w14:textId="5BBF35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R4-2109404</w:t>
            </w:r>
          </w:p>
        </w:tc>
        <w:tc>
          <w:tcPr>
            <w:tcW w:w="0" w:type="auto"/>
          </w:tcPr>
          <w:p w14:paraId="69AA54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EE44BF" w14:textId="77777777" w:rsidTr="003F2FDA">
        <w:tc>
          <w:tcPr>
            <w:tcW w:w="0" w:type="auto"/>
          </w:tcPr>
          <w:p w14:paraId="70750B30" w14:textId="35D016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R4-2107715</w:t>
            </w:r>
          </w:p>
        </w:tc>
        <w:tc>
          <w:tcPr>
            <w:tcW w:w="0" w:type="auto"/>
          </w:tcPr>
          <w:p w14:paraId="553B2061" w14:textId="0AFA03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CA_n2A-n12A-n77A</w:t>
            </w:r>
          </w:p>
        </w:tc>
        <w:tc>
          <w:tcPr>
            <w:tcW w:w="0" w:type="auto"/>
          </w:tcPr>
          <w:p w14:paraId="58561176" w14:textId="345422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8E8CF1B" w14:textId="1AC230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5E2696" w14:textId="26BBD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R4-2109405</w:t>
            </w:r>
          </w:p>
        </w:tc>
        <w:tc>
          <w:tcPr>
            <w:tcW w:w="0" w:type="auto"/>
          </w:tcPr>
          <w:p w14:paraId="34FB11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EC1118" w14:textId="77777777" w:rsidTr="003F2FDA">
        <w:tc>
          <w:tcPr>
            <w:tcW w:w="0" w:type="auto"/>
          </w:tcPr>
          <w:p w14:paraId="7E507A48" w14:textId="3F588E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R4-2107716</w:t>
            </w:r>
          </w:p>
        </w:tc>
        <w:tc>
          <w:tcPr>
            <w:tcW w:w="0" w:type="auto"/>
          </w:tcPr>
          <w:p w14:paraId="70701011" w14:textId="435320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CA_n2A-n14A-n77A</w:t>
            </w:r>
          </w:p>
        </w:tc>
        <w:tc>
          <w:tcPr>
            <w:tcW w:w="0" w:type="auto"/>
          </w:tcPr>
          <w:p w14:paraId="16255C62" w14:textId="67177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255C6FC" w14:textId="09446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BF91E8" w14:textId="1F7DE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R4-2109406</w:t>
            </w:r>
          </w:p>
        </w:tc>
        <w:tc>
          <w:tcPr>
            <w:tcW w:w="0" w:type="auto"/>
          </w:tcPr>
          <w:p w14:paraId="134D3B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B4B559" w14:textId="77777777" w:rsidTr="003F2FDA">
        <w:tc>
          <w:tcPr>
            <w:tcW w:w="0" w:type="auto"/>
          </w:tcPr>
          <w:p w14:paraId="73CADE69" w14:textId="0D9E13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R4-2107717</w:t>
            </w:r>
          </w:p>
        </w:tc>
        <w:tc>
          <w:tcPr>
            <w:tcW w:w="0" w:type="auto"/>
          </w:tcPr>
          <w:p w14:paraId="48C351DD" w14:textId="046CD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CA_n2A-n30A-n77A</w:t>
            </w:r>
          </w:p>
        </w:tc>
        <w:tc>
          <w:tcPr>
            <w:tcW w:w="0" w:type="auto"/>
          </w:tcPr>
          <w:p w14:paraId="08285E89" w14:textId="5F17A7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FBF59AE" w14:textId="29833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E02C9F" w14:textId="294D0B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R4-2109407</w:t>
            </w:r>
          </w:p>
        </w:tc>
        <w:tc>
          <w:tcPr>
            <w:tcW w:w="0" w:type="auto"/>
          </w:tcPr>
          <w:p w14:paraId="451CA3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EE4E9C" w14:textId="77777777" w:rsidTr="003F2FDA">
        <w:tc>
          <w:tcPr>
            <w:tcW w:w="0" w:type="auto"/>
          </w:tcPr>
          <w:p w14:paraId="4CDAB69E" w14:textId="304AAB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R4-2107718</w:t>
            </w:r>
          </w:p>
        </w:tc>
        <w:tc>
          <w:tcPr>
            <w:tcW w:w="0" w:type="auto"/>
          </w:tcPr>
          <w:p w14:paraId="7D9CA935" w14:textId="3B9055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CA_n5A-n12A-n77A</w:t>
            </w:r>
          </w:p>
        </w:tc>
        <w:tc>
          <w:tcPr>
            <w:tcW w:w="0" w:type="auto"/>
          </w:tcPr>
          <w:p w14:paraId="7E143FF9" w14:textId="2B2F0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9E73F0C" w14:textId="464EB7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6A987B" w14:textId="54EF1F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R4-2109408</w:t>
            </w:r>
          </w:p>
        </w:tc>
        <w:tc>
          <w:tcPr>
            <w:tcW w:w="0" w:type="auto"/>
          </w:tcPr>
          <w:p w14:paraId="7F68A0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933CFC" w14:textId="77777777" w:rsidTr="003F2FDA">
        <w:tc>
          <w:tcPr>
            <w:tcW w:w="0" w:type="auto"/>
          </w:tcPr>
          <w:p w14:paraId="1BEBDAE2" w14:textId="40974E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R4-2107719</w:t>
            </w:r>
          </w:p>
        </w:tc>
        <w:tc>
          <w:tcPr>
            <w:tcW w:w="0" w:type="auto"/>
          </w:tcPr>
          <w:p w14:paraId="4238D93B" w14:textId="07A51B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CA_n5A-n14A-n77A</w:t>
            </w:r>
          </w:p>
        </w:tc>
        <w:tc>
          <w:tcPr>
            <w:tcW w:w="0" w:type="auto"/>
          </w:tcPr>
          <w:p w14:paraId="19F29111" w14:textId="641610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9B3EA7B" w14:textId="3D7389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373817" w14:textId="14687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R4-2109409</w:t>
            </w:r>
          </w:p>
        </w:tc>
        <w:tc>
          <w:tcPr>
            <w:tcW w:w="0" w:type="auto"/>
          </w:tcPr>
          <w:p w14:paraId="1F6FA8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F34867" w14:textId="77777777" w:rsidTr="003F2FDA">
        <w:tc>
          <w:tcPr>
            <w:tcW w:w="0" w:type="auto"/>
          </w:tcPr>
          <w:p w14:paraId="5FFD4C20" w14:textId="012D64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R4-2107720</w:t>
            </w:r>
          </w:p>
        </w:tc>
        <w:tc>
          <w:tcPr>
            <w:tcW w:w="0" w:type="auto"/>
          </w:tcPr>
          <w:p w14:paraId="135E454A" w14:textId="457EB8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CA_n5A-n30A-n77A</w:t>
            </w:r>
          </w:p>
        </w:tc>
        <w:tc>
          <w:tcPr>
            <w:tcW w:w="0" w:type="auto"/>
          </w:tcPr>
          <w:p w14:paraId="2294DD4F" w14:textId="296F1F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43FAE6BB" w14:textId="2729BB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727545" w14:textId="070AA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R4-2109410</w:t>
            </w:r>
          </w:p>
        </w:tc>
        <w:tc>
          <w:tcPr>
            <w:tcW w:w="0" w:type="auto"/>
          </w:tcPr>
          <w:p w14:paraId="410989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78B074" w14:textId="77777777" w:rsidTr="003F2FDA">
        <w:tc>
          <w:tcPr>
            <w:tcW w:w="0" w:type="auto"/>
          </w:tcPr>
          <w:p w14:paraId="3A3F82F9" w14:textId="59162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R4-2107721</w:t>
            </w:r>
          </w:p>
        </w:tc>
        <w:tc>
          <w:tcPr>
            <w:tcW w:w="0" w:type="auto"/>
          </w:tcPr>
          <w:p w14:paraId="31906EA3" w14:textId="422F13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CA_n12A-n30A-n77A</w:t>
            </w:r>
          </w:p>
        </w:tc>
        <w:tc>
          <w:tcPr>
            <w:tcW w:w="0" w:type="auto"/>
          </w:tcPr>
          <w:p w14:paraId="0CF13770" w14:textId="22F9D8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CE87D76" w14:textId="65ECA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21CD12" w14:textId="42DE8C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R4-2109411</w:t>
            </w:r>
          </w:p>
        </w:tc>
        <w:tc>
          <w:tcPr>
            <w:tcW w:w="0" w:type="auto"/>
          </w:tcPr>
          <w:p w14:paraId="11C4DD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FECEB3" w14:textId="77777777" w:rsidTr="003F2FDA">
        <w:tc>
          <w:tcPr>
            <w:tcW w:w="0" w:type="auto"/>
          </w:tcPr>
          <w:p w14:paraId="3CBB4275" w14:textId="444C72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R4-2107722</w:t>
            </w:r>
          </w:p>
        </w:tc>
        <w:tc>
          <w:tcPr>
            <w:tcW w:w="0" w:type="auto"/>
          </w:tcPr>
          <w:p w14:paraId="76F15393" w14:textId="43BE8D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CA_n12A-n66A-n77A</w:t>
            </w:r>
          </w:p>
        </w:tc>
        <w:tc>
          <w:tcPr>
            <w:tcW w:w="0" w:type="auto"/>
          </w:tcPr>
          <w:p w14:paraId="23201CC6" w14:textId="004421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1FCA0D6" w14:textId="50D0BC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B30177" w14:textId="72D52D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R4-2109412</w:t>
            </w:r>
          </w:p>
        </w:tc>
        <w:tc>
          <w:tcPr>
            <w:tcW w:w="0" w:type="auto"/>
          </w:tcPr>
          <w:p w14:paraId="354C16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397E62" w14:textId="77777777" w:rsidTr="003F2FDA">
        <w:tc>
          <w:tcPr>
            <w:tcW w:w="0" w:type="auto"/>
          </w:tcPr>
          <w:p w14:paraId="3648D6FC" w14:textId="5EB267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R4-2107723</w:t>
            </w:r>
          </w:p>
        </w:tc>
        <w:tc>
          <w:tcPr>
            <w:tcW w:w="0" w:type="auto"/>
          </w:tcPr>
          <w:p w14:paraId="236C4848" w14:textId="7D364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CA_n14A-n30A-n77A</w:t>
            </w:r>
          </w:p>
        </w:tc>
        <w:tc>
          <w:tcPr>
            <w:tcW w:w="0" w:type="auto"/>
          </w:tcPr>
          <w:p w14:paraId="0C1DB79E" w14:textId="26CEB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B19EA7C" w14:textId="63405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4578D4" w14:textId="358DB6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R4-2109413</w:t>
            </w:r>
          </w:p>
        </w:tc>
        <w:tc>
          <w:tcPr>
            <w:tcW w:w="0" w:type="auto"/>
          </w:tcPr>
          <w:p w14:paraId="703938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9A82D7" w14:textId="77777777" w:rsidTr="003F2FDA">
        <w:tc>
          <w:tcPr>
            <w:tcW w:w="0" w:type="auto"/>
          </w:tcPr>
          <w:p w14:paraId="395F7D36" w14:textId="1A9A4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R4-2107724</w:t>
            </w:r>
          </w:p>
        </w:tc>
        <w:tc>
          <w:tcPr>
            <w:tcW w:w="0" w:type="auto"/>
          </w:tcPr>
          <w:p w14:paraId="1F53493A" w14:textId="2C1B57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CA_n14A-n66A-n77A</w:t>
            </w:r>
          </w:p>
        </w:tc>
        <w:tc>
          <w:tcPr>
            <w:tcW w:w="0" w:type="auto"/>
          </w:tcPr>
          <w:p w14:paraId="592CE9EB" w14:textId="2FFFEA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B16D0E3" w14:textId="07D44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585940" w14:textId="75067C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R4-2109414</w:t>
            </w:r>
          </w:p>
        </w:tc>
        <w:tc>
          <w:tcPr>
            <w:tcW w:w="0" w:type="auto"/>
          </w:tcPr>
          <w:p w14:paraId="4964BC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831385" w14:textId="77777777" w:rsidTr="003F2FDA">
        <w:tc>
          <w:tcPr>
            <w:tcW w:w="0" w:type="auto"/>
          </w:tcPr>
          <w:p w14:paraId="3CF68987" w14:textId="6C909D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R4-2107725</w:t>
            </w:r>
          </w:p>
        </w:tc>
        <w:tc>
          <w:tcPr>
            <w:tcW w:w="0" w:type="auto"/>
          </w:tcPr>
          <w:p w14:paraId="5906C98C" w14:textId="03046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CA_n30A-n66A-n77A</w:t>
            </w:r>
          </w:p>
        </w:tc>
        <w:tc>
          <w:tcPr>
            <w:tcW w:w="0" w:type="auto"/>
          </w:tcPr>
          <w:p w14:paraId="746EE0F7" w14:textId="5A0D0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CB94D27" w14:textId="41F668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D1C0E3" w14:textId="25109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R4-2109415</w:t>
            </w:r>
          </w:p>
        </w:tc>
        <w:tc>
          <w:tcPr>
            <w:tcW w:w="0" w:type="auto"/>
          </w:tcPr>
          <w:p w14:paraId="48E197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8A0BB9" w14:textId="77777777" w:rsidTr="003F2FDA">
        <w:tc>
          <w:tcPr>
            <w:tcW w:w="0" w:type="auto"/>
          </w:tcPr>
          <w:p w14:paraId="77FE8794" w14:textId="56F0AC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R4-2107726</w:t>
            </w:r>
          </w:p>
        </w:tc>
        <w:tc>
          <w:tcPr>
            <w:tcW w:w="0" w:type="auto"/>
          </w:tcPr>
          <w:p w14:paraId="7AA4361E" w14:textId="6A24B9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CA_n28-n77-n79</w:t>
            </w:r>
          </w:p>
        </w:tc>
        <w:tc>
          <w:tcPr>
            <w:tcW w:w="0" w:type="auto"/>
          </w:tcPr>
          <w:p w14:paraId="08BD18C2" w14:textId="1DF90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96B87B1" w14:textId="75DC08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417A81" w14:textId="1537DC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R4-2109472</w:t>
            </w:r>
          </w:p>
        </w:tc>
        <w:tc>
          <w:tcPr>
            <w:tcW w:w="0" w:type="auto"/>
          </w:tcPr>
          <w:p w14:paraId="24055B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0178C8" w14:textId="77777777" w:rsidTr="003F2FDA">
        <w:tc>
          <w:tcPr>
            <w:tcW w:w="0" w:type="auto"/>
          </w:tcPr>
          <w:p w14:paraId="2316DE14" w14:textId="41836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R4-2107727</w:t>
            </w:r>
          </w:p>
        </w:tc>
        <w:tc>
          <w:tcPr>
            <w:tcW w:w="0" w:type="auto"/>
          </w:tcPr>
          <w:p w14:paraId="3F526674" w14:textId="6A4B9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TR38.717-03-02_CA_n41A-n79A-n258A</w:t>
            </w:r>
          </w:p>
        </w:tc>
        <w:tc>
          <w:tcPr>
            <w:tcW w:w="0" w:type="auto"/>
          </w:tcPr>
          <w:p w14:paraId="57314B07" w14:textId="707192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18320C" w14:textId="5019F4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44BC6B" w14:textId="0ECB82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R4-2110459</w:t>
            </w:r>
          </w:p>
        </w:tc>
        <w:tc>
          <w:tcPr>
            <w:tcW w:w="0" w:type="auto"/>
          </w:tcPr>
          <w:p w14:paraId="77FD28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F99A7F" w14:textId="77777777" w:rsidTr="003F2FDA">
        <w:tc>
          <w:tcPr>
            <w:tcW w:w="0" w:type="auto"/>
          </w:tcPr>
          <w:p w14:paraId="3BCF4039" w14:textId="03A8E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R4-2107728</w:t>
            </w:r>
          </w:p>
        </w:tc>
        <w:tc>
          <w:tcPr>
            <w:tcW w:w="0" w:type="auto"/>
          </w:tcPr>
          <w:p w14:paraId="18DFA7D8" w14:textId="00C199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CA_n25-n48-n66</w:t>
            </w:r>
          </w:p>
        </w:tc>
        <w:tc>
          <w:tcPr>
            <w:tcW w:w="0" w:type="auto"/>
          </w:tcPr>
          <w:p w14:paraId="5736DAD7" w14:textId="1E2DBF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E764DFB" w14:textId="5C165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9A9B41" w14:textId="60CE54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R4-2110697</w:t>
            </w:r>
          </w:p>
        </w:tc>
        <w:tc>
          <w:tcPr>
            <w:tcW w:w="0" w:type="auto"/>
          </w:tcPr>
          <w:p w14:paraId="0542FD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6CC19D" w14:textId="77777777" w:rsidTr="003F2FDA">
        <w:tc>
          <w:tcPr>
            <w:tcW w:w="0" w:type="auto"/>
          </w:tcPr>
          <w:p w14:paraId="57E30D0B" w14:textId="414C6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  <w:tc>
          <w:tcPr>
            <w:tcW w:w="0" w:type="auto"/>
          </w:tcPr>
          <w:p w14:paraId="3C7846C6" w14:textId="2A5B5C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6D3FE35B" w14:textId="0DE64C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021A8F" w14:textId="570A7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C1CD92" w14:textId="475414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43F829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AB1F32" w14:textId="77777777" w:rsidTr="003F2FDA">
        <w:tc>
          <w:tcPr>
            <w:tcW w:w="0" w:type="auto"/>
          </w:tcPr>
          <w:p w14:paraId="12EABAC3" w14:textId="7CD89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R4-2107730</w:t>
            </w:r>
          </w:p>
        </w:tc>
        <w:tc>
          <w:tcPr>
            <w:tcW w:w="0" w:type="auto"/>
          </w:tcPr>
          <w:p w14:paraId="520B7759" w14:textId="1CE4A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CA_n7-n25-n78</w:t>
            </w:r>
          </w:p>
        </w:tc>
        <w:tc>
          <w:tcPr>
            <w:tcW w:w="0" w:type="auto"/>
          </w:tcPr>
          <w:p w14:paraId="1CEE6721" w14:textId="0AA85E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00F70FA5" w14:textId="7836FD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1FD854" w14:textId="70999B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R4-2111100</w:t>
            </w:r>
          </w:p>
        </w:tc>
        <w:tc>
          <w:tcPr>
            <w:tcW w:w="0" w:type="auto"/>
          </w:tcPr>
          <w:p w14:paraId="5DBAC8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CB362A" w14:textId="77777777" w:rsidTr="003F2FDA">
        <w:tc>
          <w:tcPr>
            <w:tcW w:w="0" w:type="auto"/>
          </w:tcPr>
          <w:p w14:paraId="5FE36E28" w14:textId="4FE9AF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R4-2107731</w:t>
            </w:r>
          </w:p>
        </w:tc>
        <w:tc>
          <w:tcPr>
            <w:tcW w:w="0" w:type="auto"/>
          </w:tcPr>
          <w:p w14:paraId="3305CBF9" w14:textId="52F8F9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 to include CA_n7-n78-n258</w:t>
            </w:r>
          </w:p>
        </w:tc>
        <w:tc>
          <w:tcPr>
            <w:tcW w:w="0" w:type="auto"/>
          </w:tcPr>
          <w:p w14:paraId="006EE854" w14:textId="3493C2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39D37BF7" w14:textId="2394D0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4774F9" w14:textId="1F17CF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R4-2111161</w:t>
            </w:r>
          </w:p>
        </w:tc>
        <w:tc>
          <w:tcPr>
            <w:tcW w:w="0" w:type="auto"/>
          </w:tcPr>
          <w:p w14:paraId="2D5F22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445537" w14:textId="77777777" w:rsidTr="003F2FDA">
        <w:tc>
          <w:tcPr>
            <w:tcW w:w="0" w:type="auto"/>
          </w:tcPr>
          <w:p w14:paraId="03E768BC" w14:textId="5585D2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R4-2107732</w:t>
            </w:r>
          </w:p>
        </w:tc>
        <w:tc>
          <w:tcPr>
            <w:tcW w:w="0" w:type="auto"/>
          </w:tcPr>
          <w:p w14:paraId="5FA99FE7" w14:textId="09EA8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CA_n25_n66_n71_n77</w:t>
            </w:r>
          </w:p>
        </w:tc>
        <w:tc>
          <w:tcPr>
            <w:tcW w:w="0" w:type="auto"/>
          </w:tcPr>
          <w:p w14:paraId="0968562F" w14:textId="04D89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2BF06D2" w14:textId="03F110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754D2D" w14:textId="52030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R4-2110698</w:t>
            </w:r>
          </w:p>
        </w:tc>
        <w:tc>
          <w:tcPr>
            <w:tcW w:w="0" w:type="auto"/>
          </w:tcPr>
          <w:p w14:paraId="301E9B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208163" w14:textId="77777777" w:rsidTr="003F2FDA">
        <w:tc>
          <w:tcPr>
            <w:tcW w:w="0" w:type="auto"/>
          </w:tcPr>
          <w:p w14:paraId="3D812EBA" w14:textId="0C1092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R4-2107733</w:t>
            </w:r>
          </w:p>
        </w:tc>
        <w:tc>
          <w:tcPr>
            <w:tcW w:w="0" w:type="auto"/>
          </w:tcPr>
          <w:p w14:paraId="1FEA7D20" w14:textId="72C583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CA_n25_n41_n71_n77</w:t>
            </w:r>
          </w:p>
        </w:tc>
        <w:tc>
          <w:tcPr>
            <w:tcW w:w="0" w:type="auto"/>
          </w:tcPr>
          <w:p w14:paraId="01CEE927" w14:textId="1E46F8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79D33D4E" w14:textId="23C17A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E3C5C3" w14:textId="507D97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R4-2110699</w:t>
            </w:r>
          </w:p>
        </w:tc>
        <w:tc>
          <w:tcPr>
            <w:tcW w:w="0" w:type="auto"/>
          </w:tcPr>
          <w:p w14:paraId="38268D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FAF031" w14:textId="77777777" w:rsidTr="003F2FDA">
        <w:tc>
          <w:tcPr>
            <w:tcW w:w="0" w:type="auto"/>
          </w:tcPr>
          <w:p w14:paraId="0B3DDE4A" w14:textId="0BDD7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R4-2107734</w:t>
            </w:r>
          </w:p>
        </w:tc>
        <w:tc>
          <w:tcPr>
            <w:tcW w:w="0" w:type="auto"/>
          </w:tcPr>
          <w:p w14:paraId="5F856ABD" w14:textId="49F71F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CA_n25_n41_n66_n77</w:t>
            </w:r>
          </w:p>
        </w:tc>
        <w:tc>
          <w:tcPr>
            <w:tcW w:w="0" w:type="auto"/>
          </w:tcPr>
          <w:p w14:paraId="1C5CB4CC" w14:textId="2888B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B90AB4F" w14:textId="208BE9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08CE30" w14:textId="329AA1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R4-2110700</w:t>
            </w:r>
          </w:p>
        </w:tc>
        <w:tc>
          <w:tcPr>
            <w:tcW w:w="0" w:type="auto"/>
          </w:tcPr>
          <w:p w14:paraId="34DAF5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FE1AFA" w14:textId="77777777" w:rsidTr="003F2FDA">
        <w:tc>
          <w:tcPr>
            <w:tcW w:w="0" w:type="auto"/>
          </w:tcPr>
          <w:p w14:paraId="6909BBF7" w14:textId="6C5DD2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R4-2107735</w:t>
            </w:r>
          </w:p>
        </w:tc>
        <w:tc>
          <w:tcPr>
            <w:tcW w:w="0" w:type="auto"/>
          </w:tcPr>
          <w:p w14:paraId="357CE3F3" w14:textId="6668C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DC_8A_n39A-n40A</w:t>
            </w:r>
          </w:p>
        </w:tc>
        <w:tc>
          <w:tcPr>
            <w:tcW w:w="0" w:type="auto"/>
          </w:tcPr>
          <w:p w14:paraId="1341A65D" w14:textId="5C1CAD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8980364" w14:textId="532C1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C709B7" w14:textId="5E4642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R4-2110454</w:t>
            </w:r>
          </w:p>
        </w:tc>
        <w:tc>
          <w:tcPr>
            <w:tcW w:w="0" w:type="auto"/>
          </w:tcPr>
          <w:p w14:paraId="20CC8B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825BE1" w14:textId="77777777" w:rsidTr="003F2FDA">
        <w:tc>
          <w:tcPr>
            <w:tcW w:w="0" w:type="auto"/>
          </w:tcPr>
          <w:p w14:paraId="13096AAD" w14:textId="150B81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R4-2107736</w:t>
            </w:r>
          </w:p>
        </w:tc>
        <w:tc>
          <w:tcPr>
            <w:tcW w:w="0" w:type="auto"/>
          </w:tcPr>
          <w:p w14:paraId="6B4E229F" w14:textId="757BD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CA_8A-20A</w:t>
            </w:r>
          </w:p>
        </w:tc>
        <w:tc>
          <w:tcPr>
            <w:tcW w:w="0" w:type="auto"/>
          </w:tcPr>
          <w:p w14:paraId="2F931B4F" w14:textId="2A9C7A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98B6EC1" w14:textId="5005EB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24BFC6" w14:textId="0E163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R4-2108867</w:t>
            </w:r>
          </w:p>
        </w:tc>
        <w:tc>
          <w:tcPr>
            <w:tcW w:w="0" w:type="auto"/>
          </w:tcPr>
          <w:p w14:paraId="5DDDEAB7" w14:textId="05570A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1C1F263F" w14:textId="77777777" w:rsidTr="003F2FDA">
        <w:tc>
          <w:tcPr>
            <w:tcW w:w="0" w:type="auto"/>
          </w:tcPr>
          <w:p w14:paraId="4C70F21A" w14:textId="720AF9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R4-2107737</w:t>
            </w:r>
          </w:p>
        </w:tc>
        <w:tc>
          <w:tcPr>
            <w:tcW w:w="0" w:type="auto"/>
          </w:tcPr>
          <w:p w14:paraId="2404B593" w14:textId="2A1A5E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CA_8A-28A</w:t>
            </w:r>
          </w:p>
        </w:tc>
        <w:tc>
          <w:tcPr>
            <w:tcW w:w="0" w:type="auto"/>
          </w:tcPr>
          <w:p w14:paraId="63B691FB" w14:textId="50B30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6E0B3242" w14:textId="7F9A5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93F348" w14:textId="5E7A09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R4-2108868</w:t>
            </w:r>
          </w:p>
        </w:tc>
        <w:tc>
          <w:tcPr>
            <w:tcW w:w="0" w:type="auto"/>
          </w:tcPr>
          <w:p w14:paraId="4CE8DA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BB6916" w14:textId="77777777" w:rsidTr="003F2FDA">
        <w:tc>
          <w:tcPr>
            <w:tcW w:w="0" w:type="auto"/>
          </w:tcPr>
          <w:p w14:paraId="3677530B" w14:textId="53BB6E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R4-2107738</w:t>
            </w:r>
          </w:p>
        </w:tc>
        <w:tc>
          <w:tcPr>
            <w:tcW w:w="0" w:type="auto"/>
          </w:tcPr>
          <w:p w14:paraId="1AB9954E" w14:textId="589940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A-MPR for PC2 n39</w:t>
            </w:r>
          </w:p>
        </w:tc>
        <w:tc>
          <w:tcPr>
            <w:tcW w:w="0" w:type="auto"/>
          </w:tcPr>
          <w:p w14:paraId="5CA18FAD" w14:textId="0A5984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11BE7C" w14:textId="273DC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C55E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0C1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342A48" w14:textId="77777777" w:rsidTr="003F2FDA">
        <w:tc>
          <w:tcPr>
            <w:tcW w:w="0" w:type="auto"/>
          </w:tcPr>
          <w:p w14:paraId="556F6727" w14:textId="6E46FD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R4-2107739</w:t>
            </w:r>
          </w:p>
        </w:tc>
        <w:tc>
          <w:tcPr>
            <w:tcW w:w="0" w:type="auto"/>
          </w:tcPr>
          <w:p w14:paraId="2DD52CBE" w14:textId="34817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PC1.5 smartphones and FWA</w:t>
            </w:r>
          </w:p>
        </w:tc>
        <w:tc>
          <w:tcPr>
            <w:tcW w:w="0" w:type="auto"/>
          </w:tcPr>
          <w:p w14:paraId="66224C3D" w14:textId="64BE84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D3AA7C" w14:textId="7BEE2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027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D76D3" w14:textId="7990C6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R4-2108116</w:t>
            </w:r>
          </w:p>
        </w:tc>
      </w:tr>
      <w:tr w:rsidR="003F2FDA" w14:paraId="2101C277" w14:textId="77777777" w:rsidTr="003F2FDA">
        <w:tc>
          <w:tcPr>
            <w:tcW w:w="0" w:type="auto"/>
          </w:tcPr>
          <w:p w14:paraId="2F6DCF51" w14:textId="5B8E01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R4-2107740</w:t>
            </w:r>
          </w:p>
        </w:tc>
        <w:tc>
          <w:tcPr>
            <w:tcW w:w="0" w:type="auto"/>
          </w:tcPr>
          <w:p w14:paraId="22B73177" w14:textId="71D6ED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 TxD &amp; Power Class</w:t>
            </w:r>
          </w:p>
        </w:tc>
        <w:tc>
          <w:tcPr>
            <w:tcW w:w="0" w:type="auto"/>
          </w:tcPr>
          <w:p w14:paraId="68F1704E" w14:textId="5D6BDB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6E4485" w14:textId="0DE20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4750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B88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98951A" w14:textId="77777777" w:rsidTr="003F2FDA">
        <w:tc>
          <w:tcPr>
            <w:tcW w:w="0" w:type="auto"/>
          </w:tcPr>
          <w:p w14:paraId="2CA60AC8" w14:textId="189CC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R4-2107741</w:t>
            </w:r>
          </w:p>
        </w:tc>
        <w:tc>
          <w:tcPr>
            <w:tcW w:w="0" w:type="auto"/>
          </w:tcPr>
          <w:p w14:paraId="78F854CC" w14:textId="50DD1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PC2 SAR solutions and UE maximum power</w:t>
            </w:r>
          </w:p>
        </w:tc>
        <w:tc>
          <w:tcPr>
            <w:tcW w:w="0" w:type="auto"/>
          </w:tcPr>
          <w:p w14:paraId="69DA1483" w14:textId="4C94EA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E51CFE9" w14:textId="07FCF4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A214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D10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30A7CD" w14:textId="77777777" w:rsidTr="003F2FDA">
        <w:tc>
          <w:tcPr>
            <w:tcW w:w="0" w:type="auto"/>
          </w:tcPr>
          <w:p w14:paraId="46671334" w14:textId="6AA236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R4-2107742</w:t>
            </w:r>
          </w:p>
        </w:tc>
        <w:tc>
          <w:tcPr>
            <w:tcW w:w="0" w:type="auto"/>
          </w:tcPr>
          <w:p w14:paraId="7B589684" w14:textId="6C08C3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for NR FDD band</w:t>
            </w:r>
          </w:p>
        </w:tc>
        <w:tc>
          <w:tcPr>
            <w:tcW w:w="0" w:type="auto"/>
          </w:tcPr>
          <w:p w14:paraId="109343FC" w14:textId="274FDE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CA3E21A" w14:textId="3E297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25EB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C98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1B13BD" w14:textId="77777777" w:rsidTr="003F2FDA">
        <w:tc>
          <w:tcPr>
            <w:tcW w:w="0" w:type="auto"/>
          </w:tcPr>
          <w:p w14:paraId="17165EFF" w14:textId="1ED14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  <w:tc>
          <w:tcPr>
            <w:tcW w:w="0" w:type="auto"/>
          </w:tcPr>
          <w:p w14:paraId="504729E3" w14:textId="5C971A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551ECDB8" w14:textId="2BD3C3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0" w:type="auto"/>
          </w:tcPr>
          <w:p w14:paraId="19C6E709" w14:textId="75EFB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99F9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588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0A4CB3" w14:textId="77777777" w:rsidTr="003F2FDA">
        <w:tc>
          <w:tcPr>
            <w:tcW w:w="0" w:type="auto"/>
          </w:tcPr>
          <w:p w14:paraId="714DCE79" w14:textId="022D2E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R4-2107744</w:t>
            </w:r>
          </w:p>
        </w:tc>
        <w:tc>
          <w:tcPr>
            <w:tcW w:w="0" w:type="auto"/>
          </w:tcPr>
          <w:p w14:paraId="50F6E5F3" w14:textId="1A660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2AE08DFF" w14:textId="57D24D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B426A3" w14:textId="39EDD8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3AFB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0F8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17C727" w14:textId="77777777" w:rsidTr="003F2FDA">
        <w:tc>
          <w:tcPr>
            <w:tcW w:w="0" w:type="auto"/>
          </w:tcPr>
          <w:p w14:paraId="45FCF024" w14:textId="37400A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R4-2107745</w:t>
            </w:r>
          </w:p>
        </w:tc>
        <w:tc>
          <w:tcPr>
            <w:tcW w:w="0" w:type="auto"/>
          </w:tcPr>
          <w:p w14:paraId="13956DA5" w14:textId="2EE24F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A-MPR revision for both NS_33 and NS_52</w:t>
            </w:r>
          </w:p>
        </w:tc>
        <w:tc>
          <w:tcPr>
            <w:tcW w:w="0" w:type="auto"/>
          </w:tcPr>
          <w:p w14:paraId="669C213D" w14:textId="3B238B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B41A3F" w14:textId="5DB171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5FAA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61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083433" w14:textId="77777777" w:rsidTr="003F2FDA">
        <w:tc>
          <w:tcPr>
            <w:tcW w:w="0" w:type="auto"/>
          </w:tcPr>
          <w:p w14:paraId="2829BC24" w14:textId="33C789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R4-2107746</w:t>
            </w:r>
          </w:p>
        </w:tc>
        <w:tc>
          <w:tcPr>
            <w:tcW w:w="0" w:type="auto"/>
          </w:tcPr>
          <w:p w14:paraId="64236BF8" w14:textId="08EF1E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position and related requirements in Rel-16</w:t>
            </w:r>
          </w:p>
        </w:tc>
        <w:tc>
          <w:tcPr>
            <w:tcW w:w="0" w:type="auto"/>
          </w:tcPr>
          <w:p w14:paraId="3DF20074" w14:textId="586FA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808498C" w14:textId="4FB4D1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FA26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1D2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299C63" w14:textId="77777777" w:rsidTr="003F2FDA">
        <w:tc>
          <w:tcPr>
            <w:tcW w:w="0" w:type="auto"/>
          </w:tcPr>
          <w:p w14:paraId="3D1A0197" w14:textId="506167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  <w:tc>
          <w:tcPr>
            <w:tcW w:w="0" w:type="auto"/>
          </w:tcPr>
          <w:p w14:paraId="29BBE33C" w14:textId="43C94B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2809456C" w14:textId="1C60D4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B904CC" w14:textId="49CB8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2F9C14F" w14:textId="1FE28A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427993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97DCE2" w14:textId="77777777" w:rsidTr="003F2FDA">
        <w:tc>
          <w:tcPr>
            <w:tcW w:w="0" w:type="auto"/>
          </w:tcPr>
          <w:p w14:paraId="684FCE80" w14:textId="6E01B5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R4-2107748</w:t>
            </w:r>
          </w:p>
        </w:tc>
        <w:tc>
          <w:tcPr>
            <w:tcW w:w="0" w:type="auto"/>
          </w:tcPr>
          <w:p w14:paraId="58B20081" w14:textId="529048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Additional emission requirement issues for CA/DC</w:t>
            </w:r>
          </w:p>
        </w:tc>
        <w:tc>
          <w:tcPr>
            <w:tcW w:w="0" w:type="auto"/>
          </w:tcPr>
          <w:p w14:paraId="3FCA464E" w14:textId="04395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F7F853" w14:textId="267CC5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FE67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F74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FAAE4E" w14:textId="77777777" w:rsidTr="003F2FDA">
        <w:tc>
          <w:tcPr>
            <w:tcW w:w="0" w:type="auto"/>
          </w:tcPr>
          <w:p w14:paraId="60274318" w14:textId="7DFDCE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R4-2107749</w:t>
            </w:r>
          </w:p>
        </w:tc>
        <w:tc>
          <w:tcPr>
            <w:tcW w:w="0" w:type="auto"/>
          </w:tcPr>
          <w:p w14:paraId="5D45E727" w14:textId="0CDEB7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MIMO EVM</w:t>
            </w:r>
          </w:p>
        </w:tc>
        <w:tc>
          <w:tcPr>
            <w:tcW w:w="0" w:type="auto"/>
          </w:tcPr>
          <w:p w14:paraId="5DC1B189" w14:textId="573D4C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C4C3F6" w14:textId="65B054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EA3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2B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1C4115" w14:textId="77777777" w:rsidTr="003F2FDA">
        <w:tc>
          <w:tcPr>
            <w:tcW w:w="0" w:type="auto"/>
          </w:tcPr>
          <w:p w14:paraId="32C7E3B9" w14:textId="2BF9AA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R4-2107750</w:t>
            </w:r>
          </w:p>
        </w:tc>
        <w:tc>
          <w:tcPr>
            <w:tcW w:w="0" w:type="auto"/>
          </w:tcPr>
          <w:p w14:paraId="3977FE0F" w14:textId="2416A0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RF requirement applicability under ETC</w:t>
            </w:r>
          </w:p>
        </w:tc>
        <w:tc>
          <w:tcPr>
            <w:tcW w:w="0" w:type="auto"/>
          </w:tcPr>
          <w:p w14:paraId="4B5A54B9" w14:textId="131F96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3711DCA" w14:textId="3DD690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90AD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8BB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578CCC" w14:textId="77777777" w:rsidTr="003F2FDA">
        <w:tc>
          <w:tcPr>
            <w:tcW w:w="0" w:type="auto"/>
          </w:tcPr>
          <w:p w14:paraId="2032BF6D" w14:textId="4DC144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R4-2107751</w:t>
            </w:r>
          </w:p>
        </w:tc>
        <w:tc>
          <w:tcPr>
            <w:tcW w:w="0" w:type="auto"/>
          </w:tcPr>
          <w:p w14:paraId="55E68A58" w14:textId="0A6DCC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EN-DC support</w:t>
            </w:r>
          </w:p>
        </w:tc>
        <w:tc>
          <w:tcPr>
            <w:tcW w:w="0" w:type="auto"/>
          </w:tcPr>
          <w:p w14:paraId="08563255" w14:textId="315A6A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DD58A9E" w14:textId="74BC12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33C1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A210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0F8A78" w14:textId="77777777" w:rsidTr="003F2FDA">
        <w:tc>
          <w:tcPr>
            <w:tcW w:w="0" w:type="auto"/>
          </w:tcPr>
          <w:p w14:paraId="694A927F" w14:textId="323FE5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  <w:tc>
          <w:tcPr>
            <w:tcW w:w="0" w:type="auto"/>
          </w:tcPr>
          <w:p w14:paraId="6CE2F8F0" w14:textId="585DCD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5A74F11E" w14:textId="21A22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352F552" w14:textId="64DED8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9A3A6F" w14:textId="54346E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2104953</w:t>
            </w:r>
          </w:p>
        </w:tc>
        <w:tc>
          <w:tcPr>
            <w:tcW w:w="0" w:type="auto"/>
          </w:tcPr>
          <w:p w14:paraId="27C080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B276B8" w14:textId="77777777" w:rsidTr="003F2FDA">
        <w:tc>
          <w:tcPr>
            <w:tcW w:w="0" w:type="auto"/>
          </w:tcPr>
          <w:p w14:paraId="359F0E41" w14:textId="7C816A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  <w:tc>
          <w:tcPr>
            <w:tcW w:w="0" w:type="auto"/>
          </w:tcPr>
          <w:p w14:paraId="31F2A6C9" w14:textId="0BEC1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44F53853" w14:textId="7B0BD6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7E90B0" w14:textId="102EAF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815CD2" w14:textId="6A1E03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05D2B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3D21CD" w14:textId="77777777" w:rsidTr="003F2FDA">
        <w:tc>
          <w:tcPr>
            <w:tcW w:w="0" w:type="auto"/>
          </w:tcPr>
          <w:p w14:paraId="7146C0F6" w14:textId="6746BB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R4-2107754</w:t>
            </w:r>
          </w:p>
        </w:tc>
        <w:tc>
          <w:tcPr>
            <w:tcW w:w="0" w:type="auto"/>
          </w:tcPr>
          <w:p w14:paraId="426595DA" w14:textId="1F9795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4E32A908" w14:textId="154D5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8B73C6" w14:textId="532E83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E51A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909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FF7174" w14:textId="77777777" w:rsidTr="003F2FDA">
        <w:tc>
          <w:tcPr>
            <w:tcW w:w="0" w:type="auto"/>
          </w:tcPr>
          <w:p w14:paraId="4316E271" w14:textId="57B05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  <w:tc>
          <w:tcPr>
            <w:tcW w:w="0" w:type="auto"/>
          </w:tcPr>
          <w:p w14:paraId="5FF9EFC7" w14:textId="23119E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12708042" w14:textId="75F2E9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0F52B16" w14:textId="03006B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82ACEE" w14:textId="421630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2830FA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4A5FCC" w14:textId="77777777" w:rsidTr="003F2FDA">
        <w:tc>
          <w:tcPr>
            <w:tcW w:w="0" w:type="auto"/>
          </w:tcPr>
          <w:p w14:paraId="32BE5771" w14:textId="094A02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  <w:tc>
          <w:tcPr>
            <w:tcW w:w="0" w:type="auto"/>
          </w:tcPr>
          <w:p w14:paraId="4B2D4BFD" w14:textId="774090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23C8FCC2" w14:textId="030174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955BC4" w14:textId="69E5F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EE5E5F" w14:textId="358E66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4FA739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6583E9" w14:textId="77777777" w:rsidTr="003F2FDA">
        <w:tc>
          <w:tcPr>
            <w:tcW w:w="0" w:type="auto"/>
          </w:tcPr>
          <w:p w14:paraId="3BBDDBFC" w14:textId="31826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  <w:tc>
          <w:tcPr>
            <w:tcW w:w="0" w:type="auto"/>
          </w:tcPr>
          <w:p w14:paraId="7DAD245D" w14:textId="725E0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76591179" w14:textId="1C11CD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2003B61" w14:textId="72106D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2CBC8" w14:textId="7B575D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1680A5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04F169" w14:textId="77777777" w:rsidTr="003F2FDA">
        <w:tc>
          <w:tcPr>
            <w:tcW w:w="0" w:type="auto"/>
          </w:tcPr>
          <w:p w14:paraId="0FA11584" w14:textId="7FAE2B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R4-2107758</w:t>
            </w:r>
          </w:p>
        </w:tc>
        <w:tc>
          <w:tcPr>
            <w:tcW w:w="0" w:type="auto"/>
          </w:tcPr>
          <w:p w14:paraId="31C31E61" w14:textId="57C017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25713646" w14:textId="7F607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</w:t>
            </w:r>
          </w:p>
        </w:tc>
        <w:tc>
          <w:tcPr>
            <w:tcW w:w="0" w:type="auto"/>
          </w:tcPr>
          <w:p w14:paraId="033BD667" w14:textId="32248D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9CDF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4A6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E8AB94" w14:textId="77777777" w:rsidTr="003F2FDA">
        <w:tc>
          <w:tcPr>
            <w:tcW w:w="0" w:type="auto"/>
          </w:tcPr>
          <w:p w14:paraId="65E82649" w14:textId="6C0B1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  <w:tc>
          <w:tcPr>
            <w:tcW w:w="0" w:type="auto"/>
          </w:tcPr>
          <w:p w14:paraId="1611AE77" w14:textId="00765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3F5ECCF1" w14:textId="56B204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E91EDB" w14:textId="066BD9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5181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6E3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65216B" w14:textId="77777777" w:rsidTr="003F2FDA">
        <w:tc>
          <w:tcPr>
            <w:tcW w:w="0" w:type="auto"/>
          </w:tcPr>
          <w:p w14:paraId="5AF579EA" w14:textId="09BFEB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  <w:tc>
          <w:tcPr>
            <w:tcW w:w="0" w:type="auto"/>
          </w:tcPr>
          <w:p w14:paraId="1652DB6E" w14:textId="22B3A6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03B8C123" w14:textId="61166D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D61BB4" w14:textId="34762D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1A6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BBB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D1C780" w14:textId="77777777" w:rsidTr="003F2FDA">
        <w:tc>
          <w:tcPr>
            <w:tcW w:w="0" w:type="auto"/>
          </w:tcPr>
          <w:p w14:paraId="7626EBCA" w14:textId="61DF43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  <w:tc>
          <w:tcPr>
            <w:tcW w:w="0" w:type="auto"/>
          </w:tcPr>
          <w:p w14:paraId="4E30A795" w14:textId="4D3FD3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3B99DB11" w14:textId="24ACE3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75F026" w14:textId="17AF9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8A94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0FE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00C633" w14:textId="77777777" w:rsidTr="003F2FDA">
        <w:tc>
          <w:tcPr>
            <w:tcW w:w="0" w:type="auto"/>
          </w:tcPr>
          <w:p w14:paraId="4677FE36" w14:textId="6EC052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R4-2107762</w:t>
            </w:r>
          </w:p>
        </w:tc>
        <w:tc>
          <w:tcPr>
            <w:tcW w:w="0" w:type="auto"/>
          </w:tcPr>
          <w:p w14:paraId="046042C6" w14:textId="6321D0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power limits for serving cells of UL CA</w:t>
            </w:r>
          </w:p>
        </w:tc>
        <w:tc>
          <w:tcPr>
            <w:tcW w:w="0" w:type="auto"/>
          </w:tcPr>
          <w:p w14:paraId="7BEE61A5" w14:textId="235516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24EE3B" w14:textId="125B82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D407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0B0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62A7C2" w14:textId="77777777" w:rsidTr="003F2FDA">
        <w:tc>
          <w:tcPr>
            <w:tcW w:w="0" w:type="auto"/>
          </w:tcPr>
          <w:p w14:paraId="6129C4D9" w14:textId="78CA81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R4-2107763</w:t>
            </w:r>
          </w:p>
        </w:tc>
        <w:tc>
          <w:tcPr>
            <w:tcW w:w="0" w:type="auto"/>
          </w:tcPr>
          <w:p w14:paraId="1A71A57B" w14:textId="0BE2D5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 switching with multiple TAG</w:t>
            </w:r>
          </w:p>
        </w:tc>
        <w:tc>
          <w:tcPr>
            <w:tcW w:w="0" w:type="auto"/>
          </w:tcPr>
          <w:p w14:paraId="14E621B3" w14:textId="181A7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A7847A" w14:textId="49916D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21B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36A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C99026" w14:textId="77777777" w:rsidTr="003F2FDA">
        <w:tc>
          <w:tcPr>
            <w:tcW w:w="0" w:type="auto"/>
          </w:tcPr>
          <w:p w14:paraId="1A415B19" w14:textId="73ABEB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  <w:tc>
          <w:tcPr>
            <w:tcW w:w="0" w:type="auto"/>
          </w:tcPr>
          <w:p w14:paraId="5850877A" w14:textId="25691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246A3268" w14:textId="4CFD31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191C8684" w14:textId="2864F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613B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113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8FC62D" w14:textId="77777777" w:rsidTr="003F2FDA">
        <w:tc>
          <w:tcPr>
            <w:tcW w:w="0" w:type="auto"/>
          </w:tcPr>
          <w:p w14:paraId="627BC7BC" w14:textId="51B27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  <w:tc>
          <w:tcPr>
            <w:tcW w:w="0" w:type="auto"/>
          </w:tcPr>
          <w:p w14:paraId="41AA57BB" w14:textId="45D613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3EF47202" w14:textId="40B751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2C67EBC" w14:textId="53C40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F8BB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FA9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604B3" w14:textId="77777777" w:rsidTr="003F2FDA">
        <w:tc>
          <w:tcPr>
            <w:tcW w:w="0" w:type="auto"/>
          </w:tcPr>
          <w:p w14:paraId="156448C4" w14:textId="567F15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  <w:tc>
          <w:tcPr>
            <w:tcW w:w="0" w:type="auto"/>
          </w:tcPr>
          <w:p w14:paraId="434833C9" w14:textId="64568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43F782C8" w14:textId="6715E6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61078E" w14:textId="4E36CF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6B7E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AD2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753788" w14:textId="77777777" w:rsidTr="003F2FDA">
        <w:tc>
          <w:tcPr>
            <w:tcW w:w="0" w:type="auto"/>
          </w:tcPr>
          <w:p w14:paraId="63A664B3" w14:textId="45E046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R4-2107767</w:t>
            </w:r>
          </w:p>
        </w:tc>
        <w:tc>
          <w:tcPr>
            <w:tcW w:w="0" w:type="auto"/>
          </w:tcPr>
          <w:p w14:paraId="01721DB8" w14:textId="47F7AB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11EAC488" w14:textId="0372D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826115" w14:textId="67FC9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2D359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D77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5FFE5E" w14:textId="77777777" w:rsidTr="003F2FDA">
        <w:tc>
          <w:tcPr>
            <w:tcW w:w="0" w:type="auto"/>
          </w:tcPr>
          <w:p w14:paraId="15CD4393" w14:textId="7AAE13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  <w:tc>
          <w:tcPr>
            <w:tcW w:w="0" w:type="auto"/>
          </w:tcPr>
          <w:p w14:paraId="7EA6103A" w14:textId="033B3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43C97941" w14:textId="11CF1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33D99F1" w14:textId="515FD4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4778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7EC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2FA1CB" w14:textId="77777777" w:rsidTr="003F2FDA">
        <w:tc>
          <w:tcPr>
            <w:tcW w:w="0" w:type="auto"/>
          </w:tcPr>
          <w:p w14:paraId="6BB45DD2" w14:textId="6A5EB5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  <w:tc>
          <w:tcPr>
            <w:tcW w:w="0" w:type="auto"/>
          </w:tcPr>
          <w:p w14:paraId="01802FE3" w14:textId="4E5EFD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2DB9CED7" w14:textId="2D1EDC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40CA80" w14:textId="13EAC4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A55E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701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0D3C9F" w14:textId="77777777" w:rsidTr="003F2FDA">
        <w:tc>
          <w:tcPr>
            <w:tcW w:w="0" w:type="auto"/>
          </w:tcPr>
          <w:p w14:paraId="18C4F247" w14:textId="4BDB6C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R4-2107770</w:t>
            </w:r>
          </w:p>
        </w:tc>
        <w:tc>
          <w:tcPr>
            <w:tcW w:w="0" w:type="auto"/>
          </w:tcPr>
          <w:p w14:paraId="568F3BDF" w14:textId="3BEC30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38101-1-g70 corrections</w:t>
            </w:r>
          </w:p>
        </w:tc>
        <w:tc>
          <w:tcPr>
            <w:tcW w:w="0" w:type="auto"/>
          </w:tcPr>
          <w:p w14:paraId="4FF8CF0D" w14:textId="6F1167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2BF4ED" w14:textId="09B7A9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5FDB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EC8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0881C8" w14:textId="77777777" w:rsidTr="003F2FDA">
        <w:tc>
          <w:tcPr>
            <w:tcW w:w="0" w:type="auto"/>
          </w:tcPr>
          <w:p w14:paraId="772B583A" w14:textId="23679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  <w:tc>
          <w:tcPr>
            <w:tcW w:w="0" w:type="auto"/>
          </w:tcPr>
          <w:p w14:paraId="54E49FFB" w14:textId="596BA7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61DA4436" w14:textId="1212A7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Skyworks Solutions Inc.,T-Mobile USA</w:t>
            </w:r>
          </w:p>
        </w:tc>
        <w:tc>
          <w:tcPr>
            <w:tcW w:w="0" w:type="auto"/>
          </w:tcPr>
          <w:p w14:paraId="0D77B844" w14:textId="70AE66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E4C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1A9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4E136F" w14:textId="77777777" w:rsidTr="003F2FDA">
        <w:tc>
          <w:tcPr>
            <w:tcW w:w="0" w:type="auto"/>
          </w:tcPr>
          <w:p w14:paraId="60AC65B2" w14:textId="3E4C4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  <w:tc>
          <w:tcPr>
            <w:tcW w:w="0" w:type="auto"/>
          </w:tcPr>
          <w:p w14:paraId="50C63781" w14:textId="0ED389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5F4C2189" w14:textId="646184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AF5E2A" w14:textId="0C2706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BC19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C86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741A0C" w14:textId="77777777" w:rsidTr="003F2FDA">
        <w:tc>
          <w:tcPr>
            <w:tcW w:w="0" w:type="auto"/>
          </w:tcPr>
          <w:p w14:paraId="547DD0B3" w14:textId="0B17FC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R4-2107773</w:t>
            </w:r>
          </w:p>
        </w:tc>
        <w:tc>
          <w:tcPr>
            <w:tcW w:w="0" w:type="auto"/>
          </w:tcPr>
          <w:p w14:paraId="79BC372B" w14:textId="324EDD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449D6C26" w14:textId="168BA3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64ACDA3" w14:textId="06148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BFCC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C35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6CC126" w14:textId="77777777" w:rsidTr="003F2FDA">
        <w:tc>
          <w:tcPr>
            <w:tcW w:w="0" w:type="auto"/>
          </w:tcPr>
          <w:p w14:paraId="5EC31284" w14:textId="263AB5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  <w:tc>
          <w:tcPr>
            <w:tcW w:w="0" w:type="auto"/>
          </w:tcPr>
          <w:p w14:paraId="7CAA4C4F" w14:textId="355BB3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2C3E644B" w14:textId="1A14A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9A52CE" w14:textId="24AE3E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67A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DDA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DB7237" w14:textId="77777777" w:rsidTr="003F2FDA">
        <w:tc>
          <w:tcPr>
            <w:tcW w:w="0" w:type="auto"/>
          </w:tcPr>
          <w:p w14:paraId="1A6F238A" w14:textId="7EB9A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  <w:tc>
          <w:tcPr>
            <w:tcW w:w="0" w:type="auto"/>
          </w:tcPr>
          <w:p w14:paraId="34B3359B" w14:textId="33EBBF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5A1C584B" w14:textId="761C4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741F0C" w14:textId="352AF4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D7D5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7BD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84EDB0" w14:textId="77777777" w:rsidTr="003F2FDA">
        <w:tc>
          <w:tcPr>
            <w:tcW w:w="0" w:type="auto"/>
          </w:tcPr>
          <w:p w14:paraId="5C186A57" w14:textId="439F5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  <w:tc>
          <w:tcPr>
            <w:tcW w:w="0" w:type="auto"/>
          </w:tcPr>
          <w:p w14:paraId="2FB4855E" w14:textId="52206F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3B6D20FE" w14:textId="414F26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49792CD" w14:textId="1497CF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E7BD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261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BA845A" w14:textId="77777777" w:rsidTr="003F2FDA">
        <w:tc>
          <w:tcPr>
            <w:tcW w:w="0" w:type="auto"/>
          </w:tcPr>
          <w:p w14:paraId="73B1F55F" w14:textId="377455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  <w:tc>
          <w:tcPr>
            <w:tcW w:w="0" w:type="auto"/>
          </w:tcPr>
          <w:p w14:paraId="0D1F3468" w14:textId="051127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012A3F3E" w14:textId="7E3016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C8EF9C" w14:textId="15E85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9D15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CEA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BC95E4" w14:textId="77777777" w:rsidTr="003F2FDA">
        <w:tc>
          <w:tcPr>
            <w:tcW w:w="0" w:type="auto"/>
          </w:tcPr>
          <w:p w14:paraId="74EAC0F5" w14:textId="5ECF3E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  <w:tc>
          <w:tcPr>
            <w:tcW w:w="0" w:type="auto"/>
          </w:tcPr>
          <w:p w14:paraId="6CF97C60" w14:textId="4F9698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3A255501" w14:textId="5F5B75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3AD105" w14:textId="52AAA2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7175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56A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07AB3F" w14:textId="77777777" w:rsidTr="003F2FDA">
        <w:tc>
          <w:tcPr>
            <w:tcW w:w="0" w:type="auto"/>
          </w:tcPr>
          <w:p w14:paraId="6281495C" w14:textId="3C4165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R4-2107779</w:t>
            </w:r>
          </w:p>
        </w:tc>
        <w:tc>
          <w:tcPr>
            <w:tcW w:w="0" w:type="auto"/>
          </w:tcPr>
          <w:p w14:paraId="14E84A5C" w14:textId="33DDF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2E79602C" w14:textId="66574E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6B4D08" w14:textId="3E5DC0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C76E5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319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344F8C" w14:textId="77777777" w:rsidTr="003F2FDA">
        <w:tc>
          <w:tcPr>
            <w:tcW w:w="0" w:type="auto"/>
          </w:tcPr>
          <w:p w14:paraId="1B1DAE8A" w14:textId="18DC88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R4-2107780</w:t>
            </w:r>
          </w:p>
        </w:tc>
        <w:tc>
          <w:tcPr>
            <w:tcW w:w="0" w:type="auto"/>
          </w:tcPr>
          <w:p w14:paraId="5CBDA83E" w14:textId="5F7F8D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72EC30A1" w14:textId="3B644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129615" w14:textId="111A0D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49E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A7C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7F16A6" w14:textId="77777777" w:rsidTr="003F2FDA">
        <w:tc>
          <w:tcPr>
            <w:tcW w:w="0" w:type="auto"/>
          </w:tcPr>
          <w:p w14:paraId="0596C55D" w14:textId="3594BC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R4-2107781</w:t>
            </w:r>
          </w:p>
        </w:tc>
        <w:tc>
          <w:tcPr>
            <w:tcW w:w="0" w:type="auto"/>
          </w:tcPr>
          <w:p w14:paraId="041E2F9F" w14:textId="26212C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general description of EN-DC related power class based on the TxD capability</w:t>
            </w:r>
          </w:p>
        </w:tc>
        <w:tc>
          <w:tcPr>
            <w:tcW w:w="0" w:type="auto"/>
          </w:tcPr>
          <w:p w14:paraId="15158808" w14:textId="61C1EB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106741" w14:textId="6784C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562C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FC5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E17BF9" w14:textId="77777777" w:rsidTr="003F2FDA">
        <w:tc>
          <w:tcPr>
            <w:tcW w:w="0" w:type="auto"/>
          </w:tcPr>
          <w:p w14:paraId="247DE025" w14:textId="085DF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  <w:tc>
          <w:tcPr>
            <w:tcW w:w="0" w:type="auto"/>
          </w:tcPr>
          <w:p w14:paraId="0C0CB9D2" w14:textId="177F3B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5F41609D" w14:textId="070A3F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6A245122" w14:textId="2F383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E4966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09F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7EB9FD" w14:textId="77777777" w:rsidTr="003F2FDA">
        <w:tc>
          <w:tcPr>
            <w:tcW w:w="0" w:type="auto"/>
          </w:tcPr>
          <w:p w14:paraId="1DBA7641" w14:textId="57B1F3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R4-2107783</w:t>
            </w:r>
          </w:p>
        </w:tc>
        <w:tc>
          <w:tcPr>
            <w:tcW w:w="0" w:type="auto"/>
          </w:tcPr>
          <w:p w14:paraId="15575024" w14:textId="60DD38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period capability</w:t>
            </w:r>
          </w:p>
        </w:tc>
        <w:tc>
          <w:tcPr>
            <w:tcW w:w="0" w:type="auto"/>
          </w:tcPr>
          <w:p w14:paraId="51AA3537" w14:textId="21C27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C86B68" w14:textId="3CF7C9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CD21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9E8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90F062" w14:textId="77777777" w:rsidTr="003F2FDA">
        <w:tc>
          <w:tcPr>
            <w:tcW w:w="0" w:type="auto"/>
          </w:tcPr>
          <w:p w14:paraId="4C1CED2B" w14:textId="3B62A0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R4-2107784</w:t>
            </w:r>
          </w:p>
        </w:tc>
        <w:tc>
          <w:tcPr>
            <w:tcW w:w="0" w:type="auto"/>
          </w:tcPr>
          <w:p w14:paraId="0CC37908" w14:textId="51BC60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Rx Requirements for Type 2 UE</w:t>
            </w:r>
          </w:p>
        </w:tc>
        <w:tc>
          <w:tcPr>
            <w:tcW w:w="0" w:type="auto"/>
          </w:tcPr>
          <w:p w14:paraId="4206E100" w14:textId="42CB13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F2A694" w14:textId="03BEBF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ED2C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593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C0D4A7" w14:textId="77777777" w:rsidTr="003F2FDA">
        <w:tc>
          <w:tcPr>
            <w:tcW w:w="0" w:type="auto"/>
          </w:tcPr>
          <w:p w14:paraId="480EE128" w14:textId="4AAAF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R4-2107785</w:t>
            </w:r>
          </w:p>
        </w:tc>
        <w:tc>
          <w:tcPr>
            <w:tcW w:w="0" w:type="auto"/>
          </w:tcPr>
          <w:p w14:paraId="7DE0A0FB" w14:textId="1CDE7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2D8CBB24" w14:textId="1D3893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F41498" w14:textId="1E89C7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C6CD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04A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C23219" w14:textId="77777777" w:rsidTr="003F2FDA">
        <w:tc>
          <w:tcPr>
            <w:tcW w:w="0" w:type="auto"/>
          </w:tcPr>
          <w:p w14:paraId="6250F072" w14:textId="1B08A7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  <w:tc>
          <w:tcPr>
            <w:tcW w:w="0" w:type="auto"/>
          </w:tcPr>
          <w:p w14:paraId="56253761" w14:textId="3605F9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</w:t>
            </w:r>
          </w:p>
        </w:tc>
        <w:tc>
          <w:tcPr>
            <w:tcW w:w="0" w:type="auto"/>
          </w:tcPr>
          <w:p w14:paraId="6CCA68A4" w14:textId="1E3332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1D44B4" w14:textId="2D25CF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E181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7BE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3D2341" w14:textId="77777777" w:rsidTr="003F2FDA">
        <w:tc>
          <w:tcPr>
            <w:tcW w:w="0" w:type="auto"/>
          </w:tcPr>
          <w:p w14:paraId="335DF65E" w14:textId="2E7E7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R4-2107787</w:t>
            </w:r>
          </w:p>
        </w:tc>
        <w:tc>
          <w:tcPr>
            <w:tcW w:w="0" w:type="auto"/>
          </w:tcPr>
          <w:p w14:paraId="36C14D64" w14:textId="43C1AE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lower 6GHz NR unlicensed operation for Europe</w:t>
            </w:r>
          </w:p>
        </w:tc>
        <w:tc>
          <w:tcPr>
            <w:tcW w:w="0" w:type="auto"/>
          </w:tcPr>
          <w:p w14:paraId="30C2CC9F" w14:textId="784479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C30BAB1" w14:textId="75F7D1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76E4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3388C" w14:textId="3F26DC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R4-2108020</w:t>
            </w:r>
          </w:p>
        </w:tc>
      </w:tr>
      <w:tr w:rsidR="003F2FDA" w14:paraId="12CE11CD" w14:textId="77777777" w:rsidTr="003F2FDA">
        <w:tc>
          <w:tcPr>
            <w:tcW w:w="0" w:type="auto"/>
          </w:tcPr>
          <w:p w14:paraId="78758252" w14:textId="068DA3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R4-2107788</w:t>
            </w:r>
          </w:p>
        </w:tc>
        <w:tc>
          <w:tcPr>
            <w:tcW w:w="0" w:type="auto"/>
          </w:tcPr>
          <w:p w14:paraId="4F158E2E" w14:textId="02D800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whether VLP outdoor APs/base stations is allowed</w:t>
            </w:r>
          </w:p>
        </w:tc>
        <w:tc>
          <w:tcPr>
            <w:tcW w:w="0" w:type="auto"/>
          </w:tcPr>
          <w:p w14:paraId="08FC6770" w14:textId="33A8D8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618D64E" w14:textId="6F8A1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245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EFD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297E53" w14:textId="77777777" w:rsidTr="003F2FDA">
        <w:tc>
          <w:tcPr>
            <w:tcW w:w="0" w:type="auto"/>
          </w:tcPr>
          <w:p w14:paraId="5EF83D79" w14:textId="4EDFEF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R4-2107789</w:t>
            </w:r>
          </w:p>
        </w:tc>
        <w:tc>
          <w:tcPr>
            <w:tcW w:w="0" w:type="auto"/>
          </w:tcPr>
          <w:p w14:paraId="745B2C70" w14:textId="00040C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38.849 on MPR values for LPI deployments</w:t>
            </w:r>
          </w:p>
        </w:tc>
        <w:tc>
          <w:tcPr>
            <w:tcW w:w="0" w:type="auto"/>
          </w:tcPr>
          <w:p w14:paraId="68C4AA96" w14:textId="365898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BD13DE4" w14:textId="7FCFE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4048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13C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F3A171" w14:textId="77777777" w:rsidTr="003F2FDA">
        <w:tc>
          <w:tcPr>
            <w:tcW w:w="0" w:type="auto"/>
          </w:tcPr>
          <w:p w14:paraId="5EAE0209" w14:textId="5B855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R4-2107790</w:t>
            </w:r>
          </w:p>
        </w:tc>
        <w:tc>
          <w:tcPr>
            <w:tcW w:w="0" w:type="auto"/>
          </w:tcPr>
          <w:p w14:paraId="5490FFEA" w14:textId="255DD0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n262 UE EIRP/EIS requirement</w:t>
            </w:r>
          </w:p>
        </w:tc>
        <w:tc>
          <w:tcPr>
            <w:tcW w:w="0" w:type="auto"/>
          </w:tcPr>
          <w:p w14:paraId="59B69C62" w14:textId="1B10D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D9A366A" w14:textId="6F6036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2660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F50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FBD167" w14:textId="77777777" w:rsidTr="003F2FDA">
        <w:tc>
          <w:tcPr>
            <w:tcW w:w="0" w:type="auto"/>
          </w:tcPr>
          <w:p w14:paraId="5DC3FBE1" w14:textId="619D0F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  <w:tc>
          <w:tcPr>
            <w:tcW w:w="0" w:type="auto"/>
          </w:tcPr>
          <w:p w14:paraId="42A2D435" w14:textId="616376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7BB3DD8D" w14:textId="3FD033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47646E" w14:textId="31524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E4B3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E5E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1ED540" w14:textId="77777777" w:rsidTr="003F2FDA">
        <w:tc>
          <w:tcPr>
            <w:tcW w:w="0" w:type="auto"/>
          </w:tcPr>
          <w:p w14:paraId="0CB5BFCC" w14:textId="15E7B8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  <w:tc>
          <w:tcPr>
            <w:tcW w:w="0" w:type="auto"/>
          </w:tcPr>
          <w:p w14:paraId="338BB519" w14:textId="75A51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11AF5E92" w14:textId="59DE42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CBBC64" w14:textId="3EBD1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0708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9C9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D56F3C" w14:textId="77777777" w:rsidTr="003F2FDA">
        <w:tc>
          <w:tcPr>
            <w:tcW w:w="0" w:type="auto"/>
          </w:tcPr>
          <w:p w14:paraId="05FE9BD7" w14:textId="241934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  <w:tc>
          <w:tcPr>
            <w:tcW w:w="0" w:type="auto"/>
          </w:tcPr>
          <w:p w14:paraId="13AD43E0" w14:textId="75F29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7911A7C3" w14:textId="75A2A5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5DD74E" w14:textId="7BBC06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19A1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E46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DAB717" w14:textId="77777777" w:rsidTr="003F2FDA">
        <w:tc>
          <w:tcPr>
            <w:tcW w:w="0" w:type="auto"/>
          </w:tcPr>
          <w:p w14:paraId="01EEC5E8" w14:textId="2FAEBB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  <w:tc>
          <w:tcPr>
            <w:tcW w:w="0" w:type="auto"/>
          </w:tcPr>
          <w:p w14:paraId="402B022A" w14:textId="5D6D6E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4CFED788" w14:textId="4A2AD1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9F57D1" w14:textId="67B531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F8DD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377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9833D0" w14:textId="77777777" w:rsidTr="003F2FDA">
        <w:tc>
          <w:tcPr>
            <w:tcW w:w="0" w:type="auto"/>
          </w:tcPr>
          <w:p w14:paraId="5E014D6C" w14:textId="6008A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  <w:tc>
          <w:tcPr>
            <w:tcW w:w="0" w:type="auto"/>
          </w:tcPr>
          <w:p w14:paraId="73040DFC" w14:textId="469CB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7D997002" w14:textId="049FE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6AF97C" w14:textId="0530B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F1CE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7EB2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F7EC49" w14:textId="77777777" w:rsidTr="003F2FDA">
        <w:tc>
          <w:tcPr>
            <w:tcW w:w="0" w:type="auto"/>
          </w:tcPr>
          <w:p w14:paraId="4E0A2647" w14:textId="2F3083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  <w:tc>
          <w:tcPr>
            <w:tcW w:w="0" w:type="auto"/>
          </w:tcPr>
          <w:p w14:paraId="766B482F" w14:textId="73434D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0CBD1D7A" w14:textId="77F6BA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08219" w14:textId="4F61B4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2BDC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48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9E7710" w14:textId="77777777" w:rsidTr="003F2FDA">
        <w:tc>
          <w:tcPr>
            <w:tcW w:w="0" w:type="auto"/>
          </w:tcPr>
          <w:p w14:paraId="316D0774" w14:textId="474A8E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  <w:tc>
          <w:tcPr>
            <w:tcW w:w="0" w:type="auto"/>
          </w:tcPr>
          <w:p w14:paraId="3EC3BB37" w14:textId="124CC7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75F21128" w14:textId="269F2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89261D" w14:textId="43646E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8806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4A9AE" w14:textId="7EFB6A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</w:tr>
      <w:tr w:rsidR="003F2FDA" w14:paraId="07680D61" w14:textId="77777777" w:rsidTr="003F2FDA">
        <w:tc>
          <w:tcPr>
            <w:tcW w:w="0" w:type="auto"/>
          </w:tcPr>
          <w:p w14:paraId="7D0580E1" w14:textId="3DD5E8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  <w:tc>
          <w:tcPr>
            <w:tcW w:w="0" w:type="auto"/>
          </w:tcPr>
          <w:p w14:paraId="572E2402" w14:textId="52493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20284CB3" w14:textId="5DA131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133F0D" w14:textId="0BFC2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66AF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5E79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999C2E" w14:textId="77777777" w:rsidTr="003F2FDA">
        <w:tc>
          <w:tcPr>
            <w:tcW w:w="0" w:type="auto"/>
          </w:tcPr>
          <w:p w14:paraId="3B2FEFD2" w14:textId="5F0979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  <w:tc>
          <w:tcPr>
            <w:tcW w:w="0" w:type="auto"/>
          </w:tcPr>
          <w:p w14:paraId="3910256E" w14:textId="09771B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3B78B425" w14:textId="39728D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A3B859" w14:textId="7AA63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E3FE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643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D7511E" w14:textId="77777777" w:rsidTr="003F2FDA">
        <w:tc>
          <w:tcPr>
            <w:tcW w:w="0" w:type="auto"/>
          </w:tcPr>
          <w:p w14:paraId="53AB8BC4" w14:textId="3B4FB1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R4-2107800</w:t>
            </w:r>
          </w:p>
        </w:tc>
        <w:tc>
          <w:tcPr>
            <w:tcW w:w="0" w:type="auto"/>
          </w:tcPr>
          <w:p w14:paraId="771DC06E" w14:textId="7B53D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4B6C412F" w14:textId="5AA5D5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30D806B" w14:textId="26E989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0442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F09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DF51EB" w14:textId="77777777" w:rsidTr="003F2FDA">
        <w:tc>
          <w:tcPr>
            <w:tcW w:w="0" w:type="auto"/>
          </w:tcPr>
          <w:p w14:paraId="10C6E79D" w14:textId="31565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  <w:tc>
          <w:tcPr>
            <w:tcW w:w="0" w:type="auto"/>
          </w:tcPr>
          <w:p w14:paraId="39B01E2B" w14:textId="598BC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348230F0" w14:textId="620FDA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19C2E73" w14:textId="1543DE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AE9B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831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8CC544" w14:textId="77777777" w:rsidTr="003F2FDA">
        <w:tc>
          <w:tcPr>
            <w:tcW w:w="0" w:type="auto"/>
          </w:tcPr>
          <w:p w14:paraId="30BD0770" w14:textId="16788F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R4-2107802</w:t>
            </w:r>
          </w:p>
        </w:tc>
        <w:tc>
          <w:tcPr>
            <w:tcW w:w="0" w:type="auto"/>
          </w:tcPr>
          <w:p w14:paraId="5ED3207D" w14:textId="2A280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due to IMD of intra-band UL CA UL configurations</w:t>
            </w:r>
          </w:p>
        </w:tc>
        <w:tc>
          <w:tcPr>
            <w:tcW w:w="0" w:type="auto"/>
          </w:tcPr>
          <w:p w14:paraId="64923C37" w14:textId="5D0F1D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Qualcomm</w:t>
            </w:r>
          </w:p>
        </w:tc>
        <w:tc>
          <w:tcPr>
            <w:tcW w:w="0" w:type="auto"/>
          </w:tcPr>
          <w:p w14:paraId="591CFDE5" w14:textId="27EBBC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4513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B68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6816F" w14:textId="77777777" w:rsidTr="003F2FDA">
        <w:tc>
          <w:tcPr>
            <w:tcW w:w="0" w:type="auto"/>
          </w:tcPr>
          <w:p w14:paraId="62F6C8C5" w14:textId="3CE05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R4-2107803</w:t>
            </w:r>
          </w:p>
        </w:tc>
        <w:tc>
          <w:tcPr>
            <w:tcW w:w="0" w:type="auto"/>
          </w:tcPr>
          <w:p w14:paraId="30811019" w14:textId="04E93C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due to triple beat of intra-band UL CA UL + FDD UL configurations</w:t>
            </w:r>
          </w:p>
        </w:tc>
        <w:tc>
          <w:tcPr>
            <w:tcW w:w="0" w:type="auto"/>
          </w:tcPr>
          <w:p w14:paraId="62536373" w14:textId="02B04D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Qualcomm</w:t>
            </w:r>
          </w:p>
        </w:tc>
        <w:tc>
          <w:tcPr>
            <w:tcW w:w="0" w:type="auto"/>
          </w:tcPr>
          <w:p w14:paraId="341B20D9" w14:textId="40955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C7F8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7C9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5FE066" w14:textId="77777777" w:rsidTr="003F2FDA">
        <w:tc>
          <w:tcPr>
            <w:tcW w:w="0" w:type="auto"/>
          </w:tcPr>
          <w:p w14:paraId="2137D8DD" w14:textId="6C305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R4-2107804</w:t>
            </w:r>
          </w:p>
        </w:tc>
        <w:tc>
          <w:tcPr>
            <w:tcW w:w="0" w:type="auto"/>
          </w:tcPr>
          <w:p w14:paraId="76875D17" w14:textId="1518AD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architecture and device type for DC_8A-20A_n28A</w:t>
            </w:r>
          </w:p>
        </w:tc>
        <w:tc>
          <w:tcPr>
            <w:tcW w:w="0" w:type="auto"/>
          </w:tcPr>
          <w:p w14:paraId="420B2E25" w14:textId="6EC748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41F625C5" w14:textId="6E23F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13D8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E09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C9C224" w14:textId="77777777" w:rsidTr="003F2FDA">
        <w:tc>
          <w:tcPr>
            <w:tcW w:w="0" w:type="auto"/>
          </w:tcPr>
          <w:p w14:paraId="1C81CC1D" w14:textId="5329AB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R4-2107805</w:t>
            </w:r>
          </w:p>
        </w:tc>
        <w:tc>
          <w:tcPr>
            <w:tcW w:w="0" w:type="auto"/>
          </w:tcPr>
          <w:p w14:paraId="3A802D55" w14:textId="00A558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DC_(n)71AA single UL</w:t>
            </w:r>
          </w:p>
        </w:tc>
        <w:tc>
          <w:tcPr>
            <w:tcW w:w="0" w:type="auto"/>
          </w:tcPr>
          <w:p w14:paraId="6257E394" w14:textId="623531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MediaTek</w:t>
            </w:r>
          </w:p>
        </w:tc>
        <w:tc>
          <w:tcPr>
            <w:tcW w:w="0" w:type="auto"/>
          </w:tcPr>
          <w:p w14:paraId="60C28C77" w14:textId="2DCA5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939A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9E9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E966A9" w14:textId="77777777" w:rsidTr="003F2FDA">
        <w:tc>
          <w:tcPr>
            <w:tcW w:w="0" w:type="auto"/>
          </w:tcPr>
          <w:p w14:paraId="024ECFC3" w14:textId="2E144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R4-2107806</w:t>
            </w:r>
          </w:p>
        </w:tc>
        <w:tc>
          <w:tcPr>
            <w:tcW w:w="0" w:type="auto"/>
          </w:tcPr>
          <w:p w14:paraId="24850BC3" w14:textId="5AACAD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“not for block approval” AI way of working</w:t>
            </w:r>
          </w:p>
        </w:tc>
        <w:tc>
          <w:tcPr>
            <w:tcW w:w="0" w:type="auto"/>
          </w:tcPr>
          <w:p w14:paraId="1F20F9DB" w14:textId="2D87D4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4F1E1203" w14:textId="4EED0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A5D3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1DF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BA19E2" w14:textId="77777777" w:rsidTr="003F2FDA">
        <w:tc>
          <w:tcPr>
            <w:tcW w:w="0" w:type="auto"/>
          </w:tcPr>
          <w:p w14:paraId="444CE6E2" w14:textId="5E7FCC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R4-2107807</w:t>
            </w:r>
          </w:p>
        </w:tc>
        <w:tc>
          <w:tcPr>
            <w:tcW w:w="0" w:type="auto"/>
          </w:tcPr>
          <w:p w14:paraId="55424138" w14:textId="67E60B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NR-U ULCA requirements</w:t>
            </w:r>
          </w:p>
        </w:tc>
        <w:tc>
          <w:tcPr>
            <w:tcW w:w="0" w:type="auto"/>
          </w:tcPr>
          <w:p w14:paraId="69CCE85E" w14:textId="7F4963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4FB54FB" w14:textId="3D6B84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F824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E5F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FF75B8" w14:textId="77777777" w:rsidTr="003F2FDA">
        <w:tc>
          <w:tcPr>
            <w:tcW w:w="0" w:type="auto"/>
          </w:tcPr>
          <w:p w14:paraId="64AF1CAF" w14:textId="7853DC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R4-2107808</w:t>
            </w:r>
          </w:p>
        </w:tc>
        <w:tc>
          <w:tcPr>
            <w:tcW w:w="0" w:type="auto"/>
          </w:tcPr>
          <w:p w14:paraId="2CEC452F" w14:textId="444E41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capability</w:t>
            </w:r>
          </w:p>
        </w:tc>
        <w:tc>
          <w:tcPr>
            <w:tcW w:w="0" w:type="auto"/>
          </w:tcPr>
          <w:p w14:paraId="7F26ED38" w14:textId="0928B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</w:t>
            </w:r>
          </w:p>
        </w:tc>
        <w:tc>
          <w:tcPr>
            <w:tcW w:w="0" w:type="auto"/>
          </w:tcPr>
          <w:p w14:paraId="136772AF" w14:textId="79FE2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A768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E41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ABB88E" w14:textId="77777777" w:rsidTr="003F2FDA">
        <w:tc>
          <w:tcPr>
            <w:tcW w:w="0" w:type="auto"/>
          </w:tcPr>
          <w:p w14:paraId="46C711BD" w14:textId="36D404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R4-2107809</w:t>
            </w:r>
          </w:p>
        </w:tc>
        <w:tc>
          <w:tcPr>
            <w:tcW w:w="0" w:type="auto"/>
          </w:tcPr>
          <w:p w14:paraId="5E006CAE" w14:textId="7EB569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51563410" w14:textId="109DD6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Inc., AT&amp;T</w:t>
            </w:r>
          </w:p>
        </w:tc>
        <w:tc>
          <w:tcPr>
            <w:tcW w:w="0" w:type="auto"/>
          </w:tcPr>
          <w:p w14:paraId="73183661" w14:textId="123EB0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EB2F03" w14:textId="1AFD4EE0" w:rsidR="003F2FDA" w:rsidRPr="003F2FDA" w:rsidRDefault="00CA0AF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R4-2108932</w:t>
            </w:r>
          </w:p>
        </w:tc>
        <w:tc>
          <w:tcPr>
            <w:tcW w:w="0" w:type="auto"/>
          </w:tcPr>
          <w:p w14:paraId="13773E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F3E868" w14:textId="77777777" w:rsidTr="003F2FDA">
        <w:tc>
          <w:tcPr>
            <w:tcW w:w="0" w:type="auto"/>
          </w:tcPr>
          <w:p w14:paraId="4B8D1D0B" w14:textId="2427A2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R4-2107810</w:t>
            </w:r>
          </w:p>
        </w:tc>
        <w:tc>
          <w:tcPr>
            <w:tcW w:w="0" w:type="auto"/>
          </w:tcPr>
          <w:p w14:paraId="7F9FFBCB" w14:textId="1F9464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378BA1EB" w14:textId="1AEAE0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CF81ED" w14:textId="3FB10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B814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73D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E433C7" w14:textId="77777777" w:rsidTr="003F2FDA">
        <w:tc>
          <w:tcPr>
            <w:tcW w:w="0" w:type="auto"/>
          </w:tcPr>
          <w:p w14:paraId="7A8E1F15" w14:textId="18A32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R4-2107811</w:t>
            </w:r>
          </w:p>
        </w:tc>
        <w:tc>
          <w:tcPr>
            <w:tcW w:w="0" w:type="auto"/>
          </w:tcPr>
          <w:p w14:paraId="394B7246" w14:textId="46C56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1E6BB4D5" w14:textId="1E78FE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25051B35" w14:textId="22B6C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F193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A8E84B" w14:textId="5A4903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R4-2107996</w:t>
            </w:r>
          </w:p>
        </w:tc>
      </w:tr>
      <w:tr w:rsidR="003F2FDA" w14:paraId="488DF8E4" w14:textId="77777777" w:rsidTr="003F2FDA">
        <w:tc>
          <w:tcPr>
            <w:tcW w:w="0" w:type="auto"/>
          </w:tcPr>
          <w:p w14:paraId="22D95787" w14:textId="09921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R4-2107812</w:t>
            </w:r>
          </w:p>
        </w:tc>
        <w:tc>
          <w:tcPr>
            <w:tcW w:w="0" w:type="auto"/>
          </w:tcPr>
          <w:p w14:paraId="06FFA073" w14:textId="45629D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CA_n5A-n12A</w:t>
            </w:r>
          </w:p>
        </w:tc>
        <w:tc>
          <w:tcPr>
            <w:tcW w:w="0" w:type="auto"/>
          </w:tcPr>
          <w:p w14:paraId="17BB1D6B" w14:textId="734C4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06449D9" w14:textId="515E62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71B13F" w14:textId="5646A53A" w:rsidR="003F2FDA" w:rsidRPr="003F2FDA" w:rsidRDefault="00CA0AF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R4-2109399</w:t>
            </w:r>
          </w:p>
        </w:tc>
        <w:tc>
          <w:tcPr>
            <w:tcW w:w="0" w:type="auto"/>
          </w:tcPr>
          <w:p w14:paraId="7EA986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DF815C" w14:textId="77777777" w:rsidTr="003F2FDA">
        <w:tc>
          <w:tcPr>
            <w:tcW w:w="0" w:type="auto"/>
          </w:tcPr>
          <w:p w14:paraId="2EE4F7F0" w14:textId="0D7261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R4-2107813</w:t>
            </w:r>
          </w:p>
        </w:tc>
        <w:tc>
          <w:tcPr>
            <w:tcW w:w="0" w:type="auto"/>
          </w:tcPr>
          <w:p w14:paraId="21088A88" w14:textId="78205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38.101, Introduce new band combinations for V2X con-current operation</w:t>
            </w:r>
          </w:p>
        </w:tc>
        <w:tc>
          <w:tcPr>
            <w:tcW w:w="0" w:type="auto"/>
          </w:tcPr>
          <w:p w14:paraId="5FB73CCD" w14:textId="0ABDC8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A4638F" w14:textId="2DCFE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8C2B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49E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BF6D1E" w14:textId="77777777" w:rsidTr="003F2FDA">
        <w:tc>
          <w:tcPr>
            <w:tcW w:w="0" w:type="auto"/>
          </w:tcPr>
          <w:p w14:paraId="3CC203BF" w14:textId="65C9F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R4-2107814</w:t>
            </w:r>
          </w:p>
        </w:tc>
        <w:tc>
          <w:tcPr>
            <w:tcW w:w="0" w:type="auto"/>
          </w:tcPr>
          <w:p w14:paraId="7A169505" w14:textId="1003A9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37.875: Scope of NR V2X R17 combinations</w:t>
            </w:r>
          </w:p>
        </w:tc>
        <w:tc>
          <w:tcPr>
            <w:tcW w:w="0" w:type="auto"/>
          </w:tcPr>
          <w:p w14:paraId="4F5FCA77" w14:textId="77795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8E71591" w14:textId="05D5A9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3329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A0F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5E407E" w14:textId="77777777" w:rsidTr="003F2FDA">
        <w:tc>
          <w:tcPr>
            <w:tcW w:w="0" w:type="auto"/>
          </w:tcPr>
          <w:p w14:paraId="4A40A75C" w14:textId="35DCFC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R4-2107815</w:t>
            </w:r>
          </w:p>
        </w:tc>
        <w:tc>
          <w:tcPr>
            <w:tcW w:w="0" w:type="auto"/>
          </w:tcPr>
          <w:p w14:paraId="2D613EAD" w14:textId="79D5C5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06AE4CEA" w14:textId="1915C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C96D38" w14:textId="74A43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6FF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32B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E08F3E" w14:textId="77777777" w:rsidTr="003F2FDA">
        <w:tc>
          <w:tcPr>
            <w:tcW w:w="0" w:type="auto"/>
          </w:tcPr>
          <w:p w14:paraId="57FF960D" w14:textId="42E42B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R4-2107816</w:t>
            </w:r>
          </w:p>
        </w:tc>
        <w:tc>
          <w:tcPr>
            <w:tcW w:w="0" w:type="auto"/>
          </w:tcPr>
          <w:p w14:paraId="032C6098" w14:textId="467799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25, 30 and 40MHz channel BW to band n2</w:t>
            </w:r>
          </w:p>
        </w:tc>
        <w:tc>
          <w:tcPr>
            <w:tcW w:w="0" w:type="auto"/>
          </w:tcPr>
          <w:p w14:paraId="588261F6" w14:textId="607F00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  <w:r w:rsidR="00CA0AFA">
              <w:rPr>
                <w:sz w:val="16"/>
              </w:rPr>
              <w:t>, Skyworks, Qualcomm</w:t>
            </w:r>
          </w:p>
        </w:tc>
        <w:tc>
          <w:tcPr>
            <w:tcW w:w="0" w:type="auto"/>
          </w:tcPr>
          <w:p w14:paraId="1CF503CC" w14:textId="5C105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9F63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6ED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63C527" w14:textId="77777777" w:rsidTr="003F2FDA">
        <w:tc>
          <w:tcPr>
            <w:tcW w:w="0" w:type="auto"/>
          </w:tcPr>
          <w:p w14:paraId="6417F08E" w14:textId="7E8F33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R4-2107817</w:t>
            </w:r>
          </w:p>
        </w:tc>
        <w:tc>
          <w:tcPr>
            <w:tcW w:w="0" w:type="auto"/>
          </w:tcPr>
          <w:p w14:paraId="05746476" w14:textId="56A910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25 MHz channel BW to band n5</w:t>
            </w:r>
          </w:p>
        </w:tc>
        <w:tc>
          <w:tcPr>
            <w:tcW w:w="0" w:type="auto"/>
          </w:tcPr>
          <w:p w14:paraId="5D3EB36B" w14:textId="2EF6F2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97604AF" w14:textId="52CC6F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9E8E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353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91AA7C" w14:textId="77777777" w:rsidTr="003F2FDA">
        <w:tc>
          <w:tcPr>
            <w:tcW w:w="0" w:type="auto"/>
          </w:tcPr>
          <w:p w14:paraId="0FF196BC" w14:textId="6E460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R4-2107818</w:t>
            </w:r>
          </w:p>
        </w:tc>
        <w:tc>
          <w:tcPr>
            <w:tcW w:w="0" w:type="auto"/>
          </w:tcPr>
          <w:p w14:paraId="42306ABD" w14:textId="0F98AD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567BA73B" w14:textId="6F4AC8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60CB62B7" w14:textId="230027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96EF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140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EA8DA2" w14:textId="77777777" w:rsidTr="003F2FDA">
        <w:tc>
          <w:tcPr>
            <w:tcW w:w="0" w:type="auto"/>
          </w:tcPr>
          <w:p w14:paraId="715AC28B" w14:textId="0C4848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R4-2107819</w:t>
            </w:r>
          </w:p>
        </w:tc>
        <w:tc>
          <w:tcPr>
            <w:tcW w:w="0" w:type="auto"/>
          </w:tcPr>
          <w:p w14:paraId="41E6488E" w14:textId="4BFF4B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for Asymmetric Uplink Downlink</w:t>
            </w:r>
          </w:p>
        </w:tc>
        <w:tc>
          <w:tcPr>
            <w:tcW w:w="0" w:type="auto"/>
          </w:tcPr>
          <w:p w14:paraId="3A7A4561" w14:textId="1C0007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C47340" w14:textId="483254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8656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BE7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E49906" w14:textId="77777777" w:rsidTr="003F2FDA">
        <w:tc>
          <w:tcPr>
            <w:tcW w:w="0" w:type="auto"/>
          </w:tcPr>
          <w:p w14:paraId="383509FC" w14:textId="69CF78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R4-2107820</w:t>
            </w:r>
          </w:p>
        </w:tc>
        <w:tc>
          <w:tcPr>
            <w:tcW w:w="0" w:type="auto"/>
          </w:tcPr>
          <w:p w14:paraId="65CCE60E" w14:textId="574FF5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table split and simplication</w:t>
            </w:r>
          </w:p>
        </w:tc>
        <w:tc>
          <w:tcPr>
            <w:tcW w:w="0" w:type="auto"/>
          </w:tcPr>
          <w:p w14:paraId="00A29B4E" w14:textId="3180E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2CA83E" w14:textId="3A57B6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3F59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83B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69C3B5" w14:textId="77777777" w:rsidTr="003F2FDA">
        <w:tc>
          <w:tcPr>
            <w:tcW w:w="0" w:type="auto"/>
          </w:tcPr>
          <w:p w14:paraId="57478259" w14:textId="0785BD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R4-2107821</w:t>
            </w:r>
          </w:p>
        </w:tc>
        <w:tc>
          <w:tcPr>
            <w:tcW w:w="0" w:type="auto"/>
          </w:tcPr>
          <w:p w14:paraId="6D607568" w14:textId="30CBC9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general questions for BCS4 (excluding MSD)</w:t>
            </w:r>
          </w:p>
        </w:tc>
        <w:tc>
          <w:tcPr>
            <w:tcW w:w="0" w:type="auto"/>
          </w:tcPr>
          <w:p w14:paraId="28851842" w14:textId="14FD4F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</w:t>
            </w:r>
          </w:p>
        </w:tc>
        <w:tc>
          <w:tcPr>
            <w:tcW w:w="0" w:type="auto"/>
          </w:tcPr>
          <w:p w14:paraId="15007106" w14:textId="54EA1B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FCAC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80E1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72220C" w14:textId="77777777" w:rsidTr="003F2FDA">
        <w:tc>
          <w:tcPr>
            <w:tcW w:w="0" w:type="auto"/>
          </w:tcPr>
          <w:p w14:paraId="633A83A2" w14:textId="6990F3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R4-2107822</w:t>
            </w:r>
          </w:p>
        </w:tc>
        <w:tc>
          <w:tcPr>
            <w:tcW w:w="0" w:type="auto"/>
          </w:tcPr>
          <w:p w14:paraId="56D8CC5F" w14:textId="78CD4C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possible improvements on MSD in relation to BCS4</w:t>
            </w:r>
          </w:p>
        </w:tc>
        <w:tc>
          <w:tcPr>
            <w:tcW w:w="0" w:type="auto"/>
          </w:tcPr>
          <w:p w14:paraId="56252F47" w14:textId="770462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939DAB" w14:textId="7E549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1492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2AF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E9E18B" w14:textId="77777777" w:rsidTr="003F2FDA">
        <w:tc>
          <w:tcPr>
            <w:tcW w:w="0" w:type="auto"/>
          </w:tcPr>
          <w:p w14:paraId="4938F9AB" w14:textId="337E97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  <w:tc>
          <w:tcPr>
            <w:tcW w:w="0" w:type="auto"/>
          </w:tcPr>
          <w:p w14:paraId="29CF0165" w14:textId="1A96E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0575453B" w14:textId="2A2D2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ED8B1F" w14:textId="224DC0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FF28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954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7E2B37" w14:textId="77777777" w:rsidTr="003F2FDA">
        <w:tc>
          <w:tcPr>
            <w:tcW w:w="0" w:type="auto"/>
          </w:tcPr>
          <w:p w14:paraId="1B1DCAF1" w14:textId="234CA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R4-2107824</w:t>
            </w:r>
          </w:p>
        </w:tc>
        <w:tc>
          <w:tcPr>
            <w:tcW w:w="0" w:type="auto"/>
          </w:tcPr>
          <w:p w14:paraId="60FF2CF5" w14:textId="4EB882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device type signaling for PC1.5</w:t>
            </w:r>
          </w:p>
        </w:tc>
        <w:tc>
          <w:tcPr>
            <w:tcW w:w="0" w:type="auto"/>
          </w:tcPr>
          <w:p w14:paraId="386C8FB1" w14:textId="178118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D1473A" w14:textId="4E95B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A652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0A3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0E0EC9" w14:textId="77777777" w:rsidTr="003F2FDA">
        <w:tc>
          <w:tcPr>
            <w:tcW w:w="0" w:type="auto"/>
          </w:tcPr>
          <w:p w14:paraId="799E2B8F" w14:textId="7C5A2E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R4-2107825</w:t>
            </w:r>
          </w:p>
        </w:tc>
        <w:tc>
          <w:tcPr>
            <w:tcW w:w="0" w:type="auto"/>
          </w:tcPr>
          <w:p w14:paraId="43FA0D9A" w14:textId="2AC16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duty cycle signaling for RF exposure mitigation for PC1.5 FWA</w:t>
            </w:r>
          </w:p>
        </w:tc>
        <w:tc>
          <w:tcPr>
            <w:tcW w:w="0" w:type="auto"/>
          </w:tcPr>
          <w:p w14:paraId="6AE8A223" w14:textId="58D5B8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A106B5" w14:textId="1A2626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8B40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519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C38E97" w14:textId="77777777" w:rsidTr="003F2FDA">
        <w:tc>
          <w:tcPr>
            <w:tcW w:w="0" w:type="auto"/>
          </w:tcPr>
          <w:p w14:paraId="67F905F5" w14:textId="25421C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  <w:tc>
          <w:tcPr>
            <w:tcW w:w="0" w:type="auto"/>
          </w:tcPr>
          <w:p w14:paraId="576683C9" w14:textId="7444DA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12DA928F" w14:textId="107CE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63537F0" w14:textId="23FA0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AFD0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53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6BE134" w14:textId="77777777" w:rsidTr="003F2FDA">
        <w:tc>
          <w:tcPr>
            <w:tcW w:w="0" w:type="auto"/>
          </w:tcPr>
          <w:p w14:paraId="1C32F099" w14:textId="01AB79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  <w:tc>
          <w:tcPr>
            <w:tcW w:w="0" w:type="auto"/>
          </w:tcPr>
          <w:p w14:paraId="6944CCDC" w14:textId="2A718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0F74055E" w14:textId="60EDB2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0FE9AC5" w14:textId="19D758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47D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0E8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915BDA" w14:textId="77777777" w:rsidTr="003F2FDA">
        <w:tc>
          <w:tcPr>
            <w:tcW w:w="0" w:type="auto"/>
          </w:tcPr>
          <w:p w14:paraId="3C49D59A" w14:textId="4F7DAE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R4-2107828</w:t>
            </w:r>
          </w:p>
        </w:tc>
        <w:tc>
          <w:tcPr>
            <w:tcW w:w="0" w:type="auto"/>
          </w:tcPr>
          <w:p w14:paraId="779449B0" w14:textId="238D4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AMPR for n39 NS_50 PC2</w:t>
            </w:r>
          </w:p>
        </w:tc>
        <w:tc>
          <w:tcPr>
            <w:tcW w:w="0" w:type="auto"/>
          </w:tcPr>
          <w:p w14:paraId="0EDBCF7D" w14:textId="7D275E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1B3AD47" w14:textId="6A702E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0B3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F1E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B5C3D3" w14:textId="77777777" w:rsidTr="003F2FDA">
        <w:tc>
          <w:tcPr>
            <w:tcW w:w="0" w:type="auto"/>
          </w:tcPr>
          <w:p w14:paraId="595C8A9B" w14:textId="77263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R4-2107829</w:t>
            </w:r>
          </w:p>
        </w:tc>
        <w:tc>
          <w:tcPr>
            <w:tcW w:w="0" w:type="auto"/>
          </w:tcPr>
          <w:p w14:paraId="4E3E3B3E" w14:textId="10EA4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Tx power tolerance for PC2 n34 and n39</w:t>
            </w:r>
          </w:p>
        </w:tc>
        <w:tc>
          <w:tcPr>
            <w:tcW w:w="0" w:type="auto"/>
          </w:tcPr>
          <w:p w14:paraId="447398AF" w14:textId="06BDEC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B53F47" w14:textId="3F29A5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4948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102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FC5683" w14:textId="77777777" w:rsidTr="003F2FDA">
        <w:tc>
          <w:tcPr>
            <w:tcW w:w="0" w:type="auto"/>
          </w:tcPr>
          <w:p w14:paraId="7BF88028" w14:textId="648FBD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R4-2107830</w:t>
            </w:r>
          </w:p>
        </w:tc>
        <w:tc>
          <w:tcPr>
            <w:tcW w:w="0" w:type="auto"/>
          </w:tcPr>
          <w:p w14:paraId="07597359" w14:textId="7975F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0DAAD7B4" w14:textId="3E262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E21DAF8" w14:textId="596696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DA60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ED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867EBD" w14:textId="77777777" w:rsidTr="003F2FDA">
        <w:tc>
          <w:tcPr>
            <w:tcW w:w="0" w:type="auto"/>
          </w:tcPr>
          <w:p w14:paraId="3F024C3F" w14:textId="4EB920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R4-2107831</w:t>
            </w:r>
          </w:p>
        </w:tc>
        <w:tc>
          <w:tcPr>
            <w:tcW w:w="0" w:type="auto"/>
          </w:tcPr>
          <w:p w14:paraId="5633DF15" w14:textId="2F269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1F020C70" w14:textId="77051F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A3D611" w14:textId="1AA55E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5818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2B2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2DF19B" w14:textId="77777777" w:rsidTr="003F2FDA">
        <w:tc>
          <w:tcPr>
            <w:tcW w:w="0" w:type="auto"/>
          </w:tcPr>
          <w:p w14:paraId="7FB9CD87" w14:textId="4A9A8C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R4-2107832</w:t>
            </w:r>
          </w:p>
        </w:tc>
        <w:tc>
          <w:tcPr>
            <w:tcW w:w="0" w:type="auto"/>
          </w:tcPr>
          <w:p w14:paraId="160EB1A0" w14:textId="261FC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Reflecting HPUE CA with 1 uplink in 38101</w:t>
            </w:r>
          </w:p>
        </w:tc>
        <w:tc>
          <w:tcPr>
            <w:tcW w:w="0" w:type="auto"/>
          </w:tcPr>
          <w:p w14:paraId="4CC10B16" w14:textId="2B92DD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4D31B2B" w14:textId="3C39C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C601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D5D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DD69BC" w14:textId="77777777" w:rsidTr="003F2FDA">
        <w:tc>
          <w:tcPr>
            <w:tcW w:w="0" w:type="auto"/>
          </w:tcPr>
          <w:p w14:paraId="64A7AE83" w14:textId="022E0C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R4-2107833</w:t>
            </w:r>
          </w:p>
        </w:tc>
        <w:tc>
          <w:tcPr>
            <w:tcW w:w="0" w:type="auto"/>
          </w:tcPr>
          <w:p w14:paraId="0FDEB16F" w14:textId="3B9684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MSD requirement due to harmonic mixing for PC2 CA_n3A-n78A with up to 2 uplink</w:t>
            </w:r>
          </w:p>
        </w:tc>
        <w:tc>
          <w:tcPr>
            <w:tcW w:w="0" w:type="auto"/>
          </w:tcPr>
          <w:p w14:paraId="6D499AA1" w14:textId="18716D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BE123E" w14:textId="52831E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CEA2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94B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656F57" w14:textId="77777777" w:rsidTr="003F2FDA">
        <w:tc>
          <w:tcPr>
            <w:tcW w:w="0" w:type="auto"/>
          </w:tcPr>
          <w:p w14:paraId="7F8F4D40" w14:textId="066D1D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R4-2107834</w:t>
            </w:r>
          </w:p>
        </w:tc>
        <w:tc>
          <w:tcPr>
            <w:tcW w:w="0" w:type="auto"/>
          </w:tcPr>
          <w:p w14:paraId="37938AAF" w14:textId="23115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CA_n41A-n77A</w:t>
            </w:r>
          </w:p>
        </w:tc>
        <w:tc>
          <w:tcPr>
            <w:tcW w:w="0" w:type="auto"/>
          </w:tcPr>
          <w:p w14:paraId="323C2DEC" w14:textId="6A3CB8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9BA821D" w14:textId="368A08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1E62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3C2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B549DF" w14:textId="77777777" w:rsidTr="003F2FDA">
        <w:tc>
          <w:tcPr>
            <w:tcW w:w="0" w:type="auto"/>
          </w:tcPr>
          <w:p w14:paraId="7E07CE49" w14:textId="21DFA0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R4-2107835</w:t>
            </w:r>
          </w:p>
        </w:tc>
        <w:tc>
          <w:tcPr>
            <w:tcW w:w="0" w:type="auto"/>
          </w:tcPr>
          <w:p w14:paraId="0C81D4F6" w14:textId="1B1FA9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CA_n71A-n77A</w:t>
            </w:r>
          </w:p>
        </w:tc>
        <w:tc>
          <w:tcPr>
            <w:tcW w:w="0" w:type="auto"/>
          </w:tcPr>
          <w:p w14:paraId="6BD3A061" w14:textId="28A811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0BCA03A" w14:textId="52ABDD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5B95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823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C7DADC" w14:textId="77777777" w:rsidTr="003F2FDA">
        <w:tc>
          <w:tcPr>
            <w:tcW w:w="0" w:type="auto"/>
          </w:tcPr>
          <w:p w14:paraId="6C3BBAA0" w14:textId="10242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  <w:tc>
          <w:tcPr>
            <w:tcW w:w="0" w:type="auto"/>
          </w:tcPr>
          <w:p w14:paraId="4A738223" w14:textId="567C5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  <w:tc>
          <w:tcPr>
            <w:tcW w:w="0" w:type="auto"/>
          </w:tcPr>
          <w:p w14:paraId="4C5455DA" w14:textId="7C4FC7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6E5D91" w14:textId="1BA2B8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0867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991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DD7964" w14:textId="77777777" w:rsidTr="003F2FDA">
        <w:tc>
          <w:tcPr>
            <w:tcW w:w="0" w:type="auto"/>
          </w:tcPr>
          <w:p w14:paraId="6E32E29D" w14:textId="0186AC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R4-2107837</w:t>
            </w:r>
          </w:p>
        </w:tc>
        <w:tc>
          <w:tcPr>
            <w:tcW w:w="0" w:type="auto"/>
          </w:tcPr>
          <w:p w14:paraId="312C952D" w14:textId="268F9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DC_13_n66-n77</w:t>
            </w:r>
          </w:p>
        </w:tc>
        <w:tc>
          <w:tcPr>
            <w:tcW w:w="0" w:type="auto"/>
          </w:tcPr>
          <w:p w14:paraId="1663B60B" w14:textId="6DB1C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A4B7D8B" w14:textId="59751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1C04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831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E13E68" w14:textId="77777777" w:rsidTr="003F2FDA">
        <w:tc>
          <w:tcPr>
            <w:tcW w:w="0" w:type="auto"/>
          </w:tcPr>
          <w:p w14:paraId="35F0AEA9" w14:textId="5423FC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R4-2107838</w:t>
            </w:r>
          </w:p>
        </w:tc>
        <w:tc>
          <w:tcPr>
            <w:tcW w:w="0" w:type="auto"/>
          </w:tcPr>
          <w:p w14:paraId="6D6951EC" w14:textId="03A69A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DC_13_n2-n77</w:t>
            </w:r>
          </w:p>
        </w:tc>
        <w:tc>
          <w:tcPr>
            <w:tcW w:w="0" w:type="auto"/>
          </w:tcPr>
          <w:p w14:paraId="7C78C457" w14:textId="296F7F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0113651" w14:textId="357053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5D8C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26A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047E29" w14:textId="77777777" w:rsidTr="003F2FDA">
        <w:tc>
          <w:tcPr>
            <w:tcW w:w="0" w:type="auto"/>
          </w:tcPr>
          <w:p w14:paraId="343256CB" w14:textId="6168D6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R4-2107839</w:t>
            </w:r>
          </w:p>
        </w:tc>
        <w:tc>
          <w:tcPr>
            <w:tcW w:w="0" w:type="auto"/>
          </w:tcPr>
          <w:p w14:paraId="0A386E89" w14:textId="0DF97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PC5 requirements in n259</w:t>
            </w:r>
          </w:p>
        </w:tc>
        <w:tc>
          <w:tcPr>
            <w:tcW w:w="0" w:type="auto"/>
          </w:tcPr>
          <w:p w14:paraId="31F52781" w14:textId="35C9D8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4F9605F" w14:textId="1B8633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F2F4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CAF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21F2BA" w14:textId="77777777" w:rsidTr="003F2FDA">
        <w:tc>
          <w:tcPr>
            <w:tcW w:w="0" w:type="auto"/>
          </w:tcPr>
          <w:p w14:paraId="481C76CF" w14:textId="02697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R4-2107840</w:t>
            </w:r>
          </w:p>
        </w:tc>
        <w:tc>
          <w:tcPr>
            <w:tcW w:w="0" w:type="auto"/>
          </w:tcPr>
          <w:p w14:paraId="0706AD75" w14:textId="24174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AMPR for UL MIMO</w:t>
            </w:r>
          </w:p>
        </w:tc>
        <w:tc>
          <w:tcPr>
            <w:tcW w:w="0" w:type="auto"/>
          </w:tcPr>
          <w:p w14:paraId="26391535" w14:textId="2BC761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EF5277" w14:textId="1AFE86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3B92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4AD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91D8A8" w14:textId="77777777" w:rsidTr="003F2FDA">
        <w:tc>
          <w:tcPr>
            <w:tcW w:w="0" w:type="auto"/>
          </w:tcPr>
          <w:p w14:paraId="7755363C" w14:textId="673159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R4-2107841</w:t>
            </w:r>
          </w:p>
        </w:tc>
        <w:tc>
          <w:tcPr>
            <w:tcW w:w="0" w:type="auto"/>
          </w:tcPr>
          <w:p w14:paraId="1B0E9076" w14:textId="6B3A0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applicability and rules for simultaneous RxTx</w:t>
            </w:r>
          </w:p>
        </w:tc>
        <w:tc>
          <w:tcPr>
            <w:tcW w:w="0" w:type="auto"/>
          </w:tcPr>
          <w:p w14:paraId="18C8D1AA" w14:textId="2BA927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203594" w14:textId="136AA8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B472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06C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6EB575" w14:textId="77777777" w:rsidTr="003F2FDA">
        <w:tc>
          <w:tcPr>
            <w:tcW w:w="0" w:type="auto"/>
          </w:tcPr>
          <w:p w14:paraId="5BC5FC82" w14:textId="7D343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R4-2107842</w:t>
            </w:r>
          </w:p>
        </w:tc>
        <w:tc>
          <w:tcPr>
            <w:tcW w:w="0" w:type="auto"/>
          </w:tcPr>
          <w:p w14:paraId="5574FA04" w14:textId="562B2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release independent for simultaneous Rx/Tx</w:t>
            </w:r>
          </w:p>
        </w:tc>
        <w:tc>
          <w:tcPr>
            <w:tcW w:w="0" w:type="auto"/>
          </w:tcPr>
          <w:p w14:paraId="03A84FC9" w14:textId="4FD36A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B098DCF" w14:textId="7CA24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923C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60A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4E9BD3" w14:textId="77777777" w:rsidTr="003F2FDA">
        <w:tc>
          <w:tcPr>
            <w:tcW w:w="0" w:type="auto"/>
          </w:tcPr>
          <w:p w14:paraId="6F1304DB" w14:textId="20BCE4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R4-2107843</w:t>
            </w:r>
          </w:p>
        </w:tc>
        <w:tc>
          <w:tcPr>
            <w:tcW w:w="0" w:type="auto"/>
          </w:tcPr>
          <w:p w14:paraId="47AE35A7" w14:textId="099C2C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 for the inter-band combinations having more than two bands</w:t>
            </w:r>
          </w:p>
        </w:tc>
        <w:tc>
          <w:tcPr>
            <w:tcW w:w="0" w:type="auto"/>
          </w:tcPr>
          <w:p w14:paraId="014D1752" w14:textId="47561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5845B7E" w14:textId="4D876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B694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7E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82A253" w14:textId="77777777" w:rsidTr="003F2FDA">
        <w:tc>
          <w:tcPr>
            <w:tcW w:w="0" w:type="auto"/>
          </w:tcPr>
          <w:p w14:paraId="1143F6FC" w14:textId="499A3F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R4-2107844</w:t>
            </w:r>
          </w:p>
        </w:tc>
        <w:tc>
          <w:tcPr>
            <w:tcW w:w="0" w:type="auto"/>
          </w:tcPr>
          <w:p w14:paraId="7766D2EC" w14:textId="3D8289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simultaneous Rx/Tx for </w:t>
            </w:r>
            <w:r>
              <w:rPr>
                <w:sz w:val="16"/>
              </w:rPr>
              <w:lastRenderedPageBreak/>
              <w:t>synchronous/asynchronous NR-DC</w:t>
            </w:r>
          </w:p>
        </w:tc>
        <w:tc>
          <w:tcPr>
            <w:tcW w:w="0" w:type="auto"/>
          </w:tcPr>
          <w:p w14:paraId="3EB69C79" w14:textId="53E123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7E9DA7CB" w14:textId="7F0F59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B0E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2E832" w14:textId="0AFBA3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2108007</w:t>
            </w:r>
          </w:p>
        </w:tc>
      </w:tr>
      <w:tr w:rsidR="003F2FDA" w14:paraId="0D0C4238" w14:textId="77777777" w:rsidTr="003F2FDA">
        <w:tc>
          <w:tcPr>
            <w:tcW w:w="0" w:type="auto"/>
          </w:tcPr>
          <w:p w14:paraId="50DB636A" w14:textId="2A551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R4-2107845</w:t>
            </w:r>
          </w:p>
        </w:tc>
        <w:tc>
          <w:tcPr>
            <w:tcW w:w="0" w:type="auto"/>
          </w:tcPr>
          <w:p w14:paraId="0B81CD20" w14:textId="1C7CB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0DA70285" w14:textId="77B57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5B185D24" w14:textId="06DD82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0BA0A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1F0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456BEB" w14:textId="77777777" w:rsidTr="003F2FDA">
        <w:tc>
          <w:tcPr>
            <w:tcW w:w="0" w:type="auto"/>
          </w:tcPr>
          <w:p w14:paraId="278BA4F5" w14:textId="5849F4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  <w:tc>
          <w:tcPr>
            <w:tcW w:w="0" w:type="auto"/>
          </w:tcPr>
          <w:p w14:paraId="33440F44" w14:textId="284351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550A6963" w14:textId="3991AA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B79D1F6" w14:textId="244689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B7879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700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3D464B" w14:textId="77777777" w:rsidTr="003F2FDA">
        <w:tc>
          <w:tcPr>
            <w:tcW w:w="0" w:type="auto"/>
          </w:tcPr>
          <w:p w14:paraId="7C316D93" w14:textId="13BE9A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R4-2107847</w:t>
            </w:r>
          </w:p>
        </w:tc>
        <w:tc>
          <w:tcPr>
            <w:tcW w:w="0" w:type="auto"/>
          </w:tcPr>
          <w:p w14:paraId="0F45A81A" w14:textId="122C2A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7E4E9F1F" w14:textId="436084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93B5283" w14:textId="68C50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D934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0FB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5F20D4" w14:textId="77777777" w:rsidTr="003F2FDA">
        <w:tc>
          <w:tcPr>
            <w:tcW w:w="0" w:type="auto"/>
          </w:tcPr>
          <w:p w14:paraId="14887597" w14:textId="4A7B4A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  <w:tc>
          <w:tcPr>
            <w:tcW w:w="0" w:type="auto"/>
          </w:tcPr>
          <w:p w14:paraId="5213D3AF" w14:textId="76D375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5DACB265" w14:textId="296137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544B404" w14:textId="119C3C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BAE9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829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9E385A" w14:textId="77777777" w:rsidTr="003F2FDA">
        <w:tc>
          <w:tcPr>
            <w:tcW w:w="0" w:type="auto"/>
          </w:tcPr>
          <w:p w14:paraId="2BE41B6C" w14:textId="4BE49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R4-2107849</w:t>
            </w:r>
          </w:p>
        </w:tc>
        <w:tc>
          <w:tcPr>
            <w:tcW w:w="0" w:type="auto"/>
          </w:tcPr>
          <w:p w14:paraId="68FCD9DF" w14:textId="1B53FA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Pcmax,c definition for FR1 intra-band contiguous and non-contiguous UL CA</w:t>
            </w:r>
          </w:p>
        </w:tc>
        <w:tc>
          <w:tcPr>
            <w:tcW w:w="0" w:type="auto"/>
          </w:tcPr>
          <w:p w14:paraId="473F1F78" w14:textId="7FAF3B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A7282B" w14:textId="008B49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6BCD0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48C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7BBFDF" w14:textId="77777777" w:rsidTr="003F2FDA">
        <w:tc>
          <w:tcPr>
            <w:tcW w:w="0" w:type="auto"/>
          </w:tcPr>
          <w:p w14:paraId="66BA12EA" w14:textId="417CB7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R4-2107850</w:t>
            </w:r>
          </w:p>
        </w:tc>
        <w:tc>
          <w:tcPr>
            <w:tcW w:w="0" w:type="auto"/>
          </w:tcPr>
          <w:p w14:paraId="0B748F4D" w14:textId="68AA2C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intra-band UL NC CA architecture options and MPR requirements</w:t>
            </w:r>
          </w:p>
        </w:tc>
        <w:tc>
          <w:tcPr>
            <w:tcW w:w="0" w:type="auto"/>
          </w:tcPr>
          <w:p w14:paraId="11AA2CDB" w14:textId="63693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488783A8" w14:textId="56842E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D2A3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3FC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305A15" w14:textId="77777777" w:rsidTr="003F2FDA">
        <w:tc>
          <w:tcPr>
            <w:tcW w:w="0" w:type="auto"/>
          </w:tcPr>
          <w:p w14:paraId="77A7D192" w14:textId="12FC95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R4-2107851</w:t>
            </w:r>
          </w:p>
        </w:tc>
        <w:tc>
          <w:tcPr>
            <w:tcW w:w="0" w:type="auto"/>
          </w:tcPr>
          <w:p w14:paraId="7C1FC625" w14:textId="7F0F4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UL contiguous CA for UL MIMO</w:t>
            </w:r>
          </w:p>
        </w:tc>
        <w:tc>
          <w:tcPr>
            <w:tcW w:w="0" w:type="auto"/>
          </w:tcPr>
          <w:p w14:paraId="6A01803C" w14:textId="089144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A1754E" w14:textId="47F72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1E26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E7F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8AAA81" w14:textId="77777777" w:rsidTr="003F2FDA">
        <w:tc>
          <w:tcPr>
            <w:tcW w:w="0" w:type="auto"/>
          </w:tcPr>
          <w:p w14:paraId="252F9F09" w14:textId="55BBD8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  <w:tc>
          <w:tcPr>
            <w:tcW w:w="0" w:type="auto"/>
          </w:tcPr>
          <w:p w14:paraId="2EF4DC42" w14:textId="225F25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02B2AE77" w14:textId="372DC2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DBC095" w14:textId="717ACC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77D4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458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8FC627" w14:textId="77777777" w:rsidTr="003F2FDA">
        <w:tc>
          <w:tcPr>
            <w:tcW w:w="0" w:type="auto"/>
          </w:tcPr>
          <w:p w14:paraId="11B0198F" w14:textId="30B190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R4-2107853</w:t>
            </w:r>
          </w:p>
        </w:tc>
        <w:tc>
          <w:tcPr>
            <w:tcW w:w="0" w:type="auto"/>
          </w:tcPr>
          <w:p w14:paraId="2BD14975" w14:textId="26F2D9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CBM UE architecture</w:t>
            </w:r>
          </w:p>
        </w:tc>
        <w:tc>
          <w:tcPr>
            <w:tcW w:w="0" w:type="auto"/>
          </w:tcPr>
          <w:p w14:paraId="16FBE46C" w14:textId="4D9AF7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876D1AF" w14:textId="4D1A80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5707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D4869" w14:textId="0CC664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R4-2107988</w:t>
            </w:r>
          </w:p>
        </w:tc>
      </w:tr>
      <w:tr w:rsidR="003F2FDA" w14:paraId="6ACD1957" w14:textId="77777777" w:rsidTr="003F2FDA">
        <w:tc>
          <w:tcPr>
            <w:tcW w:w="0" w:type="auto"/>
          </w:tcPr>
          <w:p w14:paraId="43EEA261" w14:textId="59521D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R4-2107854</w:t>
            </w:r>
          </w:p>
        </w:tc>
        <w:tc>
          <w:tcPr>
            <w:tcW w:w="0" w:type="auto"/>
          </w:tcPr>
          <w:p w14:paraId="34D83C7B" w14:textId="3E4F5E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interband UL CA</w:t>
            </w:r>
          </w:p>
        </w:tc>
        <w:tc>
          <w:tcPr>
            <w:tcW w:w="0" w:type="auto"/>
          </w:tcPr>
          <w:p w14:paraId="6694FAF8" w14:textId="05F0EF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6CF673" w14:textId="07234E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378B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A7D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6CDC49" w14:textId="77777777" w:rsidTr="003F2FDA">
        <w:tc>
          <w:tcPr>
            <w:tcW w:w="0" w:type="auto"/>
          </w:tcPr>
          <w:p w14:paraId="073555FC" w14:textId="154BB0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R4-2107855</w:t>
            </w:r>
          </w:p>
        </w:tc>
        <w:tc>
          <w:tcPr>
            <w:tcW w:w="0" w:type="auto"/>
          </w:tcPr>
          <w:p w14:paraId="24304824" w14:textId="13B6E3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6B4C4B44" w14:textId="6A4525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8F066C3" w14:textId="79CE4A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A338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71B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DD0A5A" w14:textId="77777777" w:rsidTr="003F2FDA">
        <w:tc>
          <w:tcPr>
            <w:tcW w:w="0" w:type="auto"/>
          </w:tcPr>
          <w:p w14:paraId="319B7E34" w14:textId="54E2F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R4-2107856</w:t>
            </w:r>
          </w:p>
        </w:tc>
        <w:tc>
          <w:tcPr>
            <w:tcW w:w="0" w:type="auto"/>
          </w:tcPr>
          <w:p w14:paraId="354554ED" w14:textId="22401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3FD7DF3D" w14:textId="0F2A74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9C0A84" w14:textId="6AD20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4C3E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CDD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EA06EE" w14:textId="77777777" w:rsidTr="003F2FDA">
        <w:tc>
          <w:tcPr>
            <w:tcW w:w="0" w:type="auto"/>
          </w:tcPr>
          <w:p w14:paraId="2174B0A7" w14:textId="4D18A0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R4-2107857</w:t>
            </w:r>
          </w:p>
        </w:tc>
        <w:tc>
          <w:tcPr>
            <w:tcW w:w="0" w:type="auto"/>
          </w:tcPr>
          <w:p w14:paraId="14A9C98B" w14:textId="44D0E4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gap for FR2</w:t>
            </w:r>
          </w:p>
        </w:tc>
        <w:tc>
          <w:tcPr>
            <w:tcW w:w="0" w:type="auto"/>
          </w:tcPr>
          <w:p w14:paraId="50A588ED" w14:textId="1CD7F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82C51C" w14:textId="23794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D0BB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D99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184620" w14:textId="77777777" w:rsidTr="003F2FDA">
        <w:tc>
          <w:tcPr>
            <w:tcW w:w="0" w:type="auto"/>
          </w:tcPr>
          <w:p w14:paraId="6401A3D3" w14:textId="62471E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R4-2107858</w:t>
            </w:r>
          </w:p>
        </w:tc>
        <w:tc>
          <w:tcPr>
            <w:tcW w:w="0" w:type="auto"/>
          </w:tcPr>
          <w:p w14:paraId="2DF6CFDD" w14:textId="5D691B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default DC location and offset signalling</w:t>
            </w:r>
          </w:p>
        </w:tc>
        <w:tc>
          <w:tcPr>
            <w:tcW w:w="0" w:type="auto"/>
          </w:tcPr>
          <w:p w14:paraId="70910E93" w14:textId="243F3D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7E90D93" w14:textId="293976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BA7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395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C54ABA" w14:textId="77777777" w:rsidTr="003F2FDA">
        <w:tc>
          <w:tcPr>
            <w:tcW w:w="0" w:type="auto"/>
          </w:tcPr>
          <w:p w14:paraId="0D1FF094" w14:textId="46D0B6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R4-2107859</w:t>
            </w:r>
          </w:p>
        </w:tc>
        <w:tc>
          <w:tcPr>
            <w:tcW w:w="0" w:type="auto"/>
          </w:tcPr>
          <w:p w14:paraId="1D5D0C13" w14:textId="4FF76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CA BW classes</w:t>
            </w:r>
          </w:p>
        </w:tc>
        <w:tc>
          <w:tcPr>
            <w:tcW w:w="0" w:type="auto"/>
          </w:tcPr>
          <w:p w14:paraId="15A4F21F" w14:textId="6243D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3E95218" w14:textId="5F1EB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FF63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547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C26934" w14:textId="77777777" w:rsidTr="003F2FDA">
        <w:tc>
          <w:tcPr>
            <w:tcW w:w="0" w:type="auto"/>
          </w:tcPr>
          <w:p w14:paraId="2FAB9021" w14:textId="394AC9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R4-2107860</w:t>
            </w:r>
          </w:p>
        </w:tc>
        <w:tc>
          <w:tcPr>
            <w:tcW w:w="0" w:type="auto"/>
          </w:tcPr>
          <w:p w14:paraId="63C50173" w14:textId="05241C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17D59337" w14:textId="55742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77D50CF" w14:textId="64C5A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921F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A30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46E897" w14:textId="77777777" w:rsidTr="003F2FDA">
        <w:tc>
          <w:tcPr>
            <w:tcW w:w="0" w:type="auto"/>
          </w:tcPr>
          <w:p w14:paraId="7F6DD785" w14:textId="5655CC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R4-2107861</w:t>
            </w:r>
          </w:p>
        </w:tc>
        <w:tc>
          <w:tcPr>
            <w:tcW w:w="0" w:type="auto"/>
          </w:tcPr>
          <w:p w14:paraId="33F209BF" w14:textId="349667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RF requirement for FR2 HST</w:t>
            </w:r>
          </w:p>
        </w:tc>
        <w:tc>
          <w:tcPr>
            <w:tcW w:w="0" w:type="auto"/>
          </w:tcPr>
          <w:p w14:paraId="676CA4BF" w14:textId="09046E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F934B6" w14:textId="0A047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6817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DBD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47E04" w14:textId="77777777" w:rsidTr="003F2FDA">
        <w:tc>
          <w:tcPr>
            <w:tcW w:w="0" w:type="auto"/>
          </w:tcPr>
          <w:p w14:paraId="3BCBE087" w14:textId="04832B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R4-2107862</w:t>
            </w:r>
          </w:p>
        </w:tc>
        <w:tc>
          <w:tcPr>
            <w:tcW w:w="0" w:type="auto"/>
          </w:tcPr>
          <w:p w14:paraId="177164DA" w14:textId="37231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7436AF72" w14:textId="58F4F8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F5A7B7" w14:textId="48DEA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3008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A80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3F7E6F" w14:textId="77777777" w:rsidTr="003F2FDA">
        <w:tc>
          <w:tcPr>
            <w:tcW w:w="0" w:type="auto"/>
          </w:tcPr>
          <w:p w14:paraId="6C115074" w14:textId="62E218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R4-2107863</w:t>
            </w:r>
          </w:p>
        </w:tc>
        <w:tc>
          <w:tcPr>
            <w:tcW w:w="0" w:type="auto"/>
          </w:tcPr>
          <w:p w14:paraId="6F48672D" w14:textId="16E41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coexistence evaluation necessity in n14</w:t>
            </w:r>
          </w:p>
        </w:tc>
        <w:tc>
          <w:tcPr>
            <w:tcW w:w="0" w:type="auto"/>
          </w:tcPr>
          <w:p w14:paraId="47AB1F0F" w14:textId="486201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AD36A14" w14:textId="72F306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993C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CC0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1ADC4C" w14:textId="77777777" w:rsidTr="003F2FDA">
        <w:tc>
          <w:tcPr>
            <w:tcW w:w="0" w:type="auto"/>
          </w:tcPr>
          <w:p w14:paraId="15E42CF7" w14:textId="328229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R4-2107864</w:t>
            </w:r>
          </w:p>
        </w:tc>
        <w:tc>
          <w:tcPr>
            <w:tcW w:w="0" w:type="auto"/>
          </w:tcPr>
          <w:p w14:paraId="6D9DAFFB" w14:textId="46717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Feasibility of DL frequency range in FDD band used for SL operation</w:t>
            </w:r>
          </w:p>
        </w:tc>
        <w:tc>
          <w:tcPr>
            <w:tcW w:w="0" w:type="auto"/>
          </w:tcPr>
          <w:p w14:paraId="55752F7C" w14:textId="095457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AB9944" w14:textId="03B1A2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238A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902C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ED45BD" w14:textId="77777777" w:rsidTr="003F2FDA">
        <w:tc>
          <w:tcPr>
            <w:tcW w:w="0" w:type="auto"/>
          </w:tcPr>
          <w:p w14:paraId="59256042" w14:textId="43993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R4-2107865</w:t>
            </w:r>
          </w:p>
        </w:tc>
        <w:tc>
          <w:tcPr>
            <w:tcW w:w="0" w:type="auto"/>
          </w:tcPr>
          <w:p w14:paraId="09EA9C05" w14:textId="68EA68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08702FB5" w14:textId="03B3D1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E2D598" w14:textId="24815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2913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A0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D71132" w14:textId="77777777" w:rsidTr="003F2FDA">
        <w:tc>
          <w:tcPr>
            <w:tcW w:w="0" w:type="auto"/>
          </w:tcPr>
          <w:p w14:paraId="7E5E6A93" w14:textId="07BB8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R4-2107866</w:t>
            </w:r>
          </w:p>
        </w:tc>
        <w:tc>
          <w:tcPr>
            <w:tcW w:w="0" w:type="auto"/>
          </w:tcPr>
          <w:p w14:paraId="072B7621" w14:textId="3FA26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bandwidth for newly introduced SL bands</w:t>
            </w:r>
          </w:p>
        </w:tc>
        <w:tc>
          <w:tcPr>
            <w:tcW w:w="0" w:type="auto"/>
          </w:tcPr>
          <w:p w14:paraId="295F72AF" w14:textId="552060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BF5ADF" w14:textId="561EC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0DF8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E97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52DC1B" w14:textId="77777777" w:rsidTr="003F2FDA">
        <w:tc>
          <w:tcPr>
            <w:tcW w:w="0" w:type="auto"/>
          </w:tcPr>
          <w:p w14:paraId="6A01F19C" w14:textId="3ED2A1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R4-2107867</w:t>
            </w:r>
          </w:p>
        </w:tc>
        <w:tc>
          <w:tcPr>
            <w:tcW w:w="0" w:type="auto"/>
          </w:tcPr>
          <w:p w14:paraId="679EE149" w14:textId="318C3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Sidelink in NR Band n14 and Coexistence Studies</w:t>
            </w:r>
          </w:p>
        </w:tc>
        <w:tc>
          <w:tcPr>
            <w:tcW w:w="0" w:type="auto"/>
          </w:tcPr>
          <w:p w14:paraId="553591C6" w14:textId="6A672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FirstNet</w:t>
            </w:r>
          </w:p>
        </w:tc>
        <w:tc>
          <w:tcPr>
            <w:tcW w:w="0" w:type="auto"/>
          </w:tcPr>
          <w:p w14:paraId="0326341F" w14:textId="1285E1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AA3EE8" w14:textId="5ADBEF7C" w:rsidR="003F2FDA" w:rsidRPr="003F2FDA" w:rsidRDefault="00CA0AF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R4-2111535</w:t>
            </w:r>
          </w:p>
        </w:tc>
        <w:tc>
          <w:tcPr>
            <w:tcW w:w="0" w:type="auto"/>
          </w:tcPr>
          <w:p w14:paraId="7D3C4C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7399BB" w14:textId="77777777" w:rsidTr="003F2FDA">
        <w:tc>
          <w:tcPr>
            <w:tcW w:w="0" w:type="auto"/>
          </w:tcPr>
          <w:p w14:paraId="1732F42F" w14:textId="4EDD6C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R4-2107868</w:t>
            </w:r>
          </w:p>
        </w:tc>
        <w:tc>
          <w:tcPr>
            <w:tcW w:w="0" w:type="auto"/>
          </w:tcPr>
          <w:p w14:paraId="18CE7C07" w14:textId="1F996F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operating scenarios for Uu and SL operating in the same license band</w:t>
            </w:r>
          </w:p>
        </w:tc>
        <w:tc>
          <w:tcPr>
            <w:tcW w:w="0" w:type="auto"/>
          </w:tcPr>
          <w:p w14:paraId="4478E0EC" w14:textId="5C63EA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59A967" w14:textId="0022BD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C4D5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788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BE006C" w14:textId="77777777" w:rsidTr="003F2FDA">
        <w:tc>
          <w:tcPr>
            <w:tcW w:w="0" w:type="auto"/>
          </w:tcPr>
          <w:p w14:paraId="6B716A37" w14:textId="3022FD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R4-2107869</w:t>
            </w:r>
          </w:p>
        </w:tc>
        <w:tc>
          <w:tcPr>
            <w:tcW w:w="0" w:type="auto"/>
          </w:tcPr>
          <w:p w14:paraId="7904C32D" w14:textId="4956E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synchronous operation for Uu and SL operating in the same licensed band</w:t>
            </w:r>
          </w:p>
        </w:tc>
        <w:tc>
          <w:tcPr>
            <w:tcW w:w="0" w:type="auto"/>
          </w:tcPr>
          <w:p w14:paraId="46C097A6" w14:textId="257AE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869059" w14:textId="783670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5C86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C7E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8FAF34" w14:textId="77777777" w:rsidTr="003F2FDA">
        <w:tc>
          <w:tcPr>
            <w:tcW w:w="0" w:type="auto"/>
          </w:tcPr>
          <w:p w14:paraId="7C02C4A6" w14:textId="10413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R4-2107870</w:t>
            </w:r>
          </w:p>
        </w:tc>
        <w:tc>
          <w:tcPr>
            <w:tcW w:w="0" w:type="auto"/>
          </w:tcPr>
          <w:p w14:paraId="113F1AA8" w14:textId="3117F1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intra-band V2X con-current operation</w:t>
            </w:r>
          </w:p>
        </w:tc>
        <w:tc>
          <w:tcPr>
            <w:tcW w:w="0" w:type="auto"/>
          </w:tcPr>
          <w:p w14:paraId="3CEE465E" w14:textId="7EA042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C0E6BDA" w14:textId="65349B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4C4C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5A7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17FDD0" w14:textId="77777777" w:rsidTr="003F2FDA">
        <w:tc>
          <w:tcPr>
            <w:tcW w:w="0" w:type="auto"/>
          </w:tcPr>
          <w:p w14:paraId="40CDD6BC" w14:textId="077107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R4-2107871</w:t>
            </w:r>
          </w:p>
        </w:tc>
        <w:tc>
          <w:tcPr>
            <w:tcW w:w="0" w:type="auto"/>
          </w:tcPr>
          <w:p w14:paraId="33B3B899" w14:textId="16480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10BD984E" w14:textId="64DF69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5488B031" w14:textId="69E1E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DC29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FF5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288AA2" w14:textId="77777777" w:rsidTr="003F2FDA">
        <w:tc>
          <w:tcPr>
            <w:tcW w:w="0" w:type="auto"/>
          </w:tcPr>
          <w:p w14:paraId="5A9B0E2B" w14:textId="665B25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R4-2107872</w:t>
            </w:r>
          </w:p>
        </w:tc>
        <w:tc>
          <w:tcPr>
            <w:tcW w:w="0" w:type="auto"/>
          </w:tcPr>
          <w:p w14:paraId="097B7D30" w14:textId="51CA83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NR V2X</w:t>
            </w:r>
          </w:p>
        </w:tc>
        <w:tc>
          <w:tcPr>
            <w:tcW w:w="0" w:type="auto"/>
          </w:tcPr>
          <w:p w14:paraId="617E4DB0" w14:textId="6128C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773C11" w14:textId="737A8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483D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CA0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593BEE" w14:textId="77777777" w:rsidTr="003F2FDA">
        <w:tc>
          <w:tcPr>
            <w:tcW w:w="0" w:type="auto"/>
          </w:tcPr>
          <w:p w14:paraId="13D868FC" w14:textId="735D03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R4-2107873</w:t>
            </w:r>
          </w:p>
        </w:tc>
        <w:tc>
          <w:tcPr>
            <w:tcW w:w="0" w:type="auto"/>
          </w:tcPr>
          <w:p w14:paraId="70405041" w14:textId="525E66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MPR/A-MPR for PC2 NR V2X</w:t>
            </w:r>
          </w:p>
        </w:tc>
        <w:tc>
          <w:tcPr>
            <w:tcW w:w="0" w:type="auto"/>
          </w:tcPr>
          <w:p w14:paraId="6E53BD1B" w14:textId="0A922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D8A9971" w14:textId="253BFF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2D35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78B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7E3381" w14:textId="77777777" w:rsidTr="003F2FDA">
        <w:tc>
          <w:tcPr>
            <w:tcW w:w="0" w:type="auto"/>
          </w:tcPr>
          <w:p w14:paraId="3C50848D" w14:textId="1C8ACE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R4-2107874</w:t>
            </w:r>
          </w:p>
        </w:tc>
        <w:tc>
          <w:tcPr>
            <w:tcW w:w="0" w:type="auto"/>
          </w:tcPr>
          <w:p w14:paraId="77F9DEE0" w14:textId="140FC2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coexistence evaluation for PC2 SL UE in licensed band n38</w:t>
            </w:r>
          </w:p>
        </w:tc>
        <w:tc>
          <w:tcPr>
            <w:tcW w:w="0" w:type="auto"/>
          </w:tcPr>
          <w:p w14:paraId="47E8266B" w14:textId="3B9389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016B834" w14:textId="26153A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A57A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706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23FD02" w14:textId="77777777" w:rsidTr="003F2FDA">
        <w:tc>
          <w:tcPr>
            <w:tcW w:w="0" w:type="auto"/>
          </w:tcPr>
          <w:p w14:paraId="0F11ACAA" w14:textId="7FADD9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  <w:tc>
          <w:tcPr>
            <w:tcW w:w="0" w:type="auto"/>
          </w:tcPr>
          <w:p w14:paraId="3419AE7B" w14:textId="4B8DDB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58476B6A" w14:textId="1C3BB7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6F0AD54" w14:textId="39F76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3657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980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E58CCC" w14:textId="77777777" w:rsidTr="003F2FDA">
        <w:tc>
          <w:tcPr>
            <w:tcW w:w="0" w:type="auto"/>
          </w:tcPr>
          <w:p w14:paraId="7AF5B917" w14:textId="54576A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R4-2107876</w:t>
            </w:r>
          </w:p>
        </w:tc>
        <w:tc>
          <w:tcPr>
            <w:tcW w:w="0" w:type="auto"/>
          </w:tcPr>
          <w:p w14:paraId="3FCAB26D" w14:textId="38AE6A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[145] NR_ext_to_71GHz_Part1</w:t>
            </w:r>
          </w:p>
        </w:tc>
        <w:tc>
          <w:tcPr>
            <w:tcW w:w="0" w:type="auto"/>
          </w:tcPr>
          <w:p w14:paraId="5E2BC368" w14:textId="16405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FF45561" w14:textId="3E239D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7C59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3DF2D" w14:textId="776A52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R4-2107997</w:t>
            </w:r>
          </w:p>
        </w:tc>
      </w:tr>
      <w:tr w:rsidR="003F2FDA" w14:paraId="3B5E2C6E" w14:textId="77777777" w:rsidTr="003F2FDA">
        <w:tc>
          <w:tcPr>
            <w:tcW w:w="0" w:type="auto"/>
          </w:tcPr>
          <w:p w14:paraId="02C22901" w14:textId="26DB4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R4-2107877</w:t>
            </w:r>
          </w:p>
        </w:tc>
        <w:tc>
          <w:tcPr>
            <w:tcW w:w="0" w:type="auto"/>
          </w:tcPr>
          <w:p w14:paraId="6DABC774" w14:textId="44B8EF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maximum channel bandwidth and channelization for NR operation in 52.6 to 71 GHz</w:t>
            </w:r>
          </w:p>
        </w:tc>
        <w:tc>
          <w:tcPr>
            <w:tcW w:w="0" w:type="auto"/>
          </w:tcPr>
          <w:p w14:paraId="720FA0E8" w14:textId="05D61E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C9CC71C" w14:textId="02652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8F6D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838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C564CF" w14:textId="77777777" w:rsidTr="003F2FDA">
        <w:tc>
          <w:tcPr>
            <w:tcW w:w="0" w:type="auto"/>
          </w:tcPr>
          <w:p w14:paraId="4B8B2CE6" w14:textId="2FB91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R4-2107878</w:t>
            </w:r>
          </w:p>
        </w:tc>
        <w:tc>
          <w:tcPr>
            <w:tcW w:w="0" w:type="auto"/>
          </w:tcPr>
          <w:p w14:paraId="3546478D" w14:textId="6B5001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OTA test method in 52.6 – 71 GHz</w:t>
            </w:r>
          </w:p>
        </w:tc>
        <w:tc>
          <w:tcPr>
            <w:tcW w:w="0" w:type="auto"/>
          </w:tcPr>
          <w:p w14:paraId="6433B773" w14:textId="775DB0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119EB4" w14:textId="603E0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0236C2" w14:textId="666D6AA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B82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C8BAE1" w14:textId="77777777" w:rsidTr="003F2FDA">
        <w:tc>
          <w:tcPr>
            <w:tcW w:w="0" w:type="auto"/>
          </w:tcPr>
          <w:p w14:paraId="762C837A" w14:textId="00B5F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R4-2107879</w:t>
            </w:r>
          </w:p>
        </w:tc>
        <w:tc>
          <w:tcPr>
            <w:tcW w:w="0" w:type="auto"/>
          </w:tcPr>
          <w:p w14:paraId="24BCCCDE" w14:textId="6097BA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 definition on 52.6 – 71 GHz</w:t>
            </w:r>
          </w:p>
        </w:tc>
        <w:tc>
          <w:tcPr>
            <w:tcW w:w="0" w:type="auto"/>
          </w:tcPr>
          <w:p w14:paraId="7A0C29B3" w14:textId="37D92D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A8BC0D" w14:textId="21B6C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431A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29A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584FED" w14:textId="77777777" w:rsidTr="003F2FDA">
        <w:tc>
          <w:tcPr>
            <w:tcW w:w="0" w:type="auto"/>
          </w:tcPr>
          <w:p w14:paraId="4E7BAE10" w14:textId="2CFF0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R4-2107880</w:t>
            </w:r>
          </w:p>
        </w:tc>
        <w:tc>
          <w:tcPr>
            <w:tcW w:w="0" w:type="auto"/>
          </w:tcPr>
          <w:p w14:paraId="79D17892" w14:textId="4FA41F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740B744B" w14:textId="665C86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67959CD" w14:textId="06B3C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7717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5A6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EA1D60" w14:textId="77777777" w:rsidTr="003F2FDA">
        <w:tc>
          <w:tcPr>
            <w:tcW w:w="0" w:type="auto"/>
          </w:tcPr>
          <w:p w14:paraId="1666F91B" w14:textId="2675E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R4-2107881</w:t>
            </w:r>
          </w:p>
        </w:tc>
        <w:tc>
          <w:tcPr>
            <w:tcW w:w="0" w:type="auto"/>
          </w:tcPr>
          <w:p w14:paraId="076F5149" w14:textId="156747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phase continuity and power consistency for PUCCH and PUSCH repetition</w:t>
            </w:r>
          </w:p>
        </w:tc>
        <w:tc>
          <w:tcPr>
            <w:tcW w:w="0" w:type="auto"/>
          </w:tcPr>
          <w:p w14:paraId="548E1424" w14:textId="3631EB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A792E0" w14:textId="34320A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BA87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CF1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54B568" w14:textId="77777777" w:rsidTr="003F2FDA">
        <w:tc>
          <w:tcPr>
            <w:tcW w:w="0" w:type="auto"/>
          </w:tcPr>
          <w:p w14:paraId="61581551" w14:textId="35C04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R4-2107882</w:t>
            </w:r>
          </w:p>
        </w:tc>
        <w:tc>
          <w:tcPr>
            <w:tcW w:w="0" w:type="auto"/>
          </w:tcPr>
          <w:p w14:paraId="0B36A383" w14:textId="2C8B6D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impact to RF requirements for FeMIMO</w:t>
            </w:r>
          </w:p>
        </w:tc>
        <w:tc>
          <w:tcPr>
            <w:tcW w:w="0" w:type="auto"/>
          </w:tcPr>
          <w:p w14:paraId="4A2B9F52" w14:textId="7BFB62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68BF89D" w14:textId="760E4F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CD61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3C4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03D06F" w14:textId="77777777" w:rsidTr="003F2FDA">
        <w:tc>
          <w:tcPr>
            <w:tcW w:w="0" w:type="auto"/>
          </w:tcPr>
          <w:p w14:paraId="6F240E7A" w14:textId="2B5FEF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R4-2107883</w:t>
            </w:r>
          </w:p>
        </w:tc>
        <w:tc>
          <w:tcPr>
            <w:tcW w:w="0" w:type="auto"/>
          </w:tcPr>
          <w:p w14:paraId="554C5322" w14:textId="1A670A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</w:t>
            </w:r>
          </w:p>
        </w:tc>
        <w:tc>
          <w:tcPr>
            <w:tcW w:w="0" w:type="auto"/>
          </w:tcPr>
          <w:p w14:paraId="6C1E2015" w14:textId="7E1D08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C1B293" w14:textId="3ACF0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EC8F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793F4" w14:textId="33BD8F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R4-2108005</w:t>
            </w:r>
          </w:p>
        </w:tc>
      </w:tr>
      <w:tr w:rsidR="003F2FDA" w14:paraId="761F7179" w14:textId="77777777" w:rsidTr="003F2FDA">
        <w:tc>
          <w:tcPr>
            <w:tcW w:w="0" w:type="auto"/>
          </w:tcPr>
          <w:p w14:paraId="7DD212A2" w14:textId="2F5138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R4-2107884</w:t>
            </w:r>
          </w:p>
        </w:tc>
        <w:tc>
          <w:tcPr>
            <w:tcW w:w="0" w:type="auto"/>
          </w:tcPr>
          <w:p w14:paraId="7F21CB95" w14:textId="59E9B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clarification RedCap WI scope including SUL support</w:t>
            </w:r>
          </w:p>
        </w:tc>
        <w:tc>
          <w:tcPr>
            <w:tcW w:w="0" w:type="auto"/>
          </w:tcPr>
          <w:p w14:paraId="4E8C0159" w14:textId="768C2F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1C94A9" w14:textId="7B0AD2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8015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E3D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9A888F" w14:textId="77777777" w:rsidTr="003F2FDA">
        <w:tc>
          <w:tcPr>
            <w:tcW w:w="0" w:type="auto"/>
          </w:tcPr>
          <w:p w14:paraId="39DAC804" w14:textId="6975B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R4-2107885</w:t>
            </w:r>
          </w:p>
        </w:tc>
        <w:tc>
          <w:tcPr>
            <w:tcW w:w="0" w:type="auto"/>
          </w:tcPr>
          <w:p w14:paraId="193805F1" w14:textId="636FA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1548AE3E" w14:textId="4CED8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514323" w14:textId="509C84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895B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89EEC9" w14:textId="1F8B7A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R4-2108022</w:t>
            </w:r>
          </w:p>
        </w:tc>
      </w:tr>
      <w:tr w:rsidR="003F2FDA" w14:paraId="4D1DB2CB" w14:textId="77777777" w:rsidTr="003F2FDA">
        <w:tc>
          <w:tcPr>
            <w:tcW w:w="0" w:type="auto"/>
          </w:tcPr>
          <w:p w14:paraId="3E8BD8C6" w14:textId="0760FD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R4-2107886</w:t>
            </w:r>
          </w:p>
        </w:tc>
        <w:tc>
          <w:tcPr>
            <w:tcW w:w="0" w:type="auto"/>
          </w:tcPr>
          <w:p w14:paraId="16080BDC" w14:textId="2EEAC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4DBBA7ED" w14:textId="7FE557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2600FF" w14:textId="1C535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00FE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2E8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D4AFFD" w14:textId="77777777" w:rsidTr="003F2FDA">
        <w:tc>
          <w:tcPr>
            <w:tcW w:w="0" w:type="auto"/>
          </w:tcPr>
          <w:p w14:paraId="53591CCF" w14:textId="057031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R4-2107887</w:t>
            </w:r>
          </w:p>
        </w:tc>
        <w:tc>
          <w:tcPr>
            <w:tcW w:w="0" w:type="auto"/>
          </w:tcPr>
          <w:p w14:paraId="1CB324E4" w14:textId="3C2835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overlapping channels from the network perspective solution</w:t>
            </w:r>
          </w:p>
        </w:tc>
        <w:tc>
          <w:tcPr>
            <w:tcW w:w="0" w:type="auto"/>
          </w:tcPr>
          <w:p w14:paraId="1F9B03B1" w14:textId="6DA0D5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18E94E02" w14:textId="4E3D38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6258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3962A" w14:textId="1DB04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R4-2108112</w:t>
            </w:r>
          </w:p>
        </w:tc>
      </w:tr>
      <w:tr w:rsidR="003F2FDA" w14:paraId="5EFA6C9B" w14:textId="77777777" w:rsidTr="003F2FDA">
        <w:tc>
          <w:tcPr>
            <w:tcW w:w="0" w:type="auto"/>
          </w:tcPr>
          <w:p w14:paraId="6C242B57" w14:textId="482568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R4-2107888</w:t>
            </w:r>
          </w:p>
        </w:tc>
        <w:tc>
          <w:tcPr>
            <w:tcW w:w="0" w:type="auto"/>
          </w:tcPr>
          <w:p w14:paraId="429F91BB" w14:textId="5E1B49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rule based approach for delta TIB and </w:t>
            </w:r>
            <w:r>
              <w:rPr>
                <w:sz w:val="16"/>
              </w:rPr>
              <w:lastRenderedPageBreak/>
              <w:t>RIB</w:t>
            </w:r>
          </w:p>
        </w:tc>
        <w:tc>
          <w:tcPr>
            <w:tcW w:w="0" w:type="auto"/>
          </w:tcPr>
          <w:p w14:paraId="7EA686C6" w14:textId="57F14F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</w:t>
            </w:r>
          </w:p>
        </w:tc>
        <w:tc>
          <w:tcPr>
            <w:tcW w:w="0" w:type="auto"/>
          </w:tcPr>
          <w:p w14:paraId="558D63F2" w14:textId="5F880D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402B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75A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1D536D" w14:textId="77777777" w:rsidTr="003F2FDA">
        <w:tc>
          <w:tcPr>
            <w:tcW w:w="0" w:type="auto"/>
          </w:tcPr>
          <w:p w14:paraId="42E0169F" w14:textId="07164B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R4-2107889</w:t>
            </w:r>
          </w:p>
        </w:tc>
        <w:tc>
          <w:tcPr>
            <w:tcW w:w="0" w:type="auto"/>
          </w:tcPr>
          <w:p w14:paraId="29D0A083" w14:textId="7D63C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of CA configuration table</w:t>
            </w:r>
          </w:p>
        </w:tc>
        <w:tc>
          <w:tcPr>
            <w:tcW w:w="0" w:type="auto"/>
          </w:tcPr>
          <w:p w14:paraId="43AA97C2" w14:textId="7869F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8CC2F9" w14:textId="13D39E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2087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FEDA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62E57C" w14:textId="77777777" w:rsidTr="003F2FDA">
        <w:tc>
          <w:tcPr>
            <w:tcW w:w="0" w:type="auto"/>
          </w:tcPr>
          <w:p w14:paraId="0A2AC11A" w14:textId="780A7B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R4-2107890</w:t>
            </w:r>
          </w:p>
        </w:tc>
        <w:tc>
          <w:tcPr>
            <w:tcW w:w="0" w:type="auto"/>
          </w:tcPr>
          <w:p w14:paraId="253EC50F" w14:textId="453837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38.xxx to captuer the request's template and workflow</w:t>
            </w:r>
          </w:p>
        </w:tc>
        <w:tc>
          <w:tcPr>
            <w:tcW w:w="0" w:type="auto"/>
          </w:tcPr>
          <w:p w14:paraId="741A9648" w14:textId="18B9E3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042D16" w14:textId="2E6C40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4272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598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349E23" w14:textId="77777777" w:rsidTr="003F2FDA">
        <w:tc>
          <w:tcPr>
            <w:tcW w:w="0" w:type="auto"/>
          </w:tcPr>
          <w:p w14:paraId="050A2FB9" w14:textId="08A34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R4-2107891</w:t>
            </w:r>
          </w:p>
        </w:tc>
        <w:tc>
          <w:tcPr>
            <w:tcW w:w="0" w:type="auto"/>
          </w:tcPr>
          <w:p w14:paraId="72D58227" w14:textId="7BC63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Filter option B2</w:t>
            </w:r>
          </w:p>
        </w:tc>
        <w:tc>
          <w:tcPr>
            <w:tcW w:w="0" w:type="auto"/>
          </w:tcPr>
          <w:p w14:paraId="03EF09FB" w14:textId="7DF118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045EA6BF" w14:textId="25579D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2FA8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322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B65092" w14:textId="77777777" w:rsidTr="003F2FDA">
        <w:tc>
          <w:tcPr>
            <w:tcW w:w="0" w:type="auto"/>
          </w:tcPr>
          <w:p w14:paraId="34A561DC" w14:textId="5F3DAC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R4-2107892</w:t>
            </w:r>
          </w:p>
        </w:tc>
        <w:tc>
          <w:tcPr>
            <w:tcW w:w="0" w:type="auto"/>
          </w:tcPr>
          <w:p w14:paraId="47A81056" w14:textId="5C10BF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38 860</w:t>
            </w:r>
          </w:p>
        </w:tc>
        <w:tc>
          <w:tcPr>
            <w:tcW w:w="0" w:type="auto"/>
          </w:tcPr>
          <w:p w14:paraId="15877DCC" w14:textId="099A6E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09F1CAB0" w14:textId="049A17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F971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A7B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AF6C5F" w14:textId="77777777" w:rsidTr="003F2FDA">
        <w:tc>
          <w:tcPr>
            <w:tcW w:w="0" w:type="auto"/>
          </w:tcPr>
          <w:p w14:paraId="5CF10460" w14:textId="2ADD87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R4-2107893</w:t>
            </w:r>
          </w:p>
        </w:tc>
        <w:tc>
          <w:tcPr>
            <w:tcW w:w="0" w:type="auto"/>
          </w:tcPr>
          <w:p w14:paraId="2541B729" w14:textId="0FA03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651C6307" w14:textId="114C62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0FFA28" w14:textId="3A5860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FC98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78ED5" w14:textId="6B86B1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R4-2107999</w:t>
            </w:r>
          </w:p>
        </w:tc>
      </w:tr>
      <w:tr w:rsidR="003F2FDA" w14:paraId="0094FE2B" w14:textId="77777777" w:rsidTr="003F2FDA">
        <w:tc>
          <w:tcPr>
            <w:tcW w:w="0" w:type="auto"/>
          </w:tcPr>
          <w:p w14:paraId="2C6248E6" w14:textId="6EE757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R4-2107894</w:t>
            </w:r>
          </w:p>
        </w:tc>
        <w:tc>
          <w:tcPr>
            <w:tcW w:w="0" w:type="auto"/>
          </w:tcPr>
          <w:p w14:paraId="51936C0E" w14:textId="3C191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1FA54063" w14:textId="28BC9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1A3CDA4" w14:textId="663212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14BE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C4D79" w14:textId="29FAC4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R4-2108000</w:t>
            </w:r>
          </w:p>
        </w:tc>
      </w:tr>
      <w:tr w:rsidR="003F2FDA" w14:paraId="657DA76F" w14:textId="77777777" w:rsidTr="003F2FDA">
        <w:tc>
          <w:tcPr>
            <w:tcW w:w="0" w:type="auto"/>
          </w:tcPr>
          <w:p w14:paraId="6BC203C3" w14:textId="208D4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R4-2107895</w:t>
            </w:r>
          </w:p>
        </w:tc>
        <w:tc>
          <w:tcPr>
            <w:tcW w:w="0" w:type="auto"/>
          </w:tcPr>
          <w:p w14:paraId="0D172F9A" w14:textId="67B327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0" w:type="auto"/>
          </w:tcPr>
          <w:p w14:paraId="4D89DFD1" w14:textId="5F0F0E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D5C2998" w14:textId="5FB4E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B48F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D6E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F33660" w14:textId="77777777" w:rsidTr="003F2FDA">
        <w:tc>
          <w:tcPr>
            <w:tcW w:w="0" w:type="auto"/>
          </w:tcPr>
          <w:p w14:paraId="45EE531A" w14:textId="1A79F6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R4-2107896</w:t>
            </w:r>
          </w:p>
        </w:tc>
        <w:tc>
          <w:tcPr>
            <w:tcW w:w="0" w:type="auto"/>
          </w:tcPr>
          <w:p w14:paraId="62F6F678" w14:textId="53FB7F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degradation in NR n3 for PC2 UE in FDD band</w:t>
            </w:r>
          </w:p>
        </w:tc>
        <w:tc>
          <w:tcPr>
            <w:tcW w:w="0" w:type="auto"/>
          </w:tcPr>
          <w:p w14:paraId="375A3442" w14:textId="7264F4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A939993" w14:textId="26060E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776E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E367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0A3D62" w14:textId="77777777" w:rsidTr="003F2FDA">
        <w:tc>
          <w:tcPr>
            <w:tcW w:w="0" w:type="auto"/>
          </w:tcPr>
          <w:p w14:paraId="74D929B1" w14:textId="16E19F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R4-2107897</w:t>
            </w:r>
          </w:p>
        </w:tc>
        <w:tc>
          <w:tcPr>
            <w:tcW w:w="0" w:type="auto"/>
          </w:tcPr>
          <w:p w14:paraId="4A215CBE" w14:textId="68B5E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waveform configuration, parameters for link simulations and agreements</w:t>
            </w:r>
          </w:p>
        </w:tc>
        <w:tc>
          <w:tcPr>
            <w:tcW w:w="0" w:type="auto"/>
          </w:tcPr>
          <w:p w14:paraId="7CEFBF29" w14:textId="260C42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4857571" w14:textId="3F4E5C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F739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69E78" w14:textId="3C4F4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R4-2108018</w:t>
            </w:r>
          </w:p>
        </w:tc>
      </w:tr>
      <w:tr w:rsidR="003F2FDA" w14:paraId="43A43D2A" w14:textId="77777777" w:rsidTr="003F2FDA">
        <w:tc>
          <w:tcPr>
            <w:tcW w:w="0" w:type="auto"/>
          </w:tcPr>
          <w:p w14:paraId="7E85760B" w14:textId="0ECB3F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R4-2107898</w:t>
            </w:r>
          </w:p>
        </w:tc>
        <w:tc>
          <w:tcPr>
            <w:tcW w:w="0" w:type="auto"/>
          </w:tcPr>
          <w:p w14:paraId="610E92A8" w14:textId="263E20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0" w:type="auto"/>
          </w:tcPr>
          <w:p w14:paraId="071D313E" w14:textId="387B2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5F6D4D2" w14:textId="68D951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4F1F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11F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819CED" w14:textId="77777777" w:rsidTr="003F2FDA">
        <w:tc>
          <w:tcPr>
            <w:tcW w:w="0" w:type="auto"/>
          </w:tcPr>
          <w:p w14:paraId="699C536D" w14:textId="736E20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R4-2107899</w:t>
            </w:r>
          </w:p>
        </w:tc>
        <w:tc>
          <w:tcPr>
            <w:tcW w:w="0" w:type="auto"/>
          </w:tcPr>
          <w:p w14:paraId="2D396978" w14:textId="62DE67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SI on optimizations of pi/2 BPSK uplink power in NR</w:t>
            </w:r>
          </w:p>
        </w:tc>
        <w:tc>
          <w:tcPr>
            <w:tcW w:w="0" w:type="auto"/>
          </w:tcPr>
          <w:p w14:paraId="0E8FF784" w14:textId="0924A1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4172B0A" w14:textId="5D5AA9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DAFF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09F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5CFF92" w14:textId="77777777" w:rsidTr="003F2FDA">
        <w:tc>
          <w:tcPr>
            <w:tcW w:w="0" w:type="auto"/>
          </w:tcPr>
          <w:p w14:paraId="3F9A47B6" w14:textId="74C57A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R4-2107900</w:t>
            </w:r>
          </w:p>
        </w:tc>
        <w:tc>
          <w:tcPr>
            <w:tcW w:w="0" w:type="auto"/>
          </w:tcPr>
          <w:p w14:paraId="1CBDF72C" w14:textId="56F345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[99-e][158] FS_LTE_NR_HPUE_FWVM</w:t>
            </w:r>
          </w:p>
        </w:tc>
        <w:tc>
          <w:tcPr>
            <w:tcW w:w="0" w:type="auto"/>
          </w:tcPr>
          <w:p w14:paraId="3EC01599" w14:textId="4DB78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6A09546A" w14:textId="159F3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84B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72D4DE" w14:textId="191D2B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R42107968</w:t>
            </w:r>
          </w:p>
        </w:tc>
      </w:tr>
      <w:tr w:rsidR="003F2FDA" w14:paraId="0B2081E9" w14:textId="77777777" w:rsidTr="003F2FDA">
        <w:tc>
          <w:tcPr>
            <w:tcW w:w="0" w:type="auto"/>
          </w:tcPr>
          <w:p w14:paraId="3630EE5F" w14:textId="79248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R4-2107901</w:t>
            </w:r>
          </w:p>
        </w:tc>
        <w:tc>
          <w:tcPr>
            <w:tcW w:w="0" w:type="auto"/>
          </w:tcPr>
          <w:p w14:paraId="0E359319" w14:textId="0899BA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max power reduction for PRACH, PUCCH, and full-PRB PUSCH</w:t>
            </w:r>
          </w:p>
        </w:tc>
        <w:tc>
          <w:tcPr>
            <w:tcW w:w="0" w:type="auto"/>
          </w:tcPr>
          <w:p w14:paraId="3858DEBB" w14:textId="0C87BF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656BB3" w14:textId="4EC43D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E17B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FD1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2ED828" w14:textId="77777777" w:rsidTr="003F2FDA">
        <w:tc>
          <w:tcPr>
            <w:tcW w:w="0" w:type="auto"/>
          </w:tcPr>
          <w:p w14:paraId="787DC0E8" w14:textId="6D274E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R4-2107902</w:t>
            </w:r>
          </w:p>
        </w:tc>
        <w:tc>
          <w:tcPr>
            <w:tcW w:w="0" w:type="auto"/>
          </w:tcPr>
          <w:p w14:paraId="0B5E702E" w14:textId="17FB41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A-MPR for Cat-M2 for B24</w:t>
            </w:r>
          </w:p>
        </w:tc>
        <w:tc>
          <w:tcPr>
            <w:tcW w:w="0" w:type="auto"/>
          </w:tcPr>
          <w:p w14:paraId="41025DC4" w14:textId="1D0973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405DE" w14:textId="0E9810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F1CB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85E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CE5C74" w14:textId="77777777" w:rsidTr="003F2FDA">
        <w:tc>
          <w:tcPr>
            <w:tcW w:w="0" w:type="auto"/>
          </w:tcPr>
          <w:p w14:paraId="695CA262" w14:textId="4DBDD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R4-2107903</w:t>
            </w:r>
          </w:p>
        </w:tc>
        <w:tc>
          <w:tcPr>
            <w:tcW w:w="0" w:type="auto"/>
          </w:tcPr>
          <w:p w14:paraId="21CE86CF" w14:textId="06F508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0B167AAF" w14:textId="015236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6D49FD" w14:textId="4A126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BC54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30B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856FFC" w14:textId="77777777" w:rsidTr="003F2FDA">
        <w:tc>
          <w:tcPr>
            <w:tcW w:w="0" w:type="auto"/>
          </w:tcPr>
          <w:p w14:paraId="513F44D1" w14:textId="3925E4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R4-2107904</w:t>
            </w:r>
          </w:p>
        </w:tc>
        <w:tc>
          <w:tcPr>
            <w:tcW w:w="0" w:type="auto"/>
          </w:tcPr>
          <w:p w14:paraId="033FDA26" w14:textId="7DCC0B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43A09D93" w14:textId="17DF18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3C9EBF9" w14:textId="64B556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6E52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539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0362D8" w14:textId="77777777" w:rsidTr="003F2FDA">
        <w:tc>
          <w:tcPr>
            <w:tcW w:w="0" w:type="auto"/>
          </w:tcPr>
          <w:p w14:paraId="627E6A3E" w14:textId="2EF3C5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R4-2107905</w:t>
            </w:r>
          </w:p>
        </w:tc>
        <w:tc>
          <w:tcPr>
            <w:tcW w:w="0" w:type="auto"/>
          </w:tcPr>
          <w:p w14:paraId="26BEB4E7" w14:textId="58EC68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V1.2.0: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7D2EB65D" w14:textId="00714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713B0" w14:textId="14617C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5AEA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FA1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E28B6A" w14:textId="77777777" w:rsidTr="003F2FDA">
        <w:tc>
          <w:tcPr>
            <w:tcW w:w="0" w:type="auto"/>
          </w:tcPr>
          <w:p w14:paraId="2B237762" w14:textId="380B1E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R4-2107906</w:t>
            </w:r>
          </w:p>
        </w:tc>
        <w:tc>
          <w:tcPr>
            <w:tcW w:w="0" w:type="auto"/>
          </w:tcPr>
          <w:p w14:paraId="0AA7B097" w14:textId="1D982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 UL harmonic analysis for fixed-wireless vehicle-mounted use cases in Band 12, Band 5, and Band n71</w:t>
            </w:r>
          </w:p>
        </w:tc>
        <w:tc>
          <w:tcPr>
            <w:tcW w:w="0" w:type="auto"/>
          </w:tcPr>
          <w:p w14:paraId="5E2E36FE" w14:textId="716BC7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2E009992" w14:textId="4EC0AD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105412" w14:textId="50DAFD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R4-2110946</w:t>
            </w:r>
          </w:p>
        </w:tc>
        <w:tc>
          <w:tcPr>
            <w:tcW w:w="0" w:type="auto"/>
          </w:tcPr>
          <w:p w14:paraId="557635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807D9E" w14:textId="77777777" w:rsidTr="003F2FDA">
        <w:tc>
          <w:tcPr>
            <w:tcW w:w="0" w:type="auto"/>
          </w:tcPr>
          <w:p w14:paraId="636C48B9" w14:textId="746017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R4-2107907</w:t>
            </w:r>
          </w:p>
        </w:tc>
        <w:tc>
          <w:tcPr>
            <w:tcW w:w="0" w:type="auto"/>
          </w:tcPr>
          <w:p w14:paraId="4C2EC05E" w14:textId="2566E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R2-2104550 on the intra-band and inter-band (NG)EN-DC or NE-DC Capabilities</w:t>
            </w:r>
          </w:p>
        </w:tc>
        <w:tc>
          <w:tcPr>
            <w:tcW w:w="0" w:type="auto"/>
          </w:tcPr>
          <w:p w14:paraId="3896A3DA" w14:textId="77122C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618A389" w14:textId="0F4FC7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4681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892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363D54" w14:textId="77777777" w:rsidTr="003F2FDA">
        <w:tc>
          <w:tcPr>
            <w:tcW w:w="0" w:type="auto"/>
          </w:tcPr>
          <w:p w14:paraId="2F71E6E2" w14:textId="15DB8B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R4-2107908</w:t>
            </w:r>
          </w:p>
        </w:tc>
        <w:tc>
          <w:tcPr>
            <w:tcW w:w="0" w:type="auto"/>
          </w:tcPr>
          <w:p w14:paraId="3FB335C2" w14:textId="22862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R5-211609 on exception requirements for Intermodulation due to Dual uplink (IMD)</w:t>
            </w:r>
          </w:p>
        </w:tc>
        <w:tc>
          <w:tcPr>
            <w:tcW w:w="0" w:type="auto"/>
          </w:tcPr>
          <w:p w14:paraId="59221C28" w14:textId="0EC10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9F0BB7" w14:textId="1E6DAD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9135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EA7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582AA9" w14:textId="77777777" w:rsidTr="003F2FDA">
        <w:tc>
          <w:tcPr>
            <w:tcW w:w="0" w:type="auto"/>
          </w:tcPr>
          <w:p w14:paraId="1E351B8D" w14:textId="7C694B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  <w:tc>
          <w:tcPr>
            <w:tcW w:w="0" w:type="auto"/>
          </w:tcPr>
          <w:p w14:paraId="766EC257" w14:textId="6E796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122286CF" w14:textId="4179A3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9A68C6" w14:textId="7286A6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B248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A378A4" w14:textId="32A525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R4-2107990</w:t>
            </w:r>
          </w:p>
        </w:tc>
      </w:tr>
      <w:tr w:rsidR="003F2FDA" w14:paraId="1EF44894" w14:textId="77777777" w:rsidTr="003F2FDA">
        <w:tc>
          <w:tcPr>
            <w:tcW w:w="0" w:type="auto"/>
          </w:tcPr>
          <w:p w14:paraId="2D8B21F1" w14:textId="1C912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R4-2107910</w:t>
            </w:r>
          </w:p>
        </w:tc>
        <w:tc>
          <w:tcPr>
            <w:tcW w:w="0" w:type="auto"/>
          </w:tcPr>
          <w:p w14:paraId="4DA1F1FE" w14:textId="06B43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58CD7623" w14:textId="4ACDF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3A06E3" w14:textId="59B91A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271B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62487" w14:textId="2D420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R4-2107991</w:t>
            </w:r>
          </w:p>
        </w:tc>
      </w:tr>
      <w:tr w:rsidR="003F2FDA" w14:paraId="25D16CC8" w14:textId="77777777" w:rsidTr="003F2FDA">
        <w:tc>
          <w:tcPr>
            <w:tcW w:w="0" w:type="auto"/>
          </w:tcPr>
          <w:p w14:paraId="09A44895" w14:textId="6E470C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R4-2107911</w:t>
            </w:r>
          </w:p>
        </w:tc>
        <w:tc>
          <w:tcPr>
            <w:tcW w:w="0" w:type="auto"/>
          </w:tcPr>
          <w:p w14:paraId="7E8136A5" w14:textId="36C1D2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[99-e][101] NR_NewRAT_SysParameters</w:t>
            </w:r>
          </w:p>
        </w:tc>
        <w:tc>
          <w:tcPr>
            <w:tcW w:w="0" w:type="auto"/>
          </w:tcPr>
          <w:p w14:paraId="3E1A52D3" w14:textId="44C02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2E83E4C" w14:textId="1BB86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AB4AF" w14:textId="0C5F4D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R4-2107628</w:t>
            </w:r>
          </w:p>
        </w:tc>
        <w:tc>
          <w:tcPr>
            <w:tcW w:w="0" w:type="auto"/>
          </w:tcPr>
          <w:p w14:paraId="19E29D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6380CB" w14:textId="77777777" w:rsidTr="003F2FDA">
        <w:tc>
          <w:tcPr>
            <w:tcW w:w="0" w:type="auto"/>
          </w:tcPr>
          <w:p w14:paraId="2D7670A6" w14:textId="0A50C4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R4-2107912</w:t>
            </w:r>
          </w:p>
        </w:tc>
        <w:tc>
          <w:tcPr>
            <w:tcW w:w="0" w:type="auto"/>
          </w:tcPr>
          <w:p w14:paraId="33CC4F79" w14:textId="579EFE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[99-e][102] NR_NewRAT_UE_RF_R15</w:t>
            </w:r>
          </w:p>
        </w:tc>
        <w:tc>
          <w:tcPr>
            <w:tcW w:w="0" w:type="auto"/>
          </w:tcPr>
          <w:p w14:paraId="4011A428" w14:textId="098FB4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FD36C24" w14:textId="691175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E8AA92" w14:textId="5DDD65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R4-2107629</w:t>
            </w:r>
          </w:p>
        </w:tc>
        <w:tc>
          <w:tcPr>
            <w:tcW w:w="0" w:type="auto"/>
          </w:tcPr>
          <w:p w14:paraId="34E488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B8EFB9" w14:textId="77777777" w:rsidTr="003F2FDA">
        <w:tc>
          <w:tcPr>
            <w:tcW w:w="0" w:type="auto"/>
          </w:tcPr>
          <w:p w14:paraId="51FA082D" w14:textId="5AD161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R4-2107913</w:t>
            </w:r>
          </w:p>
        </w:tc>
        <w:tc>
          <w:tcPr>
            <w:tcW w:w="0" w:type="auto"/>
          </w:tcPr>
          <w:p w14:paraId="00187819" w14:textId="2D841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[99-e][103] NR_Maintenance_R16</w:t>
            </w:r>
          </w:p>
        </w:tc>
        <w:tc>
          <w:tcPr>
            <w:tcW w:w="0" w:type="auto"/>
          </w:tcPr>
          <w:p w14:paraId="45C41114" w14:textId="3F1AD1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DCFF660" w14:textId="02E89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2B7446" w14:textId="30BF1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R4-2107630</w:t>
            </w:r>
          </w:p>
        </w:tc>
        <w:tc>
          <w:tcPr>
            <w:tcW w:w="0" w:type="auto"/>
          </w:tcPr>
          <w:p w14:paraId="641892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DB47CE" w14:textId="77777777" w:rsidTr="003F2FDA">
        <w:tc>
          <w:tcPr>
            <w:tcW w:w="0" w:type="auto"/>
          </w:tcPr>
          <w:p w14:paraId="54EDEB1B" w14:textId="405E9A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R4-2107914</w:t>
            </w:r>
          </w:p>
        </w:tc>
        <w:tc>
          <w:tcPr>
            <w:tcW w:w="0" w:type="auto"/>
          </w:tcPr>
          <w:p w14:paraId="466143C0" w14:textId="085DE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[99-e][104] LTE_Maintenance</w:t>
            </w:r>
          </w:p>
        </w:tc>
        <w:tc>
          <w:tcPr>
            <w:tcW w:w="0" w:type="auto"/>
          </w:tcPr>
          <w:p w14:paraId="1C70E788" w14:textId="167E3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326F0A86" w14:textId="03B3D4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380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20B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24E428" w14:textId="77777777" w:rsidTr="003F2FDA">
        <w:tc>
          <w:tcPr>
            <w:tcW w:w="0" w:type="auto"/>
          </w:tcPr>
          <w:p w14:paraId="2F7CE7AD" w14:textId="73517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R4-2107915</w:t>
            </w:r>
          </w:p>
        </w:tc>
        <w:tc>
          <w:tcPr>
            <w:tcW w:w="0" w:type="auto"/>
          </w:tcPr>
          <w:p w14:paraId="65D0AC6E" w14:textId="16CE8C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coexistence, ACLR, and ACS</w:t>
            </w:r>
          </w:p>
        </w:tc>
        <w:tc>
          <w:tcPr>
            <w:tcW w:w="0" w:type="auto"/>
          </w:tcPr>
          <w:p w14:paraId="1173EBB1" w14:textId="0CE0E7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7259A80" w14:textId="2B168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A4F8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0EF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AE14B4" w14:textId="77777777" w:rsidTr="003F2FDA">
        <w:tc>
          <w:tcPr>
            <w:tcW w:w="0" w:type="auto"/>
          </w:tcPr>
          <w:p w14:paraId="1EAFDEF4" w14:textId="135D14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R4-2107916</w:t>
            </w:r>
          </w:p>
        </w:tc>
        <w:tc>
          <w:tcPr>
            <w:tcW w:w="0" w:type="auto"/>
          </w:tcPr>
          <w:p w14:paraId="5C08F162" w14:textId="74DE09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[99-e][106] LTE_NR_DC_CA_enh_RF_Maintanence</w:t>
            </w:r>
          </w:p>
        </w:tc>
        <w:tc>
          <w:tcPr>
            <w:tcW w:w="0" w:type="auto"/>
          </w:tcPr>
          <w:p w14:paraId="5E212606" w14:textId="0516CD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BCA3D3" w14:textId="56D93F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E5A1DB" w14:textId="676E3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R4-2107632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14:paraId="7F7F1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BB01D4" w14:textId="77777777" w:rsidTr="003F2FDA">
        <w:tc>
          <w:tcPr>
            <w:tcW w:w="0" w:type="auto"/>
          </w:tcPr>
          <w:p w14:paraId="21F910FD" w14:textId="6E41DD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R4-2107917</w:t>
            </w:r>
          </w:p>
        </w:tc>
        <w:tc>
          <w:tcPr>
            <w:tcW w:w="0" w:type="auto"/>
          </w:tcPr>
          <w:p w14:paraId="6B0D74A7" w14:textId="6FD02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[99-e][107] NR_unlic_Maintenance</w:t>
            </w:r>
          </w:p>
        </w:tc>
        <w:tc>
          <w:tcPr>
            <w:tcW w:w="0" w:type="auto"/>
          </w:tcPr>
          <w:p w14:paraId="7E411417" w14:textId="1F79CD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1ACA613" w14:textId="1ED1FB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BFA25" w14:textId="78B93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R4-2107633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14:paraId="046856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73D35E" w14:textId="77777777" w:rsidTr="003F2FDA">
        <w:tc>
          <w:tcPr>
            <w:tcW w:w="0" w:type="auto"/>
          </w:tcPr>
          <w:p w14:paraId="42806CCA" w14:textId="6A807E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R4-2107918</w:t>
            </w:r>
          </w:p>
        </w:tc>
        <w:tc>
          <w:tcPr>
            <w:tcW w:w="0" w:type="auto"/>
          </w:tcPr>
          <w:p w14:paraId="53DA59F2" w14:textId="5E75C4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[99-e][108] 5G_V2X_NRSL_UE_RF</w:t>
            </w:r>
          </w:p>
        </w:tc>
        <w:tc>
          <w:tcPr>
            <w:tcW w:w="0" w:type="auto"/>
          </w:tcPr>
          <w:p w14:paraId="7AB98D93" w14:textId="66FBF8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3B79397D" w14:textId="6B8123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F3844" w14:textId="5438E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R4-2107634</w:t>
            </w:r>
          </w:p>
        </w:tc>
        <w:tc>
          <w:tcPr>
            <w:tcW w:w="0" w:type="auto"/>
          </w:tcPr>
          <w:p w14:paraId="5B3E69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0EB077" w14:textId="77777777" w:rsidTr="003F2FDA">
        <w:tc>
          <w:tcPr>
            <w:tcW w:w="0" w:type="auto"/>
          </w:tcPr>
          <w:p w14:paraId="2091091B" w14:textId="369475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R4-2107919</w:t>
            </w:r>
          </w:p>
        </w:tc>
        <w:tc>
          <w:tcPr>
            <w:tcW w:w="0" w:type="auto"/>
          </w:tcPr>
          <w:p w14:paraId="77171C69" w14:textId="785D8F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[99-e][109] NR_TxD</w:t>
            </w:r>
          </w:p>
        </w:tc>
        <w:tc>
          <w:tcPr>
            <w:tcW w:w="0" w:type="auto"/>
          </w:tcPr>
          <w:p w14:paraId="4CA9CC8C" w14:textId="385C19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918FFFC" w14:textId="4040F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213A51" w14:textId="17162B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R4-2107635</w:t>
            </w:r>
          </w:p>
        </w:tc>
        <w:tc>
          <w:tcPr>
            <w:tcW w:w="0" w:type="auto"/>
          </w:tcPr>
          <w:p w14:paraId="78C712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94647B" w14:textId="77777777" w:rsidTr="003F2FDA">
        <w:tc>
          <w:tcPr>
            <w:tcW w:w="0" w:type="auto"/>
          </w:tcPr>
          <w:p w14:paraId="5B060B14" w14:textId="2FDF94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R4-2107920</w:t>
            </w:r>
          </w:p>
        </w:tc>
        <w:tc>
          <w:tcPr>
            <w:tcW w:w="0" w:type="auto"/>
          </w:tcPr>
          <w:p w14:paraId="11E3E85E" w14:textId="2F5C7F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[99-e][110] NR_TEI_R16</w:t>
            </w:r>
          </w:p>
        </w:tc>
        <w:tc>
          <w:tcPr>
            <w:tcW w:w="0" w:type="auto"/>
          </w:tcPr>
          <w:p w14:paraId="6F56196A" w14:textId="0A9AC5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519EB59" w14:textId="6E91B5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668847" w14:textId="66E65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R4-2107636</w:t>
            </w:r>
          </w:p>
        </w:tc>
        <w:tc>
          <w:tcPr>
            <w:tcW w:w="0" w:type="auto"/>
          </w:tcPr>
          <w:p w14:paraId="1E86E8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00E810" w14:textId="77777777" w:rsidTr="003F2FDA">
        <w:tc>
          <w:tcPr>
            <w:tcW w:w="0" w:type="auto"/>
          </w:tcPr>
          <w:p w14:paraId="65A88D0A" w14:textId="53D36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R4-2107921</w:t>
            </w:r>
          </w:p>
        </w:tc>
        <w:tc>
          <w:tcPr>
            <w:tcW w:w="0" w:type="auto"/>
          </w:tcPr>
          <w:p w14:paraId="0E37940C" w14:textId="707BB7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[99-e][111] NR_6GHz_unlic_EU</w:t>
            </w:r>
          </w:p>
        </w:tc>
        <w:tc>
          <w:tcPr>
            <w:tcW w:w="0" w:type="auto"/>
          </w:tcPr>
          <w:p w14:paraId="05375AEB" w14:textId="5543D4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7A79295" w14:textId="263377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F34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33D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34DEE8" w14:textId="77777777" w:rsidTr="003F2FDA">
        <w:tc>
          <w:tcPr>
            <w:tcW w:w="0" w:type="auto"/>
          </w:tcPr>
          <w:p w14:paraId="7015A3EB" w14:textId="1A582B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R4-2107922</w:t>
            </w:r>
          </w:p>
        </w:tc>
        <w:tc>
          <w:tcPr>
            <w:tcW w:w="0" w:type="auto"/>
          </w:tcPr>
          <w:p w14:paraId="093E5DDE" w14:textId="4399B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[99-e][112] NR_47GHz_Band</w:t>
            </w:r>
          </w:p>
        </w:tc>
        <w:tc>
          <w:tcPr>
            <w:tcW w:w="0" w:type="auto"/>
          </w:tcPr>
          <w:p w14:paraId="38A3CBEA" w14:textId="7AB65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ED2A7AC" w14:textId="3F6296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75F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E1E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556A51" w14:textId="77777777" w:rsidTr="003F2FDA">
        <w:tc>
          <w:tcPr>
            <w:tcW w:w="0" w:type="auto"/>
          </w:tcPr>
          <w:p w14:paraId="14341BBA" w14:textId="76DC8F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R4-2107923</w:t>
            </w:r>
          </w:p>
        </w:tc>
        <w:tc>
          <w:tcPr>
            <w:tcW w:w="0" w:type="auto"/>
          </w:tcPr>
          <w:p w14:paraId="2E185C47" w14:textId="067DC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[99-e][113] NR_n67_n85</w:t>
            </w:r>
          </w:p>
        </w:tc>
        <w:tc>
          <w:tcPr>
            <w:tcW w:w="0" w:type="auto"/>
          </w:tcPr>
          <w:p w14:paraId="7798E1FC" w14:textId="229BD9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F228AB7" w14:textId="4FF12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066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CE67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CA543B" w14:textId="77777777" w:rsidTr="003F2FDA">
        <w:tc>
          <w:tcPr>
            <w:tcW w:w="0" w:type="auto"/>
          </w:tcPr>
          <w:p w14:paraId="77FAD510" w14:textId="4B0E4D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R4-2107924</w:t>
            </w:r>
          </w:p>
        </w:tc>
        <w:tc>
          <w:tcPr>
            <w:tcW w:w="0" w:type="auto"/>
          </w:tcPr>
          <w:p w14:paraId="6CCCC357" w14:textId="7EB666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[99-e][114] RAIL_900_1900MHz</w:t>
            </w:r>
          </w:p>
        </w:tc>
        <w:tc>
          <w:tcPr>
            <w:tcW w:w="0" w:type="auto"/>
          </w:tcPr>
          <w:p w14:paraId="066EDC9E" w14:textId="36924B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(Union Inter. Chemins de Fer)</w:t>
            </w:r>
          </w:p>
        </w:tc>
        <w:tc>
          <w:tcPr>
            <w:tcW w:w="0" w:type="auto"/>
          </w:tcPr>
          <w:p w14:paraId="66123E30" w14:textId="256FA0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E898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B36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3B05B8" w14:textId="77777777" w:rsidTr="003F2FDA">
        <w:tc>
          <w:tcPr>
            <w:tcW w:w="0" w:type="auto"/>
          </w:tcPr>
          <w:p w14:paraId="07C2FEEA" w14:textId="60573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R4-2107925</w:t>
            </w:r>
          </w:p>
        </w:tc>
        <w:tc>
          <w:tcPr>
            <w:tcW w:w="0" w:type="auto"/>
          </w:tcPr>
          <w:p w14:paraId="5EBA028A" w14:textId="0DF1B3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[99-e][115] </w:t>
            </w:r>
            <w:r>
              <w:rPr>
                <w:sz w:val="16"/>
              </w:rPr>
              <w:lastRenderedPageBreak/>
              <w:t>NR_LTE_band_n24</w:t>
            </w:r>
          </w:p>
        </w:tc>
        <w:tc>
          <w:tcPr>
            <w:tcW w:w="0" w:type="auto"/>
          </w:tcPr>
          <w:p w14:paraId="2100566E" w14:textId="0C88D5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(Ligado)</w:t>
            </w:r>
          </w:p>
        </w:tc>
        <w:tc>
          <w:tcPr>
            <w:tcW w:w="0" w:type="auto"/>
          </w:tcPr>
          <w:p w14:paraId="25007BD3" w14:textId="788068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B1A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594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695826" w14:textId="77777777" w:rsidTr="003F2FDA">
        <w:tc>
          <w:tcPr>
            <w:tcW w:w="0" w:type="auto"/>
          </w:tcPr>
          <w:p w14:paraId="54B532EA" w14:textId="04675D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R4-2107926</w:t>
            </w:r>
          </w:p>
        </w:tc>
        <w:tc>
          <w:tcPr>
            <w:tcW w:w="0" w:type="auto"/>
          </w:tcPr>
          <w:p w14:paraId="466F130C" w14:textId="0C83A4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[99-e][116] NR_Baskets_Part_1</w:t>
            </w:r>
          </w:p>
        </w:tc>
        <w:tc>
          <w:tcPr>
            <w:tcW w:w="0" w:type="auto"/>
          </w:tcPr>
          <w:p w14:paraId="2E3A9D9C" w14:textId="31396D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19BD32E1" w14:textId="03342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55A6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372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16CC37" w14:textId="77777777" w:rsidTr="003F2FDA">
        <w:tc>
          <w:tcPr>
            <w:tcW w:w="0" w:type="auto"/>
          </w:tcPr>
          <w:p w14:paraId="2F5988B1" w14:textId="30A525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R4-2107927</w:t>
            </w:r>
          </w:p>
        </w:tc>
        <w:tc>
          <w:tcPr>
            <w:tcW w:w="0" w:type="auto"/>
          </w:tcPr>
          <w:p w14:paraId="18DDB1D0" w14:textId="4AA569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[99-e][117] NR_Baskets_Part_2</w:t>
            </w:r>
          </w:p>
        </w:tc>
        <w:tc>
          <w:tcPr>
            <w:tcW w:w="0" w:type="auto"/>
          </w:tcPr>
          <w:p w14:paraId="0BFB454B" w14:textId="46C48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19E01B9" w14:textId="7BEE6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B4E7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07C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5B850B" w14:textId="77777777" w:rsidTr="003F2FDA">
        <w:tc>
          <w:tcPr>
            <w:tcW w:w="0" w:type="auto"/>
          </w:tcPr>
          <w:p w14:paraId="01F6C7CD" w14:textId="1C0BCC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R4-2107928</w:t>
            </w:r>
          </w:p>
        </w:tc>
        <w:tc>
          <w:tcPr>
            <w:tcW w:w="0" w:type="auto"/>
          </w:tcPr>
          <w:p w14:paraId="735BAF14" w14:textId="0B9F7B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[99-e][118] NR_Baskets_Part_3</w:t>
            </w:r>
          </w:p>
        </w:tc>
        <w:tc>
          <w:tcPr>
            <w:tcW w:w="0" w:type="auto"/>
          </w:tcPr>
          <w:p w14:paraId="1F588788" w14:textId="00590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2544127" w14:textId="72DD72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5439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916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786A83" w14:textId="77777777" w:rsidTr="003F2FDA">
        <w:tc>
          <w:tcPr>
            <w:tcW w:w="0" w:type="auto"/>
          </w:tcPr>
          <w:p w14:paraId="5609453C" w14:textId="0B9AE4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R4-2107929</w:t>
            </w:r>
          </w:p>
        </w:tc>
        <w:tc>
          <w:tcPr>
            <w:tcW w:w="0" w:type="auto"/>
          </w:tcPr>
          <w:p w14:paraId="3CB1EDA8" w14:textId="503921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[99-e][119] NR_LTE_V2X_PC5_combos</w:t>
            </w:r>
          </w:p>
        </w:tc>
        <w:tc>
          <w:tcPr>
            <w:tcW w:w="0" w:type="auto"/>
          </w:tcPr>
          <w:p w14:paraId="10F71E3A" w14:textId="3AD396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34F4287" w14:textId="624B7B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B81C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52E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B50D0D" w14:textId="77777777" w:rsidTr="003F2FDA">
        <w:tc>
          <w:tcPr>
            <w:tcW w:w="0" w:type="auto"/>
          </w:tcPr>
          <w:p w14:paraId="10A35AB0" w14:textId="14C26E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R4-2107930</w:t>
            </w:r>
          </w:p>
        </w:tc>
        <w:tc>
          <w:tcPr>
            <w:tcW w:w="0" w:type="auto"/>
          </w:tcPr>
          <w:p w14:paraId="65DAC6AF" w14:textId="02110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[99-e][120] NR_bands_R17_BWs</w:t>
            </w:r>
          </w:p>
        </w:tc>
        <w:tc>
          <w:tcPr>
            <w:tcW w:w="0" w:type="auto"/>
          </w:tcPr>
          <w:p w14:paraId="150522FC" w14:textId="637845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11BD73F" w14:textId="181C2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1D3A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B6D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8BF55F" w14:textId="77777777" w:rsidTr="003F2FDA">
        <w:tc>
          <w:tcPr>
            <w:tcW w:w="0" w:type="auto"/>
          </w:tcPr>
          <w:p w14:paraId="261430AE" w14:textId="19512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R4-2107931</w:t>
            </w:r>
          </w:p>
        </w:tc>
        <w:tc>
          <w:tcPr>
            <w:tcW w:w="0" w:type="auto"/>
          </w:tcPr>
          <w:p w14:paraId="6F9C545B" w14:textId="59F367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[99-e][121] NR_FR1_35MHz_45MHz_BW</w:t>
            </w:r>
          </w:p>
        </w:tc>
        <w:tc>
          <w:tcPr>
            <w:tcW w:w="0" w:type="auto"/>
          </w:tcPr>
          <w:p w14:paraId="5B5D1C65" w14:textId="69C6F1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E1739EB" w14:textId="102E06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159D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7BE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7EC958" w14:textId="77777777" w:rsidTr="003F2FDA">
        <w:tc>
          <w:tcPr>
            <w:tcW w:w="0" w:type="auto"/>
          </w:tcPr>
          <w:p w14:paraId="7FA76F60" w14:textId="2EFEE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R4-2107932</w:t>
            </w:r>
          </w:p>
        </w:tc>
        <w:tc>
          <w:tcPr>
            <w:tcW w:w="0" w:type="auto"/>
          </w:tcPr>
          <w:p w14:paraId="5568C570" w14:textId="0547A2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[99-e][122] NR_BCS4</w:t>
            </w:r>
          </w:p>
        </w:tc>
        <w:tc>
          <w:tcPr>
            <w:tcW w:w="0" w:type="auto"/>
          </w:tcPr>
          <w:p w14:paraId="2F6B346D" w14:textId="282495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EC7122A" w14:textId="1E862A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10A3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F77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54472A" w14:textId="77777777" w:rsidTr="003F2FDA">
        <w:tc>
          <w:tcPr>
            <w:tcW w:w="0" w:type="auto"/>
          </w:tcPr>
          <w:p w14:paraId="6B939C35" w14:textId="043B07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R4-2107933</w:t>
            </w:r>
          </w:p>
        </w:tc>
        <w:tc>
          <w:tcPr>
            <w:tcW w:w="0" w:type="auto"/>
          </w:tcPr>
          <w:p w14:paraId="18DC858F" w14:textId="6797B8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[99-e][123] NR_MSD_Inter_Band_ENDC</w:t>
            </w:r>
          </w:p>
        </w:tc>
        <w:tc>
          <w:tcPr>
            <w:tcW w:w="0" w:type="auto"/>
          </w:tcPr>
          <w:p w14:paraId="5EFC6C6E" w14:textId="428F29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4D89B9E" w14:textId="0937E3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D6C6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E8F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3DF810" w14:textId="77777777" w:rsidTr="003F2FDA">
        <w:tc>
          <w:tcPr>
            <w:tcW w:w="0" w:type="auto"/>
          </w:tcPr>
          <w:p w14:paraId="17F0A101" w14:textId="3F623D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R4-2107934</w:t>
            </w:r>
          </w:p>
        </w:tc>
        <w:tc>
          <w:tcPr>
            <w:tcW w:w="0" w:type="auto"/>
          </w:tcPr>
          <w:p w14:paraId="055D5BA3" w14:textId="36CFE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[99-e][124] HPUE_PC1_5_n77_n78_n79</w:t>
            </w:r>
          </w:p>
        </w:tc>
        <w:tc>
          <w:tcPr>
            <w:tcW w:w="0" w:type="auto"/>
          </w:tcPr>
          <w:p w14:paraId="69913F80" w14:textId="5FFC3C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43DEFB0" w14:textId="6AB182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20F2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E8C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21DC77" w14:textId="77777777" w:rsidTr="003F2FDA">
        <w:tc>
          <w:tcPr>
            <w:tcW w:w="0" w:type="auto"/>
          </w:tcPr>
          <w:p w14:paraId="6C53AF28" w14:textId="6D13A7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R4-2107935</w:t>
            </w:r>
          </w:p>
        </w:tc>
        <w:tc>
          <w:tcPr>
            <w:tcW w:w="0" w:type="auto"/>
          </w:tcPr>
          <w:p w14:paraId="6173812C" w14:textId="26055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[99-e][125] HPUE_PC2_n34_n39</w:t>
            </w:r>
          </w:p>
        </w:tc>
        <w:tc>
          <w:tcPr>
            <w:tcW w:w="0" w:type="auto"/>
          </w:tcPr>
          <w:p w14:paraId="272F67B4" w14:textId="36F90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0AA1B63" w14:textId="0A254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98B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FA1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50B528" w14:textId="77777777" w:rsidTr="003F2FDA">
        <w:tc>
          <w:tcPr>
            <w:tcW w:w="0" w:type="auto"/>
          </w:tcPr>
          <w:p w14:paraId="349E8D05" w14:textId="0542C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R4-2107936</w:t>
            </w:r>
          </w:p>
        </w:tc>
        <w:tc>
          <w:tcPr>
            <w:tcW w:w="0" w:type="auto"/>
          </w:tcPr>
          <w:p w14:paraId="4194C625" w14:textId="6CED7F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[99-e][126] NR_SAR_PC2_interB_SUL_2BUL</w:t>
            </w:r>
          </w:p>
        </w:tc>
        <w:tc>
          <w:tcPr>
            <w:tcW w:w="0" w:type="auto"/>
          </w:tcPr>
          <w:p w14:paraId="03823E4E" w14:textId="6E34D7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69CE70A" w14:textId="7C3F61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5847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963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71D7F6" w14:textId="77777777" w:rsidTr="003F2FDA">
        <w:tc>
          <w:tcPr>
            <w:tcW w:w="0" w:type="auto"/>
          </w:tcPr>
          <w:p w14:paraId="1090304E" w14:textId="5376C5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R4-2107937</w:t>
            </w:r>
          </w:p>
        </w:tc>
        <w:tc>
          <w:tcPr>
            <w:tcW w:w="0" w:type="auto"/>
          </w:tcPr>
          <w:p w14:paraId="0699DAB5" w14:textId="0E8DE2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[99-e][127] NR_PC2_CA_R17_2BDL_2BUL</w:t>
            </w:r>
          </w:p>
        </w:tc>
        <w:tc>
          <w:tcPr>
            <w:tcW w:w="0" w:type="auto"/>
          </w:tcPr>
          <w:p w14:paraId="57681856" w14:textId="74330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F7A7920" w14:textId="65EBB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85B1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051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8554C4" w14:textId="77777777" w:rsidTr="003F2FDA">
        <w:tc>
          <w:tcPr>
            <w:tcW w:w="0" w:type="auto"/>
          </w:tcPr>
          <w:p w14:paraId="1F3D9B04" w14:textId="6B11D1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R4-2107938</w:t>
            </w:r>
          </w:p>
        </w:tc>
        <w:tc>
          <w:tcPr>
            <w:tcW w:w="0" w:type="auto"/>
          </w:tcPr>
          <w:p w14:paraId="1970B2EF" w14:textId="25A77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[99-e][128] ENDC_UE_PC2_R17_NR_TDD</w:t>
            </w:r>
          </w:p>
        </w:tc>
        <w:tc>
          <w:tcPr>
            <w:tcW w:w="0" w:type="auto"/>
          </w:tcPr>
          <w:p w14:paraId="138D436F" w14:textId="257243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2D60AD2D" w14:textId="2B93BC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E065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2A4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32BFFE" w14:textId="77777777" w:rsidTr="003F2FDA">
        <w:tc>
          <w:tcPr>
            <w:tcW w:w="0" w:type="auto"/>
          </w:tcPr>
          <w:p w14:paraId="2CF906A4" w14:textId="78FC44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R4-2107939</w:t>
            </w:r>
          </w:p>
        </w:tc>
        <w:tc>
          <w:tcPr>
            <w:tcW w:w="0" w:type="auto"/>
          </w:tcPr>
          <w:p w14:paraId="68808B75" w14:textId="00E81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[99-e][129] NR_UE_PC2_CA_SUL_xBDL_yBUL</w:t>
            </w:r>
          </w:p>
        </w:tc>
        <w:tc>
          <w:tcPr>
            <w:tcW w:w="0" w:type="auto"/>
          </w:tcPr>
          <w:p w14:paraId="2672E517" w14:textId="61F697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0CB782D" w14:textId="4C2C7E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E21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80C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7A97BC" w14:textId="77777777" w:rsidTr="003F2FDA">
        <w:tc>
          <w:tcPr>
            <w:tcW w:w="0" w:type="auto"/>
          </w:tcPr>
          <w:p w14:paraId="2609987B" w14:textId="2E1BF3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R4-2107940</w:t>
            </w:r>
          </w:p>
        </w:tc>
        <w:tc>
          <w:tcPr>
            <w:tcW w:w="0" w:type="auto"/>
          </w:tcPr>
          <w:p w14:paraId="592B7309" w14:textId="01590D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[99-e][130] ENDC_PC2_R17_xLTE_yNR</w:t>
            </w:r>
          </w:p>
        </w:tc>
        <w:tc>
          <w:tcPr>
            <w:tcW w:w="0" w:type="auto"/>
          </w:tcPr>
          <w:p w14:paraId="72E8FDA1" w14:textId="506F7F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F56EFC3" w14:textId="607DBA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3909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997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E4773C" w14:textId="77777777" w:rsidTr="003F2FDA">
        <w:tc>
          <w:tcPr>
            <w:tcW w:w="0" w:type="auto"/>
          </w:tcPr>
          <w:p w14:paraId="0219E155" w14:textId="31BEF6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R4-2107941</w:t>
            </w:r>
          </w:p>
        </w:tc>
        <w:tc>
          <w:tcPr>
            <w:tcW w:w="0" w:type="auto"/>
          </w:tcPr>
          <w:p w14:paraId="35E63260" w14:textId="060D79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[99-e][131] NR_intra_HPUE_UL_MIMO_bands</w:t>
            </w:r>
          </w:p>
        </w:tc>
        <w:tc>
          <w:tcPr>
            <w:tcW w:w="0" w:type="auto"/>
          </w:tcPr>
          <w:p w14:paraId="5B276511" w14:textId="4DE7A6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15D2601" w14:textId="4AEC6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87AC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84D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3DB32C" w14:textId="77777777" w:rsidTr="003F2FDA">
        <w:tc>
          <w:tcPr>
            <w:tcW w:w="0" w:type="auto"/>
          </w:tcPr>
          <w:p w14:paraId="41DD5268" w14:textId="360F4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R4-2107942</w:t>
            </w:r>
          </w:p>
        </w:tc>
        <w:tc>
          <w:tcPr>
            <w:tcW w:w="0" w:type="auto"/>
          </w:tcPr>
          <w:p w14:paraId="62AF43E2" w14:textId="043D3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[99-e][132] NR_NewRAT_SysParameters</w:t>
            </w:r>
          </w:p>
        </w:tc>
        <w:tc>
          <w:tcPr>
            <w:tcW w:w="0" w:type="auto"/>
          </w:tcPr>
          <w:p w14:paraId="78CC28B6" w14:textId="3AA6A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4B42D8BC" w14:textId="26C2C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817F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A5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C1D769" w14:textId="77777777" w:rsidTr="003F2FDA">
        <w:tc>
          <w:tcPr>
            <w:tcW w:w="0" w:type="auto"/>
          </w:tcPr>
          <w:p w14:paraId="7839FFE5" w14:textId="46719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R4-2107943</w:t>
            </w:r>
          </w:p>
        </w:tc>
        <w:tc>
          <w:tcPr>
            <w:tcW w:w="0" w:type="auto"/>
          </w:tcPr>
          <w:p w14:paraId="641AE7F4" w14:textId="0FFC03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[99-e][133] DL_intrpt_combos_TxSW_R17</w:t>
            </w:r>
          </w:p>
        </w:tc>
        <w:tc>
          <w:tcPr>
            <w:tcW w:w="0" w:type="auto"/>
          </w:tcPr>
          <w:p w14:paraId="77416DE7" w14:textId="52235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24223732" w14:textId="3150F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AC51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B2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0972CC" w14:textId="77777777" w:rsidTr="003F2FDA">
        <w:tc>
          <w:tcPr>
            <w:tcW w:w="0" w:type="auto"/>
          </w:tcPr>
          <w:p w14:paraId="69C161C0" w14:textId="2985F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R4-2107944</w:t>
            </w:r>
          </w:p>
        </w:tc>
        <w:tc>
          <w:tcPr>
            <w:tcW w:w="0" w:type="auto"/>
          </w:tcPr>
          <w:p w14:paraId="3ACFF637" w14:textId="1380E2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[99-e][134] Simultaneous_RxTx</w:t>
            </w:r>
          </w:p>
        </w:tc>
        <w:tc>
          <w:tcPr>
            <w:tcW w:w="0" w:type="auto"/>
          </w:tcPr>
          <w:p w14:paraId="5725724C" w14:textId="5280C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29EB10A" w14:textId="313D46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AA7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7DF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9B3C01" w14:textId="77777777" w:rsidTr="003F2FDA">
        <w:tc>
          <w:tcPr>
            <w:tcW w:w="0" w:type="auto"/>
          </w:tcPr>
          <w:p w14:paraId="066AA7C3" w14:textId="5F59F9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R4-2107945</w:t>
            </w:r>
          </w:p>
        </w:tc>
        <w:tc>
          <w:tcPr>
            <w:tcW w:w="0" w:type="auto"/>
          </w:tcPr>
          <w:p w14:paraId="44B284E2" w14:textId="19B86B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[99-e][135] NR_RF_FR1_enh_Part_1</w:t>
            </w:r>
          </w:p>
        </w:tc>
        <w:tc>
          <w:tcPr>
            <w:tcW w:w="0" w:type="auto"/>
          </w:tcPr>
          <w:p w14:paraId="0FA0AFEA" w14:textId="52EF5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2289675F" w14:textId="42753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F66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47A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3E0CF1" w14:textId="77777777" w:rsidTr="003F2FDA">
        <w:tc>
          <w:tcPr>
            <w:tcW w:w="0" w:type="auto"/>
          </w:tcPr>
          <w:p w14:paraId="2461D054" w14:textId="448322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R4-2107946</w:t>
            </w:r>
          </w:p>
        </w:tc>
        <w:tc>
          <w:tcPr>
            <w:tcW w:w="0" w:type="auto"/>
          </w:tcPr>
          <w:p w14:paraId="5781E23B" w14:textId="75DF2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[99-e][136] NR_RF_FR1_enh_Part_2</w:t>
            </w:r>
          </w:p>
        </w:tc>
        <w:tc>
          <w:tcPr>
            <w:tcW w:w="0" w:type="auto"/>
          </w:tcPr>
          <w:p w14:paraId="2CD0E8B9" w14:textId="0D2846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657CBB46" w14:textId="5D291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96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903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CE0873" w14:textId="77777777" w:rsidTr="003F2FDA">
        <w:tc>
          <w:tcPr>
            <w:tcW w:w="0" w:type="auto"/>
          </w:tcPr>
          <w:p w14:paraId="541DE5C2" w14:textId="22270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R4-2107947</w:t>
            </w:r>
          </w:p>
        </w:tc>
        <w:tc>
          <w:tcPr>
            <w:tcW w:w="0" w:type="auto"/>
          </w:tcPr>
          <w:p w14:paraId="1A043346" w14:textId="4F0FCE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[99-e][137] NR_RF_FR2_req_enh2_Part_1</w:t>
            </w:r>
          </w:p>
        </w:tc>
        <w:tc>
          <w:tcPr>
            <w:tcW w:w="0" w:type="auto"/>
          </w:tcPr>
          <w:p w14:paraId="2E2FB835" w14:textId="2C7A66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7BA906F" w14:textId="6EBB07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3E1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254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015622" w14:textId="77777777" w:rsidTr="003F2FDA">
        <w:tc>
          <w:tcPr>
            <w:tcW w:w="0" w:type="auto"/>
          </w:tcPr>
          <w:p w14:paraId="34E4B2C1" w14:textId="15525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R4-2107948</w:t>
            </w:r>
          </w:p>
        </w:tc>
        <w:tc>
          <w:tcPr>
            <w:tcW w:w="0" w:type="auto"/>
          </w:tcPr>
          <w:p w14:paraId="44AA5787" w14:textId="131A13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[99-e][138] NR_RF_FR2_req_enh2_Part_2</w:t>
            </w:r>
          </w:p>
        </w:tc>
        <w:tc>
          <w:tcPr>
            <w:tcW w:w="0" w:type="auto"/>
          </w:tcPr>
          <w:p w14:paraId="55EC9F79" w14:textId="6A7CF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1AEBF18" w14:textId="57786B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E5E9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29E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3ADABB" w14:textId="77777777" w:rsidTr="003F2FDA">
        <w:tc>
          <w:tcPr>
            <w:tcW w:w="0" w:type="auto"/>
          </w:tcPr>
          <w:p w14:paraId="48F46BB7" w14:textId="48E5EB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R4-2107949</w:t>
            </w:r>
          </w:p>
        </w:tc>
        <w:tc>
          <w:tcPr>
            <w:tcW w:w="0" w:type="auto"/>
          </w:tcPr>
          <w:p w14:paraId="63D51B21" w14:textId="3784EC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[99-e][139] NR_RF_FR2_req_enh2_Part_3</w:t>
            </w:r>
          </w:p>
        </w:tc>
        <w:tc>
          <w:tcPr>
            <w:tcW w:w="0" w:type="auto"/>
          </w:tcPr>
          <w:p w14:paraId="017E9E0E" w14:textId="017DE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1822320" w14:textId="561FD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8A6A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965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3C0FF1" w14:textId="77777777" w:rsidTr="003F2FDA">
        <w:tc>
          <w:tcPr>
            <w:tcW w:w="0" w:type="auto"/>
          </w:tcPr>
          <w:p w14:paraId="1BDB8097" w14:textId="7C3C85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R4-2107950</w:t>
            </w:r>
          </w:p>
        </w:tc>
        <w:tc>
          <w:tcPr>
            <w:tcW w:w="0" w:type="auto"/>
          </w:tcPr>
          <w:p w14:paraId="4EE0EC28" w14:textId="38E0A0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UE EIRP and conducted power</w:t>
            </w:r>
          </w:p>
        </w:tc>
        <w:tc>
          <w:tcPr>
            <w:tcW w:w="0" w:type="auto"/>
          </w:tcPr>
          <w:p w14:paraId="25D0A96D" w14:textId="1C8A7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1008DD8" w14:textId="076D39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4E69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B62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75F953" w14:textId="77777777" w:rsidTr="003F2FDA">
        <w:tc>
          <w:tcPr>
            <w:tcW w:w="0" w:type="auto"/>
          </w:tcPr>
          <w:p w14:paraId="42D083E3" w14:textId="57EAD1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R4-2107951</w:t>
            </w:r>
          </w:p>
        </w:tc>
        <w:tc>
          <w:tcPr>
            <w:tcW w:w="0" w:type="auto"/>
          </w:tcPr>
          <w:p w14:paraId="54606F9C" w14:textId="666B48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[99-e][141] NR_HST_FR2_enh</w:t>
            </w:r>
          </w:p>
        </w:tc>
        <w:tc>
          <w:tcPr>
            <w:tcW w:w="0" w:type="auto"/>
          </w:tcPr>
          <w:p w14:paraId="12A68CD7" w14:textId="3CC4F5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A75CD6E" w14:textId="6B0FD8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56A6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685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27CF42" w14:textId="77777777" w:rsidTr="003F2FDA">
        <w:tc>
          <w:tcPr>
            <w:tcW w:w="0" w:type="auto"/>
          </w:tcPr>
          <w:p w14:paraId="523CDDB7" w14:textId="68470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R4-2107952</w:t>
            </w:r>
          </w:p>
        </w:tc>
        <w:tc>
          <w:tcPr>
            <w:tcW w:w="0" w:type="auto"/>
          </w:tcPr>
          <w:p w14:paraId="0412A893" w14:textId="079F3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[99-e][142] NRSL_enh_Part_1</w:t>
            </w:r>
          </w:p>
        </w:tc>
        <w:tc>
          <w:tcPr>
            <w:tcW w:w="0" w:type="auto"/>
          </w:tcPr>
          <w:p w14:paraId="5AD9C2E0" w14:textId="011170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6F160368" w14:textId="150B6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DAC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0D2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7E66C7" w14:textId="77777777" w:rsidTr="003F2FDA">
        <w:tc>
          <w:tcPr>
            <w:tcW w:w="0" w:type="auto"/>
          </w:tcPr>
          <w:p w14:paraId="6E9A8F0D" w14:textId="6339A7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R4-2107953</w:t>
            </w:r>
          </w:p>
        </w:tc>
        <w:tc>
          <w:tcPr>
            <w:tcW w:w="0" w:type="auto"/>
          </w:tcPr>
          <w:p w14:paraId="3A6ED405" w14:textId="35DABC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[99-e][143] NRSL_enh_Part_2</w:t>
            </w:r>
          </w:p>
        </w:tc>
        <w:tc>
          <w:tcPr>
            <w:tcW w:w="0" w:type="auto"/>
          </w:tcPr>
          <w:p w14:paraId="48C885AE" w14:textId="2373C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FBD3116" w14:textId="2C846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1100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574E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666B13" w14:textId="77777777" w:rsidTr="003F2FDA">
        <w:tc>
          <w:tcPr>
            <w:tcW w:w="0" w:type="auto"/>
          </w:tcPr>
          <w:p w14:paraId="12DE2DA0" w14:textId="7F266E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R4-2107954</w:t>
            </w:r>
          </w:p>
        </w:tc>
        <w:tc>
          <w:tcPr>
            <w:tcW w:w="0" w:type="auto"/>
          </w:tcPr>
          <w:p w14:paraId="70890B2B" w14:textId="0059B5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[99-e][144] NRSL_enh_Part_3</w:t>
            </w:r>
          </w:p>
        </w:tc>
        <w:tc>
          <w:tcPr>
            <w:tcW w:w="0" w:type="auto"/>
          </w:tcPr>
          <w:p w14:paraId="547E6BBA" w14:textId="0C8B5D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0F7A932" w14:textId="598523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2A8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463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0F740" w14:textId="77777777" w:rsidTr="003F2FDA">
        <w:tc>
          <w:tcPr>
            <w:tcW w:w="0" w:type="auto"/>
          </w:tcPr>
          <w:p w14:paraId="4CE6C4EE" w14:textId="180A29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R4-2107955</w:t>
            </w:r>
          </w:p>
        </w:tc>
        <w:tc>
          <w:tcPr>
            <w:tcW w:w="0" w:type="auto"/>
          </w:tcPr>
          <w:p w14:paraId="4C1DC124" w14:textId="58F9C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[99-e][145] NR_ext_to_71GHz_Part_1</w:t>
            </w:r>
          </w:p>
        </w:tc>
        <w:tc>
          <w:tcPr>
            <w:tcW w:w="0" w:type="auto"/>
          </w:tcPr>
          <w:p w14:paraId="2C876463" w14:textId="00D39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122E96D" w14:textId="4F6E4A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61F5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206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FC06ED" w14:textId="77777777" w:rsidTr="003F2FDA">
        <w:tc>
          <w:tcPr>
            <w:tcW w:w="0" w:type="auto"/>
          </w:tcPr>
          <w:p w14:paraId="016A1631" w14:textId="47A278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R4-2107956</w:t>
            </w:r>
          </w:p>
        </w:tc>
        <w:tc>
          <w:tcPr>
            <w:tcW w:w="0" w:type="auto"/>
          </w:tcPr>
          <w:p w14:paraId="5DE21929" w14:textId="3EF10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[99-e][146] NR_ext_to_71GHz_Part_2</w:t>
            </w:r>
          </w:p>
        </w:tc>
        <w:tc>
          <w:tcPr>
            <w:tcW w:w="0" w:type="auto"/>
          </w:tcPr>
          <w:p w14:paraId="45EC1F0D" w14:textId="400AA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E6FFCE8" w14:textId="73AFB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4619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116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26817A" w14:textId="77777777" w:rsidTr="003F2FDA">
        <w:tc>
          <w:tcPr>
            <w:tcW w:w="0" w:type="auto"/>
          </w:tcPr>
          <w:p w14:paraId="4916477C" w14:textId="5B41E6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R4-2107957</w:t>
            </w:r>
          </w:p>
        </w:tc>
        <w:tc>
          <w:tcPr>
            <w:tcW w:w="0" w:type="auto"/>
          </w:tcPr>
          <w:p w14:paraId="76C13589" w14:textId="0A3AA3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[99-e][147] NR_cov_enh</w:t>
            </w:r>
          </w:p>
        </w:tc>
        <w:tc>
          <w:tcPr>
            <w:tcW w:w="0" w:type="auto"/>
          </w:tcPr>
          <w:p w14:paraId="6D2FD2A3" w14:textId="06ACE6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EB09972" w14:textId="321FC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FB89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0FA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FF4E0B" w14:textId="77777777" w:rsidTr="003F2FDA">
        <w:tc>
          <w:tcPr>
            <w:tcW w:w="0" w:type="auto"/>
          </w:tcPr>
          <w:p w14:paraId="2CAA2CA5" w14:textId="5A61C7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R4-2107958</w:t>
            </w:r>
          </w:p>
        </w:tc>
        <w:tc>
          <w:tcPr>
            <w:tcW w:w="0" w:type="auto"/>
          </w:tcPr>
          <w:p w14:paraId="177F9088" w14:textId="744187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[99-e][148] NR_feMIMO</w:t>
            </w:r>
          </w:p>
        </w:tc>
        <w:tc>
          <w:tcPr>
            <w:tcW w:w="0" w:type="auto"/>
          </w:tcPr>
          <w:p w14:paraId="13D87C0A" w14:textId="110526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31B3BCF" w14:textId="0D9B9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26C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A92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962C2F" w14:textId="77777777" w:rsidTr="003F2FDA">
        <w:tc>
          <w:tcPr>
            <w:tcW w:w="0" w:type="auto"/>
          </w:tcPr>
          <w:p w14:paraId="362C5D6D" w14:textId="4329D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R4-2107959</w:t>
            </w:r>
          </w:p>
        </w:tc>
        <w:tc>
          <w:tcPr>
            <w:tcW w:w="0" w:type="auto"/>
          </w:tcPr>
          <w:p w14:paraId="5F08DE23" w14:textId="38671C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[99-e][149] NR_RedCap</w:t>
            </w:r>
          </w:p>
        </w:tc>
        <w:tc>
          <w:tcPr>
            <w:tcW w:w="0" w:type="auto"/>
          </w:tcPr>
          <w:p w14:paraId="723EBFC0" w14:textId="66BE45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C4F1D30" w14:textId="2C7588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1F9E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AA7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F77CE6" w14:textId="77777777" w:rsidTr="003F2FDA">
        <w:tc>
          <w:tcPr>
            <w:tcW w:w="0" w:type="auto"/>
          </w:tcPr>
          <w:p w14:paraId="1C6B38B5" w14:textId="5B7F4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R4-2107960</w:t>
            </w:r>
          </w:p>
        </w:tc>
        <w:tc>
          <w:tcPr>
            <w:tcW w:w="0" w:type="auto"/>
          </w:tcPr>
          <w:p w14:paraId="586B3305" w14:textId="3BF02E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[99-e][150] FS_NR_eff_BW_util</w:t>
            </w:r>
          </w:p>
        </w:tc>
        <w:tc>
          <w:tcPr>
            <w:tcW w:w="0" w:type="auto"/>
          </w:tcPr>
          <w:p w14:paraId="23913AA8" w14:textId="082B1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58411D4" w14:textId="783189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ACC0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ED5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2ED9DA" w14:textId="77777777" w:rsidTr="003F2FDA">
        <w:tc>
          <w:tcPr>
            <w:tcW w:w="0" w:type="auto"/>
          </w:tcPr>
          <w:p w14:paraId="57144ED9" w14:textId="7F6863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R4-2107961</w:t>
            </w:r>
          </w:p>
        </w:tc>
        <w:tc>
          <w:tcPr>
            <w:tcW w:w="0" w:type="auto"/>
          </w:tcPr>
          <w:p w14:paraId="4121B02D" w14:textId="62C88C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[99-e][151] FS_BC_handling</w:t>
            </w:r>
          </w:p>
        </w:tc>
        <w:tc>
          <w:tcPr>
            <w:tcW w:w="0" w:type="auto"/>
          </w:tcPr>
          <w:p w14:paraId="447083EA" w14:textId="42B78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B81927C" w14:textId="16030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D56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78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716B51" w14:textId="77777777" w:rsidTr="003F2FDA">
        <w:tc>
          <w:tcPr>
            <w:tcW w:w="0" w:type="auto"/>
          </w:tcPr>
          <w:p w14:paraId="348AA89A" w14:textId="4C2EF0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R4-2107962</w:t>
            </w:r>
          </w:p>
        </w:tc>
        <w:tc>
          <w:tcPr>
            <w:tcW w:w="0" w:type="auto"/>
          </w:tcPr>
          <w:p w14:paraId="4672E261" w14:textId="3FDB6A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[99-e][152] FS_NR_600MHz_ext</w:t>
            </w:r>
          </w:p>
        </w:tc>
        <w:tc>
          <w:tcPr>
            <w:tcW w:w="0" w:type="auto"/>
          </w:tcPr>
          <w:p w14:paraId="40637330" w14:textId="5F9D7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246CB02" w14:textId="3632D0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6EC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8F2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8F8D53" w14:textId="77777777" w:rsidTr="003F2FDA">
        <w:tc>
          <w:tcPr>
            <w:tcW w:w="0" w:type="auto"/>
          </w:tcPr>
          <w:p w14:paraId="1778CB6B" w14:textId="7E2D8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R4-2107963</w:t>
            </w:r>
          </w:p>
        </w:tc>
        <w:tc>
          <w:tcPr>
            <w:tcW w:w="0" w:type="auto"/>
          </w:tcPr>
          <w:p w14:paraId="10208F6E" w14:textId="3493CA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[99-e][153] </w:t>
            </w:r>
            <w:r>
              <w:rPr>
                <w:sz w:val="16"/>
              </w:rPr>
              <w:lastRenderedPageBreak/>
              <w:t>FS_NR_PC2_UE_FDD</w:t>
            </w:r>
          </w:p>
        </w:tc>
        <w:tc>
          <w:tcPr>
            <w:tcW w:w="0" w:type="auto"/>
          </w:tcPr>
          <w:p w14:paraId="4C2B3458" w14:textId="24BD01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Moderator (China </w:t>
            </w:r>
            <w:r>
              <w:rPr>
                <w:sz w:val="16"/>
              </w:rPr>
              <w:lastRenderedPageBreak/>
              <w:t>Telecom)</w:t>
            </w:r>
          </w:p>
        </w:tc>
        <w:tc>
          <w:tcPr>
            <w:tcW w:w="0" w:type="auto"/>
          </w:tcPr>
          <w:p w14:paraId="3083F574" w14:textId="01E476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516C22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B48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A45084" w14:textId="77777777" w:rsidTr="003F2FDA">
        <w:tc>
          <w:tcPr>
            <w:tcW w:w="0" w:type="auto"/>
          </w:tcPr>
          <w:p w14:paraId="3E056025" w14:textId="42B1A7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R4-2107964</w:t>
            </w:r>
          </w:p>
        </w:tc>
        <w:tc>
          <w:tcPr>
            <w:tcW w:w="0" w:type="auto"/>
          </w:tcPr>
          <w:p w14:paraId="6F464E1F" w14:textId="34609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[99-e][154] FS_NR_Opt_pi2BPSK</w:t>
            </w:r>
          </w:p>
        </w:tc>
        <w:tc>
          <w:tcPr>
            <w:tcW w:w="0" w:type="auto"/>
          </w:tcPr>
          <w:p w14:paraId="772FDD91" w14:textId="797574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253E982" w14:textId="29F02F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31CE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B8FB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EC7A49" w14:textId="77777777" w:rsidTr="003F2FDA">
        <w:tc>
          <w:tcPr>
            <w:tcW w:w="0" w:type="auto"/>
          </w:tcPr>
          <w:p w14:paraId="6DBD59BB" w14:textId="391C06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R4-2107965</w:t>
            </w:r>
          </w:p>
        </w:tc>
        <w:tc>
          <w:tcPr>
            <w:tcW w:w="0" w:type="auto"/>
          </w:tcPr>
          <w:p w14:paraId="14284F3A" w14:textId="0325E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[99-e][155] LTE_Baskets</w:t>
            </w:r>
          </w:p>
        </w:tc>
        <w:tc>
          <w:tcPr>
            <w:tcW w:w="0" w:type="auto"/>
          </w:tcPr>
          <w:p w14:paraId="697413F3" w14:textId="61104D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52E2DBE" w14:textId="4978E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D8B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C07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85C275" w14:textId="77777777" w:rsidTr="003F2FDA">
        <w:tc>
          <w:tcPr>
            <w:tcW w:w="0" w:type="auto"/>
          </w:tcPr>
          <w:p w14:paraId="5939C62C" w14:textId="7F81C8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R4-2107966</w:t>
            </w:r>
          </w:p>
        </w:tc>
        <w:tc>
          <w:tcPr>
            <w:tcW w:w="0" w:type="auto"/>
          </w:tcPr>
          <w:p w14:paraId="18745A22" w14:textId="30E6D0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[99-e][156] LTE_bands_R17_M1_M2_NB1_NB2</w:t>
            </w:r>
          </w:p>
        </w:tc>
        <w:tc>
          <w:tcPr>
            <w:tcW w:w="0" w:type="auto"/>
          </w:tcPr>
          <w:p w14:paraId="42B27D27" w14:textId="21DBD7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47820DA" w14:textId="09E6B2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123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47E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05A5B6" w14:textId="77777777" w:rsidTr="003F2FDA">
        <w:tc>
          <w:tcPr>
            <w:tcW w:w="0" w:type="auto"/>
          </w:tcPr>
          <w:p w14:paraId="2DB606ED" w14:textId="04B30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R4-2107967</w:t>
            </w:r>
          </w:p>
        </w:tc>
        <w:tc>
          <w:tcPr>
            <w:tcW w:w="0" w:type="auto"/>
          </w:tcPr>
          <w:p w14:paraId="3B347AB4" w14:textId="64595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[99-e][157] NB_IOTenh4_LTE_eMTC6</w:t>
            </w:r>
          </w:p>
        </w:tc>
        <w:tc>
          <w:tcPr>
            <w:tcW w:w="0" w:type="auto"/>
          </w:tcPr>
          <w:p w14:paraId="6754259A" w14:textId="5322D0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2337976" w14:textId="79B373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768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69E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2877BF" w14:textId="77777777" w:rsidTr="003F2FDA">
        <w:tc>
          <w:tcPr>
            <w:tcW w:w="0" w:type="auto"/>
          </w:tcPr>
          <w:p w14:paraId="19DC9075" w14:textId="70869E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R4-2107968</w:t>
            </w:r>
          </w:p>
        </w:tc>
        <w:tc>
          <w:tcPr>
            <w:tcW w:w="0" w:type="auto"/>
          </w:tcPr>
          <w:p w14:paraId="3D9E8948" w14:textId="776FCC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[99-e][158] FS_LTE_NR_HPUE_FWVM</w:t>
            </w:r>
          </w:p>
        </w:tc>
        <w:tc>
          <w:tcPr>
            <w:tcW w:w="0" w:type="auto"/>
          </w:tcPr>
          <w:p w14:paraId="06057284" w14:textId="170F44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1A06DFE3" w14:textId="3FC5F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7C8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84A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024E20" w14:textId="77777777" w:rsidTr="003F2FDA">
        <w:tc>
          <w:tcPr>
            <w:tcW w:w="0" w:type="auto"/>
          </w:tcPr>
          <w:p w14:paraId="1F7DB9BF" w14:textId="497BEE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R4-2107969</w:t>
            </w:r>
          </w:p>
        </w:tc>
        <w:tc>
          <w:tcPr>
            <w:tcW w:w="0" w:type="auto"/>
          </w:tcPr>
          <w:p w14:paraId="354B9041" w14:textId="326B2C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[99-e][159] NR_reply_LS_RF_Part1</w:t>
            </w:r>
          </w:p>
        </w:tc>
        <w:tc>
          <w:tcPr>
            <w:tcW w:w="0" w:type="auto"/>
          </w:tcPr>
          <w:p w14:paraId="2EE9EC79" w14:textId="54A73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5F21B625" w14:textId="2E1358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55A1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65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FAE528" w14:textId="77777777" w:rsidTr="003F2FDA">
        <w:tc>
          <w:tcPr>
            <w:tcW w:w="0" w:type="auto"/>
          </w:tcPr>
          <w:p w14:paraId="2AB05456" w14:textId="71360A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R4-2107970</w:t>
            </w:r>
          </w:p>
        </w:tc>
        <w:tc>
          <w:tcPr>
            <w:tcW w:w="0" w:type="auto"/>
          </w:tcPr>
          <w:p w14:paraId="49A0267B" w14:textId="4141C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[99-e][160] NR_reply_LS_RF_Part2</w:t>
            </w:r>
          </w:p>
        </w:tc>
        <w:tc>
          <w:tcPr>
            <w:tcW w:w="0" w:type="auto"/>
          </w:tcPr>
          <w:p w14:paraId="1FF12237" w14:textId="12966E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0BA502E" w14:textId="302298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A2B1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E3B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271C82" w14:textId="77777777" w:rsidTr="003F2FDA">
        <w:tc>
          <w:tcPr>
            <w:tcW w:w="0" w:type="auto"/>
          </w:tcPr>
          <w:p w14:paraId="79CB112B" w14:textId="5D7D7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R4-2107971</w:t>
            </w:r>
          </w:p>
        </w:tc>
        <w:tc>
          <w:tcPr>
            <w:tcW w:w="0" w:type="auto"/>
          </w:tcPr>
          <w:p w14:paraId="7E5EA33E" w14:textId="30FB8F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[99-e][161] US_n77</w:t>
            </w:r>
          </w:p>
        </w:tc>
        <w:tc>
          <w:tcPr>
            <w:tcW w:w="0" w:type="auto"/>
          </w:tcPr>
          <w:p w14:paraId="0FA96ED9" w14:textId="3DC86D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20E2EE8" w14:textId="4D2E48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2A5D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B8B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6D0BE1" w14:textId="77777777" w:rsidTr="003F2FDA">
        <w:tc>
          <w:tcPr>
            <w:tcW w:w="0" w:type="auto"/>
          </w:tcPr>
          <w:p w14:paraId="2DC6EA19" w14:textId="776D9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R4-2107972</w:t>
            </w:r>
          </w:p>
        </w:tc>
        <w:tc>
          <w:tcPr>
            <w:tcW w:w="0" w:type="auto"/>
          </w:tcPr>
          <w:p w14:paraId="430F9500" w14:textId="433059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Time-related issues</w:t>
            </w:r>
          </w:p>
        </w:tc>
        <w:tc>
          <w:tcPr>
            <w:tcW w:w="0" w:type="auto"/>
          </w:tcPr>
          <w:p w14:paraId="47D40B9F" w14:textId="30F368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CEBECF" w14:textId="050BE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7AE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4447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3BD462" w14:textId="77777777" w:rsidTr="003F2FDA">
        <w:tc>
          <w:tcPr>
            <w:tcW w:w="0" w:type="auto"/>
          </w:tcPr>
          <w:p w14:paraId="2AD85991" w14:textId="4F4F8B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R4-2107973</w:t>
            </w:r>
          </w:p>
        </w:tc>
        <w:tc>
          <w:tcPr>
            <w:tcW w:w="0" w:type="auto"/>
          </w:tcPr>
          <w:p w14:paraId="48F0E492" w14:textId="39B87C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UE TX requirements</w:t>
            </w:r>
          </w:p>
        </w:tc>
        <w:tc>
          <w:tcPr>
            <w:tcW w:w="0" w:type="auto"/>
          </w:tcPr>
          <w:p w14:paraId="5C7D8729" w14:textId="7585C1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6B70CBB" w14:textId="276802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703D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F89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9C612C" w14:textId="77777777" w:rsidTr="003F2FDA">
        <w:tc>
          <w:tcPr>
            <w:tcW w:w="0" w:type="auto"/>
          </w:tcPr>
          <w:p w14:paraId="199B9D10" w14:textId="5448A7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  <w:tc>
          <w:tcPr>
            <w:tcW w:w="0" w:type="auto"/>
          </w:tcPr>
          <w:p w14:paraId="01E53D57" w14:textId="024DF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526EF3DE" w14:textId="03700E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58E6D83" w14:textId="7CDFC9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0BE73F" w14:textId="304F9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17B33F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E06260" w14:textId="77777777" w:rsidTr="003F2FDA">
        <w:tc>
          <w:tcPr>
            <w:tcW w:w="0" w:type="auto"/>
          </w:tcPr>
          <w:p w14:paraId="33600E25" w14:textId="2B2ACD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R4-2107975</w:t>
            </w:r>
          </w:p>
        </w:tc>
        <w:tc>
          <w:tcPr>
            <w:tcW w:w="0" w:type="auto"/>
          </w:tcPr>
          <w:p w14:paraId="070B791C" w14:textId="2425E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38101-3-g70 corrections</w:t>
            </w:r>
          </w:p>
        </w:tc>
        <w:tc>
          <w:tcPr>
            <w:tcW w:w="0" w:type="auto"/>
          </w:tcPr>
          <w:p w14:paraId="5E31EE94" w14:textId="5DCA04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9A8194" w14:textId="2A1E1D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69CE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586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B3BDB8" w14:textId="77777777" w:rsidTr="003F2FDA">
        <w:tc>
          <w:tcPr>
            <w:tcW w:w="0" w:type="auto"/>
          </w:tcPr>
          <w:p w14:paraId="4FCEB12A" w14:textId="658200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R4-2107976</w:t>
            </w:r>
          </w:p>
        </w:tc>
        <w:tc>
          <w:tcPr>
            <w:tcW w:w="0" w:type="auto"/>
          </w:tcPr>
          <w:p w14:paraId="476F740B" w14:textId="4761D0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19C3B765" w14:textId="0E86F4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45F58AA" w14:textId="6A6DA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D923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E63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30D43D" w14:textId="77777777" w:rsidTr="003F2FDA">
        <w:tc>
          <w:tcPr>
            <w:tcW w:w="0" w:type="auto"/>
          </w:tcPr>
          <w:p w14:paraId="1251F2E6" w14:textId="014AD8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R4-2107977</w:t>
            </w:r>
          </w:p>
        </w:tc>
        <w:tc>
          <w:tcPr>
            <w:tcW w:w="0" w:type="auto"/>
          </w:tcPr>
          <w:p w14:paraId="6CE011E2" w14:textId="2F4ED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6B1AEB02" w14:textId="7E2B7C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2B698C0" w14:textId="6544DF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0EBC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B3C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667DA1" w14:textId="77777777" w:rsidTr="003F2FDA">
        <w:tc>
          <w:tcPr>
            <w:tcW w:w="0" w:type="auto"/>
          </w:tcPr>
          <w:p w14:paraId="066AF92D" w14:textId="27EE6C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R4-2107978</w:t>
            </w:r>
          </w:p>
        </w:tc>
        <w:tc>
          <w:tcPr>
            <w:tcW w:w="0" w:type="auto"/>
          </w:tcPr>
          <w:p w14:paraId="50E5DC2F" w14:textId="00D54E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CA_n5A-n14A</w:t>
            </w:r>
          </w:p>
        </w:tc>
        <w:tc>
          <w:tcPr>
            <w:tcW w:w="0" w:type="auto"/>
          </w:tcPr>
          <w:p w14:paraId="1D3CD0B1" w14:textId="12367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11ED311" w14:textId="4FD2E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9418ED" w14:textId="53CEDB0D" w:rsidR="003F2FDA" w:rsidRPr="003F2FDA" w:rsidRDefault="00CA0AF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R4-2110701</w:t>
            </w:r>
          </w:p>
        </w:tc>
        <w:tc>
          <w:tcPr>
            <w:tcW w:w="0" w:type="auto"/>
          </w:tcPr>
          <w:p w14:paraId="0A8D2F91" w14:textId="0EA16D73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FB9297" w14:textId="77777777" w:rsidTr="003F2FDA">
        <w:tc>
          <w:tcPr>
            <w:tcW w:w="0" w:type="auto"/>
          </w:tcPr>
          <w:p w14:paraId="07F65856" w14:textId="49336F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R4-2107979</w:t>
            </w:r>
          </w:p>
        </w:tc>
        <w:tc>
          <w:tcPr>
            <w:tcW w:w="0" w:type="auto"/>
          </w:tcPr>
          <w:p w14:paraId="10A78A86" w14:textId="554BD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0" w:type="auto"/>
          </w:tcPr>
          <w:p w14:paraId="067A01C3" w14:textId="597C81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A24978" w14:textId="187F8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E939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CBE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CF4C06" w14:textId="77777777" w:rsidTr="003F2FDA">
        <w:tc>
          <w:tcPr>
            <w:tcW w:w="0" w:type="auto"/>
          </w:tcPr>
          <w:p w14:paraId="22DC81FC" w14:textId="4AA440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R4-2107980</w:t>
            </w:r>
          </w:p>
        </w:tc>
        <w:tc>
          <w:tcPr>
            <w:tcW w:w="0" w:type="auto"/>
          </w:tcPr>
          <w:p w14:paraId="00736D81" w14:textId="1A464D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maintenance-related topics</w:t>
            </w:r>
          </w:p>
        </w:tc>
        <w:tc>
          <w:tcPr>
            <w:tcW w:w="0" w:type="auto"/>
          </w:tcPr>
          <w:p w14:paraId="673C8FE1" w14:textId="160CDC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968966A" w14:textId="066654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5F20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027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DDC953" w14:textId="77777777" w:rsidTr="003F2FDA">
        <w:tc>
          <w:tcPr>
            <w:tcW w:w="0" w:type="auto"/>
          </w:tcPr>
          <w:p w14:paraId="325A7C9F" w14:textId="3D8147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R4-2107981</w:t>
            </w:r>
          </w:p>
        </w:tc>
        <w:tc>
          <w:tcPr>
            <w:tcW w:w="0" w:type="auto"/>
          </w:tcPr>
          <w:p w14:paraId="546BB900" w14:textId="238F85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SRS antenna switching requirements for TxD</w:t>
            </w:r>
          </w:p>
        </w:tc>
        <w:tc>
          <w:tcPr>
            <w:tcW w:w="0" w:type="auto"/>
          </w:tcPr>
          <w:p w14:paraId="43A51BA7" w14:textId="54073F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022A9AA" w14:textId="352B0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D3A9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D10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4F41F" w14:textId="77777777" w:rsidTr="003F2FDA">
        <w:tc>
          <w:tcPr>
            <w:tcW w:w="0" w:type="auto"/>
          </w:tcPr>
          <w:p w14:paraId="15814092" w14:textId="7E5628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R4-2107982</w:t>
            </w:r>
          </w:p>
        </w:tc>
        <w:tc>
          <w:tcPr>
            <w:tcW w:w="0" w:type="auto"/>
          </w:tcPr>
          <w:p w14:paraId="1A96E3CE" w14:textId="4A67E4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IMD MSD only</w:t>
            </w:r>
          </w:p>
        </w:tc>
        <w:tc>
          <w:tcPr>
            <w:tcW w:w="0" w:type="auto"/>
          </w:tcPr>
          <w:p w14:paraId="29AE033F" w14:textId="0EADB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13BF3E36" w14:textId="3A63CA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C26B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489BC" w14:textId="215330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463C1267" w14:textId="77777777" w:rsidTr="003F2FDA">
        <w:tc>
          <w:tcPr>
            <w:tcW w:w="0" w:type="auto"/>
          </w:tcPr>
          <w:p w14:paraId="61E9F12C" w14:textId="099AD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R4-2107983</w:t>
            </w:r>
          </w:p>
        </w:tc>
        <w:tc>
          <w:tcPr>
            <w:tcW w:w="0" w:type="auto"/>
          </w:tcPr>
          <w:p w14:paraId="66D5FD2C" w14:textId="144855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38.101-3: IMD MSD and triple beat</w:t>
            </w:r>
          </w:p>
        </w:tc>
        <w:tc>
          <w:tcPr>
            <w:tcW w:w="0" w:type="auto"/>
          </w:tcPr>
          <w:p w14:paraId="3A5E792C" w14:textId="36014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555B4DF2" w14:textId="6B567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ACA29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DBB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0168FC" w14:textId="77777777" w:rsidTr="003F2FDA">
        <w:tc>
          <w:tcPr>
            <w:tcW w:w="0" w:type="auto"/>
          </w:tcPr>
          <w:p w14:paraId="43210966" w14:textId="6D256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  <w:tc>
          <w:tcPr>
            <w:tcW w:w="0" w:type="auto"/>
          </w:tcPr>
          <w:p w14:paraId="6572589B" w14:textId="50056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6EBE283E" w14:textId="7AA377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1ACEFC" w14:textId="6C32B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8341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7F84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3CC1D8" w14:textId="77777777" w:rsidTr="003F2FDA">
        <w:tc>
          <w:tcPr>
            <w:tcW w:w="0" w:type="auto"/>
          </w:tcPr>
          <w:p w14:paraId="3844191E" w14:textId="3FE54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R4-2107985</w:t>
            </w:r>
          </w:p>
        </w:tc>
        <w:tc>
          <w:tcPr>
            <w:tcW w:w="0" w:type="auto"/>
          </w:tcPr>
          <w:p w14:paraId="278469D8" w14:textId="59FB60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60 GHz Time-related issues</w:t>
            </w:r>
          </w:p>
        </w:tc>
        <w:tc>
          <w:tcPr>
            <w:tcW w:w="0" w:type="auto"/>
          </w:tcPr>
          <w:p w14:paraId="1DDD440F" w14:textId="1BC192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88BCF4" w14:textId="6C2999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C5BD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D31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FFB621" w14:textId="77777777" w:rsidTr="003F2FDA">
        <w:tc>
          <w:tcPr>
            <w:tcW w:w="0" w:type="auto"/>
          </w:tcPr>
          <w:p w14:paraId="63CF3E95" w14:textId="36FAE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R4-2107986</w:t>
            </w:r>
          </w:p>
        </w:tc>
        <w:tc>
          <w:tcPr>
            <w:tcW w:w="0" w:type="auto"/>
          </w:tcPr>
          <w:p w14:paraId="20A0D863" w14:textId="526AC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system parameters in NRSL_enh_Part1</w:t>
            </w:r>
          </w:p>
        </w:tc>
        <w:tc>
          <w:tcPr>
            <w:tcW w:w="0" w:type="auto"/>
          </w:tcPr>
          <w:p w14:paraId="559A03EA" w14:textId="64897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094F975" w14:textId="085FA3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32C1FD" w14:textId="581C7C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48E180" w14:textId="57E29E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</w:tr>
      <w:tr w:rsidR="003F2FDA" w14:paraId="4950DA52" w14:textId="77777777" w:rsidTr="003F2FDA">
        <w:tc>
          <w:tcPr>
            <w:tcW w:w="0" w:type="auto"/>
          </w:tcPr>
          <w:p w14:paraId="76C2BFCB" w14:textId="3DD46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R4-2107987</w:t>
            </w:r>
          </w:p>
        </w:tc>
        <w:tc>
          <w:tcPr>
            <w:tcW w:w="0" w:type="auto"/>
          </w:tcPr>
          <w:p w14:paraId="2844BC5E" w14:textId="19190E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6FFB3218" w14:textId="714688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BDBBA8" w14:textId="39E0F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D4D6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67484" w14:textId="06D1C2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R4-2108114</w:t>
            </w:r>
          </w:p>
        </w:tc>
      </w:tr>
      <w:tr w:rsidR="003F2FDA" w14:paraId="4210CEC2" w14:textId="77777777" w:rsidTr="003F2FDA">
        <w:tc>
          <w:tcPr>
            <w:tcW w:w="0" w:type="auto"/>
          </w:tcPr>
          <w:p w14:paraId="50712B5F" w14:textId="19D8AE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R4-2107988</w:t>
            </w:r>
          </w:p>
        </w:tc>
        <w:tc>
          <w:tcPr>
            <w:tcW w:w="0" w:type="auto"/>
          </w:tcPr>
          <w:p w14:paraId="2099ADDC" w14:textId="28A9B1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CBM UE architecture</w:t>
            </w:r>
          </w:p>
        </w:tc>
        <w:tc>
          <w:tcPr>
            <w:tcW w:w="0" w:type="auto"/>
          </w:tcPr>
          <w:p w14:paraId="42AF9C4D" w14:textId="11064E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60C0578" w14:textId="39FC49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AC2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472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639597" w14:textId="77777777" w:rsidTr="003F2FDA">
        <w:tc>
          <w:tcPr>
            <w:tcW w:w="0" w:type="auto"/>
          </w:tcPr>
          <w:p w14:paraId="69EEBE6E" w14:textId="0C6EAF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  <w:tc>
          <w:tcPr>
            <w:tcW w:w="0" w:type="auto"/>
          </w:tcPr>
          <w:p w14:paraId="070C6EFD" w14:textId="0D5FEA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030A8381" w14:textId="33B0E4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563AA0E" w14:textId="242BEC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7FAB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E20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4B5376" w14:textId="77777777" w:rsidTr="003F2FDA">
        <w:tc>
          <w:tcPr>
            <w:tcW w:w="0" w:type="auto"/>
          </w:tcPr>
          <w:p w14:paraId="7EEF4CC7" w14:textId="60CDAF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R4-2107990</w:t>
            </w:r>
          </w:p>
        </w:tc>
        <w:tc>
          <w:tcPr>
            <w:tcW w:w="0" w:type="auto"/>
          </w:tcPr>
          <w:p w14:paraId="3D6164FB" w14:textId="4DC0A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5C6BC03B" w14:textId="729D69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2CBA897A" w14:textId="1BF74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38D2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9C5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DCC770" w14:textId="77777777" w:rsidTr="003F2FDA">
        <w:tc>
          <w:tcPr>
            <w:tcW w:w="0" w:type="auto"/>
          </w:tcPr>
          <w:p w14:paraId="2CCC58C9" w14:textId="60DBFA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R4-2107991</w:t>
            </w:r>
          </w:p>
        </w:tc>
        <w:tc>
          <w:tcPr>
            <w:tcW w:w="0" w:type="auto"/>
          </w:tcPr>
          <w:p w14:paraId="3676D848" w14:textId="7236AE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08542404" w14:textId="36D981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F66979" w14:textId="51383F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390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38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C721D" w14:textId="77777777" w:rsidTr="003F2FDA">
        <w:tc>
          <w:tcPr>
            <w:tcW w:w="0" w:type="auto"/>
          </w:tcPr>
          <w:p w14:paraId="2FD5E2A0" w14:textId="24B288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  <w:tc>
          <w:tcPr>
            <w:tcW w:w="0" w:type="auto"/>
          </w:tcPr>
          <w:p w14:paraId="3B63D8E9" w14:textId="702383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008532BF" w14:textId="1D6D59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0F88389" w14:textId="071153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DAD0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B9B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A47AA4" w14:textId="77777777" w:rsidTr="003F2FDA">
        <w:tc>
          <w:tcPr>
            <w:tcW w:w="0" w:type="auto"/>
          </w:tcPr>
          <w:p w14:paraId="2EA30D91" w14:textId="7A01A1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  <w:tc>
          <w:tcPr>
            <w:tcW w:w="0" w:type="auto"/>
          </w:tcPr>
          <w:p w14:paraId="404C31F1" w14:textId="2B95B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4624C238" w14:textId="28C88E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3BA5C1" w14:textId="311C9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5294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A1B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DEB379" w14:textId="77777777" w:rsidTr="003F2FDA">
        <w:tc>
          <w:tcPr>
            <w:tcW w:w="0" w:type="auto"/>
          </w:tcPr>
          <w:p w14:paraId="02806E0A" w14:textId="5497DB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  <w:tc>
          <w:tcPr>
            <w:tcW w:w="0" w:type="auto"/>
          </w:tcPr>
          <w:p w14:paraId="140A2DAF" w14:textId="60D3A1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658740F5" w14:textId="31DF70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D3D232" w14:textId="63DD1F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337D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E70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20F20F" w14:textId="77777777" w:rsidTr="003F2FDA">
        <w:tc>
          <w:tcPr>
            <w:tcW w:w="0" w:type="auto"/>
          </w:tcPr>
          <w:p w14:paraId="449D6B15" w14:textId="79F30C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  <w:tc>
          <w:tcPr>
            <w:tcW w:w="0" w:type="auto"/>
          </w:tcPr>
          <w:p w14:paraId="6621EFA0" w14:textId="7C338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3EF2B5A6" w14:textId="611AA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2F8A0F" w14:textId="56298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AD01261" w14:textId="11DD88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5B5DDE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7E5413" w14:textId="77777777" w:rsidTr="003F2FDA">
        <w:tc>
          <w:tcPr>
            <w:tcW w:w="0" w:type="auto"/>
          </w:tcPr>
          <w:p w14:paraId="26075E15" w14:textId="126C20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R4-2107996</w:t>
            </w:r>
          </w:p>
        </w:tc>
        <w:tc>
          <w:tcPr>
            <w:tcW w:w="0" w:type="auto"/>
          </w:tcPr>
          <w:p w14:paraId="03B11D9B" w14:textId="59272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3CC96BD8" w14:textId="4F46F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163B2193" w14:textId="701FB1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83D1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ED7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0B57F9" w14:textId="77777777" w:rsidTr="003F2FDA">
        <w:tc>
          <w:tcPr>
            <w:tcW w:w="0" w:type="auto"/>
          </w:tcPr>
          <w:p w14:paraId="7A4CC5A4" w14:textId="6B3AD4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R4-2107997</w:t>
            </w:r>
          </w:p>
        </w:tc>
        <w:tc>
          <w:tcPr>
            <w:tcW w:w="0" w:type="auto"/>
          </w:tcPr>
          <w:p w14:paraId="6E473018" w14:textId="4AEEAC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[145] NR_ext_to_71GHz_Part1</w:t>
            </w:r>
          </w:p>
        </w:tc>
        <w:tc>
          <w:tcPr>
            <w:tcW w:w="0" w:type="auto"/>
          </w:tcPr>
          <w:p w14:paraId="3C0CEAF3" w14:textId="41594B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69E4B36" w14:textId="19BEDE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B835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3E0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EAC822" w14:textId="77777777" w:rsidTr="003F2FDA">
        <w:tc>
          <w:tcPr>
            <w:tcW w:w="0" w:type="auto"/>
          </w:tcPr>
          <w:p w14:paraId="6AFCAFD5" w14:textId="170C9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R4-2107998</w:t>
            </w:r>
          </w:p>
        </w:tc>
        <w:tc>
          <w:tcPr>
            <w:tcW w:w="0" w:type="auto"/>
          </w:tcPr>
          <w:p w14:paraId="7AF25BBC" w14:textId="5A13D5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PC5 requirements in n259</w:t>
            </w:r>
          </w:p>
        </w:tc>
        <w:tc>
          <w:tcPr>
            <w:tcW w:w="0" w:type="auto"/>
          </w:tcPr>
          <w:p w14:paraId="3EB64816" w14:textId="45DF78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1F85984" w14:textId="292D30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8F21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371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9937AC" w14:textId="77777777" w:rsidTr="003F2FDA">
        <w:tc>
          <w:tcPr>
            <w:tcW w:w="0" w:type="auto"/>
          </w:tcPr>
          <w:p w14:paraId="034A6E3F" w14:textId="51F99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R4-2107999</w:t>
            </w:r>
          </w:p>
        </w:tc>
        <w:tc>
          <w:tcPr>
            <w:tcW w:w="0" w:type="auto"/>
          </w:tcPr>
          <w:p w14:paraId="5974114B" w14:textId="70528A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54C8631B" w14:textId="299CA2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8EF321" w14:textId="791E26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11F7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470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5E6AD3" w14:textId="77777777" w:rsidTr="003F2FDA">
        <w:tc>
          <w:tcPr>
            <w:tcW w:w="0" w:type="auto"/>
          </w:tcPr>
          <w:p w14:paraId="1D6C262D" w14:textId="0B34F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R4-2108000</w:t>
            </w:r>
          </w:p>
        </w:tc>
        <w:tc>
          <w:tcPr>
            <w:tcW w:w="0" w:type="auto"/>
          </w:tcPr>
          <w:p w14:paraId="5901443E" w14:textId="0ADC4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20A3EBB2" w14:textId="3EB850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B95D817" w14:textId="3FE536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8FCE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8F1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DFCE32" w14:textId="77777777" w:rsidTr="003F2FDA">
        <w:tc>
          <w:tcPr>
            <w:tcW w:w="0" w:type="auto"/>
          </w:tcPr>
          <w:p w14:paraId="7F367128" w14:textId="3BF5FB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  <w:tc>
          <w:tcPr>
            <w:tcW w:w="0" w:type="auto"/>
          </w:tcPr>
          <w:p w14:paraId="669FFC99" w14:textId="66B2C5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system parameters in NRSL_enh_Part1</w:t>
            </w:r>
          </w:p>
        </w:tc>
        <w:tc>
          <w:tcPr>
            <w:tcW w:w="0" w:type="auto"/>
          </w:tcPr>
          <w:p w14:paraId="22AA572B" w14:textId="7357F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7BDEE170" w14:textId="10A380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7B77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8E6ED" w14:textId="6B77E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</w:tr>
      <w:tr w:rsidR="003F2FDA" w14:paraId="4844BAC6" w14:textId="77777777" w:rsidTr="003F2FDA">
        <w:tc>
          <w:tcPr>
            <w:tcW w:w="0" w:type="auto"/>
          </w:tcPr>
          <w:p w14:paraId="2A09566B" w14:textId="0FBE2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  <w:tc>
          <w:tcPr>
            <w:tcW w:w="0" w:type="auto"/>
          </w:tcPr>
          <w:p w14:paraId="434506DC" w14:textId="0C96D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4A250468" w14:textId="1278A0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26E57F" w14:textId="38B31D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3EF934" w14:textId="4A885B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R4-2108004</w:t>
            </w:r>
          </w:p>
        </w:tc>
        <w:tc>
          <w:tcPr>
            <w:tcW w:w="0" w:type="auto"/>
          </w:tcPr>
          <w:p w14:paraId="6EEAFE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039352" w14:textId="77777777" w:rsidTr="003F2FDA">
        <w:tc>
          <w:tcPr>
            <w:tcW w:w="0" w:type="auto"/>
          </w:tcPr>
          <w:p w14:paraId="2A6F2E66" w14:textId="23376A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  <w:tc>
          <w:tcPr>
            <w:tcW w:w="0" w:type="auto"/>
          </w:tcPr>
          <w:p w14:paraId="0653CB09" w14:textId="1FEBA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57A0D2CA" w14:textId="2F4253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FC363E7" w14:textId="1E977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DC6A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0E164" w14:textId="32C54D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46A0BC6A" w14:textId="77777777" w:rsidTr="003F2FDA">
        <w:tc>
          <w:tcPr>
            <w:tcW w:w="0" w:type="auto"/>
          </w:tcPr>
          <w:p w14:paraId="7A95D29B" w14:textId="1F6916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R4-2108004</w:t>
            </w:r>
          </w:p>
        </w:tc>
        <w:tc>
          <w:tcPr>
            <w:tcW w:w="0" w:type="auto"/>
          </w:tcPr>
          <w:p w14:paraId="60BD7B98" w14:textId="1D971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603B56A6" w14:textId="4865D0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F7815BD" w14:textId="050AC4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E6E2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A15BC" w14:textId="09109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</w:tr>
      <w:tr w:rsidR="003F2FDA" w14:paraId="02791BB2" w14:textId="77777777" w:rsidTr="003F2FDA">
        <w:tc>
          <w:tcPr>
            <w:tcW w:w="0" w:type="auto"/>
          </w:tcPr>
          <w:p w14:paraId="51F37ED0" w14:textId="7B2839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R4-2108005</w:t>
            </w:r>
          </w:p>
        </w:tc>
        <w:tc>
          <w:tcPr>
            <w:tcW w:w="0" w:type="auto"/>
          </w:tcPr>
          <w:p w14:paraId="0554C8A2" w14:textId="5137B7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</w:t>
            </w:r>
          </w:p>
        </w:tc>
        <w:tc>
          <w:tcPr>
            <w:tcW w:w="0" w:type="auto"/>
          </w:tcPr>
          <w:p w14:paraId="20A1A4E1" w14:textId="618D23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3EFDCA" w14:textId="7EA77B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9B15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5AE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64EFFB" w14:textId="77777777" w:rsidTr="003F2FDA">
        <w:tc>
          <w:tcPr>
            <w:tcW w:w="0" w:type="auto"/>
          </w:tcPr>
          <w:p w14:paraId="4D1E0D78" w14:textId="0F575F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R4-2108006</w:t>
            </w:r>
          </w:p>
        </w:tc>
        <w:tc>
          <w:tcPr>
            <w:tcW w:w="0" w:type="auto"/>
          </w:tcPr>
          <w:p w14:paraId="14F78D76" w14:textId="25EA35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RMR 900MHz and 1900MHz</w:t>
            </w:r>
          </w:p>
        </w:tc>
        <w:tc>
          <w:tcPr>
            <w:tcW w:w="0" w:type="auto"/>
          </w:tcPr>
          <w:p w14:paraId="77FAABAD" w14:textId="250EBE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698F472" w14:textId="41B8B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E6A9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F350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56951E" w14:textId="77777777" w:rsidTr="003F2FDA">
        <w:tc>
          <w:tcPr>
            <w:tcW w:w="0" w:type="auto"/>
          </w:tcPr>
          <w:p w14:paraId="6ED46507" w14:textId="62A36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R4-2108007</w:t>
            </w:r>
          </w:p>
        </w:tc>
        <w:tc>
          <w:tcPr>
            <w:tcW w:w="0" w:type="auto"/>
          </w:tcPr>
          <w:p w14:paraId="6534ABB0" w14:textId="30B964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 for synchronous/asynchronous NR-DC</w:t>
            </w:r>
          </w:p>
        </w:tc>
        <w:tc>
          <w:tcPr>
            <w:tcW w:w="0" w:type="auto"/>
          </w:tcPr>
          <w:p w14:paraId="30AB5961" w14:textId="536146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909AEE" w14:textId="55CBAF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947B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8F1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570480" w14:textId="77777777" w:rsidTr="003F2FDA">
        <w:tc>
          <w:tcPr>
            <w:tcW w:w="0" w:type="auto"/>
          </w:tcPr>
          <w:p w14:paraId="17EF7752" w14:textId="6C5491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  <w:tc>
          <w:tcPr>
            <w:tcW w:w="0" w:type="auto"/>
          </w:tcPr>
          <w:p w14:paraId="58C13D6F" w14:textId="036062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updating the note of mandatory </w:t>
            </w:r>
            <w:r>
              <w:rPr>
                <w:sz w:val="16"/>
              </w:rPr>
              <w:lastRenderedPageBreak/>
              <w:t>simultaneous Rx/Tx capability for FR1 NR-CA combinations</w:t>
            </w:r>
          </w:p>
        </w:tc>
        <w:tc>
          <w:tcPr>
            <w:tcW w:w="0" w:type="auto"/>
          </w:tcPr>
          <w:p w14:paraId="085EB175" w14:textId="23BC37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CHTTL, NTT DOCOMO, </w:t>
            </w:r>
            <w:r>
              <w:rPr>
                <w:sz w:val="16"/>
              </w:rPr>
              <w:lastRenderedPageBreak/>
              <w:t>INC., SoftBank Corp.</w:t>
            </w:r>
          </w:p>
        </w:tc>
        <w:tc>
          <w:tcPr>
            <w:tcW w:w="0" w:type="auto"/>
          </w:tcPr>
          <w:p w14:paraId="33CA78B9" w14:textId="0698F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14:paraId="798612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0A6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075089" w14:textId="77777777" w:rsidTr="003F2FDA">
        <w:tc>
          <w:tcPr>
            <w:tcW w:w="0" w:type="auto"/>
          </w:tcPr>
          <w:p w14:paraId="145D96CB" w14:textId="43A978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  <w:tc>
          <w:tcPr>
            <w:tcW w:w="0" w:type="auto"/>
          </w:tcPr>
          <w:p w14:paraId="656E949A" w14:textId="576F74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5E47D440" w14:textId="69CA7E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04A68235" w14:textId="18754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DDCE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3D9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3F4B1E" w14:textId="77777777" w:rsidTr="003F2FDA">
        <w:tc>
          <w:tcPr>
            <w:tcW w:w="0" w:type="auto"/>
          </w:tcPr>
          <w:p w14:paraId="17D9DE5A" w14:textId="36317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  <w:tc>
          <w:tcPr>
            <w:tcW w:w="0" w:type="auto"/>
          </w:tcPr>
          <w:p w14:paraId="1C33E42F" w14:textId="2307F3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0DC5AF7A" w14:textId="03224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73E98AF9" w14:textId="5570A7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8560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F2E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CE521B" w14:textId="77777777" w:rsidTr="003F2FDA">
        <w:tc>
          <w:tcPr>
            <w:tcW w:w="0" w:type="auto"/>
          </w:tcPr>
          <w:p w14:paraId="046E0225" w14:textId="5D30B7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  <w:tc>
          <w:tcPr>
            <w:tcW w:w="0" w:type="auto"/>
          </w:tcPr>
          <w:p w14:paraId="0B54F147" w14:textId="30FA3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54B8EE3C" w14:textId="0A3108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55984B89" w14:textId="162CE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96BB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443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571F08" w14:textId="77777777" w:rsidTr="003F2FDA">
        <w:tc>
          <w:tcPr>
            <w:tcW w:w="0" w:type="auto"/>
          </w:tcPr>
          <w:p w14:paraId="2DC4F06F" w14:textId="1F4E55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  <w:tc>
          <w:tcPr>
            <w:tcW w:w="0" w:type="auto"/>
          </w:tcPr>
          <w:p w14:paraId="77489B3A" w14:textId="1B309A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3777F628" w14:textId="329C7C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USA</w:t>
            </w:r>
          </w:p>
        </w:tc>
        <w:tc>
          <w:tcPr>
            <w:tcW w:w="0" w:type="auto"/>
          </w:tcPr>
          <w:p w14:paraId="102B4090" w14:textId="385D3B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589A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FA1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F09B04" w14:textId="77777777" w:rsidTr="003F2FDA">
        <w:tc>
          <w:tcPr>
            <w:tcW w:w="0" w:type="auto"/>
          </w:tcPr>
          <w:p w14:paraId="39975D7D" w14:textId="7677B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  <w:tc>
          <w:tcPr>
            <w:tcW w:w="0" w:type="auto"/>
          </w:tcPr>
          <w:p w14:paraId="7EEA6297" w14:textId="693222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00D5476D" w14:textId="435966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21CAC9" w14:textId="57B7F7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6D3E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7D7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23206" w14:textId="77777777" w:rsidTr="003F2FDA">
        <w:tc>
          <w:tcPr>
            <w:tcW w:w="0" w:type="auto"/>
          </w:tcPr>
          <w:p w14:paraId="4820D2FD" w14:textId="25C5C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  <w:tc>
          <w:tcPr>
            <w:tcW w:w="0" w:type="auto"/>
          </w:tcPr>
          <w:p w14:paraId="2E4B1FF5" w14:textId="2F37B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1315D100" w14:textId="087FC7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FF9C0E" w14:textId="2909A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712A19F" w14:textId="7178C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0" w:type="auto"/>
          </w:tcPr>
          <w:p w14:paraId="00CF37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0825CC" w14:textId="77777777" w:rsidTr="003F2FDA">
        <w:tc>
          <w:tcPr>
            <w:tcW w:w="0" w:type="auto"/>
          </w:tcPr>
          <w:p w14:paraId="474A26D9" w14:textId="059EF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R4-2108015</w:t>
            </w:r>
          </w:p>
        </w:tc>
        <w:tc>
          <w:tcPr>
            <w:tcW w:w="0" w:type="auto"/>
          </w:tcPr>
          <w:p w14:paraId="02C1215C" w14:textId="3F353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462987AF" w14:textId="76DBAD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47266F" w14:textId="649818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A43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66A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25E1AE" w14:textId="77777777" w:rsidTr="003F2FDA">
        <w:tc>
          <w:tcPr>
            <w:tcW w:w="0" w:type="auto"/>
          </w:tcPr>
          <w:p w14:paraId="3702045B" w14:textId="184F8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  <w:tc>
          <w:tcPr>
            <w:tcW w:w="0" w:type="auto"/>
          </w:tcPr>
          <w:p w14:paraId="636DF6AA" w14:textId="3D95A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0C9CCF46" w14:textId="31459B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C8590A" w14:textId="565B1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0CBF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34B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C994A2" w14:textId="77777777" w:rsidTr="003F2FDA">
        <w:tc>
          <w:tcPr>
            <w:tcW w:w="0" w:type="auto"/>
          </w:tcPr>
          <w:p w14:paraId="2C5F99BC" w14:textId="1A57E0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  <w:tc>
          <w:tcPr>
            <w:tcW w:w="0" w:type="auto"/>
          </w:tcPr>
          <w:p w14:paraId="6A998C99" w14:textId="384F1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1FB3B87A" w14:textId="4C9C08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B8F391" w14:textId="190CBF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64D3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3D5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B01F97" w14:textId="77777777" w:rsidTr="003F2FDA">
        <w:tc>
          <w:tcPr>
            <w:tcW w:w="0" w:type="auto"/>
          </w:tcPr>
          <w:p w14:paraId="7CD3FB18" w14:textId="76B8C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R4-2108018</w:t>
            </w:r>
          </w:p>
        </w:tc>
        <w:tc>
          <w:tcPr>
            <w:tcW w:w="0" w:type="auto"/>
          </w:tcPr>
          <w:p w14:paraId="6B54BB7B" w14:textId="2AE749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waveform configuration, parameters for link simulations and agreements</w:t>
            </w:r>
          </w:p>
        </w:tc>
        <w:tc>
          <w:tcPr>
            <w:tcW w:w="0" w:type="auto"/>
          </w:tcPr>
          <w:p w14:paraId="2CA94FF3" w14:textId="05FF0A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66CF743" w14:textId="24420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56CB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28D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1EC594" w14:textId="77777777" w:rsidTr="003F2FDA">
        <w:tc>
          <w:tcPr>
            <w:tcW w:w="0" w:type="auto"/>
          </w:tcPr>
          <w:p w14:paraId="024B0643" w14:textId="018EA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R4-2108019</w:t>
            </w:r>
          </w:p>
        </w:tc>
        <w:tc>
          <w:tcPr>
            <w:tcW w:w="0" w:type="auto"/>
          </w:tcPr>
          <w:p w14:paraId="133BE30D" w14:textId="583910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 mask for NR V2X and LTE V2X switching in ITS band</w:t>
            </w:r>
          </w:p>
        </w:tc>
        <w:tc>
          <w:tcPr>
            <w:tcW w:w="0" w:type="auto"/>
          </w:tcPr>
          <w:p w14:paraId="7B8231BA" w14:textId="202F1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4CBAB2C4" w14:textId="498C4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68EF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259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8262C9" w14:textId="77777777" w:rsidTr="003F2FDA">
        <w:tc>
          <w:tcPr>
            <w:tcW w:w="0" w:type="auto"/>
          </w:tcPr>
          <w:p w14:paraId="118406E3" w14:textId="2614C0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R4-2108020</w:t>
            </w:r>
          </w:p>
        </w:tc>
        <w:tc>
          <w:tcPr>
            <w:tcW w:w="0" w:type="auto"/>
          </w:tcPr>
          <w:p w14:paraId="1108DFCD" w14:textId="051B05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lower 6GHz NR unlicensed operation for Europe</w:t>
            </w:r>
          </w:p>
        </w:tc>
        <w:tc>
          <w:tcPr>
            <w:tcW w:w="0" w:type="auto"/>
          </w:tcPr>
          <w:p w14:paraId="1C7E6AD4" w14:textId="78B0FD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D51910" w14:textId="38F79E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2F50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70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E95105" w14:textId="77777777" w:rsidTr="003F2FDA">
        <w:tc>
          <w:tcPr>
            <w:tcW w:w="0" w:type="auto"/>
          </w:tcPr>
          <w:p w14:paraId="1530E76A" w14:textId="18D60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R4-2108021</w:t>
            </w:r>
          </w:p>
        </w:tc>
        <w:tc>
          <w:tcPr>
            <w:tcW w:w="0" w:type="auto"/>
          </w:tcPr>
          <w:p w14:paraId="102A82B6" w14:textId="66EF5F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 on the use of overlapping channel bandwidths from UE perspective</w:t>
            </w:r>
          </w:p>
        </w:tc>
        <w:tc>
          <w:tcPr>
            <w:tcW w:w="0" w:type="auto"/>
          </w:tcPr>
          <w:p w14:paraId="49E5323E" w14:textId="082FF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78C56237" w14:textId="346E9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55D5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059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218A40" w14:textId="77777777" w:rsidTr="003F2FDA">
        <w:tc>
          <w:tcPr>
            <w:tcW w:w="0" w:type="auto"/>
          </w:tcPr>
          <w:p w14:paraId="5EF2F45E" w14:textId="20C17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R4-2108022</w:t>
            </w:r>
          </w:p>
        </w:tc>
        <w:tc>
          <w:tcPr>
            <w:tcW w:w="0" w:type="auto"/>
          </w:tcPr>
          <w:p w14:paraId="2995A7FF" w14:textId="38B9BE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6D5AA00D" w14:textId="48D2F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BAF853" w14:textId="60E312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D56D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D8A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2F77B8" w14:textId="77777777" w:rsidTr="003F2FDA">
        <w:tc>
          <w:tcPr>
            <w:tcW w:w="0" w:type="auto"/>
          </w:tcPr>
          <w:p w14:paraId="2CCC0013" w14:textId="6210A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  <w:tc>
          <w:tcPr>
            <w:tcW w:w="0" w:type="auto"/>
          </w:tcPr>
          <w:p w14:paraId="292B9BAA" w14:textId="34D26C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08FF9C88" w14:textId="07A004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124C3BB" w14:textId="20CD69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75AADD" w14:textId="0342DE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5F2890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C0BB46" w14:textId="77777777" w:rsidTr="003F2FDA">
        <w:tc>
          <w:tcPr>
            <w:tcW w:w="0" w:type="auto"/>
          </w:tcPr>
          <w:p w14:paraId="7DC2B4AD" w14:textId="73DD60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  <w:tc>
          <w:tcPr>
            <w:tcW w:w="0" w:type="auto"/>
          </w:tcPr>
          <w:p w14:paraId="319A5CAA" w14:textId="0EC30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09E1BD81" w14:textId="6B5E3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42FA5E0" w14:textId="17B81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FB5C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7BBEA" w14:textId="0CAAC6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R4-2108110</w:t>
            </w:r>
          </w:p>
        </w:tc>
      </w:tr>
      <w:tr w:rsidR="003F2FDA" w14:paraId="31B32F52" w14:textId="77777777" w:rsidTr="003F2FDA">
        <w:tc>
          <w:tcPr>
            <w:tcW w:w="0" w:type="auto"/>
          </w:tcPr>
          <w:p w14:paraId="34728FE4" w14:textId="422B2C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  <w:tc>
          <w:tcPr>
            <w:tcW w:w="0" w:type="auto"/>
          </w:tcPr>
          <w:p w14:paraId="2A06FA11" w14:textId="0D65E0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68B428A7" w14:textId="187488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2887DA3" w14:textId="49A55A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48B0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53A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E5DF8D" w14:textId="77777777" w:rsidTr="003F2FDA">
        <w:tc>
          <w:tcPr>
            <w:tcW w:w="0" w:type="auto"/>
          </w:tcPr>
          <w:p w14:paraId="004926DC" w14:textId="68BDD6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  <w:tc>
          <w:tcPr>
            <w:tcW w:w="0" w:type="auto"/>
          </w:tcPr>
          <w:p w14:paraId="116470C9" w14:textId="55DAC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55477E99" w14:textId="44487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D0A8E7" w14:textId="2A2A46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9EC7280" w14:textId="32ECF6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4EF13E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F4650F" w14:textId="77777777" w:rsidTr="003F2FDA">
        <w:tc>
          <w:tcPr>
            <w:tcW w:w="0" w:type="auto"/>
          </w:tcPr>
          <w:p w14:paraId="5B0F0425" w14:textId="79D5D3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R4-2108027</w:t>
            </w:r>
          </w:p>
        </w:tc>
        <w:tc>
          <w:tcPr>
            <w:tcW w:w="0" w:type="auto"/>
          </w:tcPr>
          <w:p w14:paraId="6A1EE292" w14:textId="1B22BA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3DE6E0CB" w14:textId="1E5A4D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4A98D9" w14:textId="095E9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D69327" w14:textId="0CF760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6FD7FC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153EFA" w14:textId="77777777" w:rsidTr="003F2FDA">
        <w:tc>
          <w:tcPr>
            <w:tcW w:w="0" w:type="auto"/>
          </w:tcPr>
          <w:p w14:paraId="41B1C6B8" w14:textId="061DF5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R4-2108028</w:t>
            </w:r>
          </w:p>
        </w:tc>
        <w:tc>
          <w:tcPr>
            <w:tcW w:w="0" w:type="auto"/>
          </w:tcPr>
          <w:p w14:paraId="5C214C4C" w14:textId="4666E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0478D615" w14:textId="75B5FB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B98845" w14:textId="617192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AD92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A39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F5D930" w14:textId="77777777" w:rsidTr="003F2FDA">
        <w:tc>
          <w:tcPr>
            <w:tcW w:w="0" w:type="auto"/>
          </w:tcPr>
          <w:p w14:paraId="78F53E53" w14:textId="4299B8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R4-2108029</w:t>
            </w:r>
          </w:p>
        </w:tc>
        <w:tc>
          <w:tcPr>
            <w:tcW w:w="0" w:type="auto"/>
          </w:tcPr>
          <w:p w14:paraId="7364DC0D" w14:textId="1E477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7F5AE01F" w14:textId="37256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C54F9C6" w14:textId="31A0B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FF0C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20B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A9D5BF" w14:textId="77777777" w:rsidTr="003F2FDA">
        <w:tc>
          <w:tcPr>
            <w:tcW w:w="0" w:type="auto"/>
          </w:tcPr>
          <w:p w14:paraId="3C77B9D9" w14:textId="3479E1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  <w:tc>
          <w:tcPr>
            <w:tcW w:w="0" w:type="auto"/>
          </w:tcPr>
          <w:p w14:paraId="58218A74" w14:textId="42BB48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19C96F11" w14:textId="25EB5A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B69A5E" w14:textId="50FA51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4CF504" w14:textId="2E095C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52609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16EB04" w14:textId="77777777" w:rsidTr="003F2FDA">
        <w:tc>
          <w:tcPr>
            <w:tcW w:w="0" w:type="auto"/>
          </w:tcPr>
          <w:p w14:paraId="5DBCB39A" w14:textId="3542C3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  <w:tc>
          <w:tcPr>
            <w:tcW w:w="0" w:type="auto"/>
          </w:tcPr>
          <w:p w14:paraId="2B4315AE" w14:textId="5D59D2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47A37BEB" w14:textId="59DF60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D5B9B0" w14:textId="6975D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41948A" w14:textId="68DA1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  <w:tc>
          <w:tcPr>
            <w:tcW w:w="0" w:type="auto"/>
          </w:tcPr>
          <w:p w14:paraId="15EC58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9F2D3" w14:textId="77777777" w:rsidTr="003F2FDA">
        <w:tc>
          <w:tcPr>
            <w:tcW w:w="0" w:type="auto"/>
          </w:tcPr>
          <w:p w14:paraId="5B46B887" w14:textId="40F55B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  <w:tc>
          <w:tcPr>
            <w:tcW w:w="0" w:type="auto"/>
          </w:tcPr>
          <w:p w14:paraId="4321EABF" w14:textId="1FB69A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07377F80" w14:textId="3B435E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230A5E" w14:textId="228DE4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51B32F" w14:textId="3877F7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5753CF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C6F034" w14:textId="77777777" w:rsidTr="003F2FDA">
        <w:tc>
          <w:tcPr>
            <w:tcW w:w="0" w:type="auto"/>
          </w:tcPr>
          <w:p w14:paraId="6C879FC8" w14:textId="7DF9CA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R4-2108033</w:t>
            </w:r>
          </w:p>
        </w:tc>
        <w:tc>
          <w:tcPr>
            <w:tcW w:w="0" w:type="auto"/>
          </w:tcPr>
          <w:p w14:paraId="2A09AFB9" w14:textId="72DECD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general, GNSS and measurement-related NR NTN RRM requirements</w:t>
            </w:r>
          </w:p>
        </w:tc>
        <w:tc>
          <w:tcPr>
            <w:tcW w:w="0" w:type="auto"/>
          </w:tcPr>
          <w:p w14:paraId="50A70D9E" w14:textId="686DCB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33C25631" w14:textId="57260F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716F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03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9A9924" w14:textId="77777777" w:rsidTr="003F2FDA">
        <w:tc>
          <w:tcPr>
            <w:tcW w:w="0" w:type="auto"/>
          </w:tcPr>
          <w:p w14:paraId="6069AF80" w14:textId="48F1D5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R4-2108034</w:t>
            </w:r>
          </w:p>
        </w:tc>
        <w:tc>
          <w:tcPr>
            <w:tcW w:w="0" w:type="auto"/>
          </w:tcPr>
          <w:p w14:paraId="517EB3B1" w14:textId="00A94C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04C06040" w14:textId="79EA9A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3392DA5" w14:textId="38336C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990E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28C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231730" w14:textId="77777777" w:rsidTr="003F2FDA">
        <w:tc>
          <w:tcPr>
            <w:tcW w:w="0" w:type="auto"/>
          </w:tcPr>
          <w:p w14:paraId="4C80E233" w14:textId="1D3D65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  <w:tc>
          <w:tcPr>
            <w:tcW w:w="0" w:type="auto"/>
          </w:tcPr>
          <w:p w14:paraId="0772A5DB" w14:textId="57614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5451888A" w14:textId="49AB7B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F008FF" w14:textId="52A050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9609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7F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1F2BEC" w14:textId="77777777" w:rsidTr="003F2FDA">
        <w:tc>
          <w:tcPr>
            <w:tcW w:w="0" w:type="auto"/>
          </w:tcPr>
          <w:p w14:paraId="7940C4DE" w14:textId="0AE4C6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R4-2108036</w:t>
            </w:r>
          </w:p>
        </w:tc>
        <w:tc>
          <w:tcPr>
            <w:tcW w:w="0" w:type="auto"/>
          </w:tcPr>
          <w:p w14:paraId="44CD7E2C" w14:textId="0598D3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1A6E2BD6" w14:textId="52E8CB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F948005" w14:textId="47C14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FFFA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80A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3C8F0C" w14:textId="77777777" w:rsidTr="003F2FDA">
        <w:tc>
          <w:tcPr>
            <w:tcW w:w="0" w:type="auto"/>
          </w:tcPr>
          <w:p w14:paraId="3C34CDB0" w14:textId="42488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R4-2108037</w:t>
            </w:r>
          </w:p>
        </w:tc>
        <w:tc>
          <w:tcPr>
            <w:tcW w:w="0" w:type="auto"/>
          </w:tcPr>
          <w:p w14:paraId="50C3B1F4" w14:textId="743E8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FR2 Inter-band DL CA and UL CA</w:t>
            </w:r>
          </w:p>
        </w:tc>
        <w:tc>
          <w:tcPr>
            <w:tcW w:w="0" w:type="auto"/>
          </w:tcPr>
          <w:p w14:paraId="7E8EAF62" w14:textId="1CF3C1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EB4953" w14:textId="4E577F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68BF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3D2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5A260A" w14:textId="77777777" w:rsidTr="003F2FDA">
        <w:tc>
          <w:tcPr>
            <w:tcW w:w="0" w:type="auto"/>
          </w:tcPr>
          <w:p w14:paraId="47F06F8D" w14:textId="08723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R4-2108038</w:t>
            </w:r>
          </w:p>
        </w:tc>
        <w:tc>
          <w:tcPr>
            <w:tcW w:w="0" w:type="auto"/>
          </w:tcPr>
          <w:p w14:paraId="6DF44B10" w14:textId="1FB16F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 related issues</w:t>
            </w:r>
          </w:p>
        </w:tc>
        <w:tc>
          <w:tcPr>
            <w:tcW w:w="0" w:type="auto"/>
          </w:tcPr>
          <w:p w14:paraId="4FF092A8" w14:textId="750F45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371BF5" w14:textId="65DA3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38798A" w14:textId="7E8AA5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9BA6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A446E" w14:textId="77777777" w:rsidTr="003F2FDA">
        <w:tc>
          <w:tcPr>
            <w:tcW w:w="0" w:type="auto"/>
          </w:tcPr>
          <w:p w14:paraId="72E609F4" w14:textId="1DB008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R4-2108039</w:t>
            </w:r>
          </w:p>
        </w:tc>
        <w:tc>
          <w:tcPr>
            <w:tcW w:w="0" w:type="auto"/>
          </w:tcPr>
          <w:p w14:paraId="7E18D95D" w14:textId="053591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NeedForGap measurements</w:t>
            </w:r>
          </w:p>
        </w:tc>
        <w:tc>
          <w:tcPr>
            <w:tcW w:w="0" w:type="auto"/>
          </w:tcPr>
          <w:p w14:paraId="1A57C225" w14:textId="732E7E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BFB493" w14:textId="59ADB0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F288B" w14:textId="774B48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433E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F77FC" w14:textId="77777777" w:rsidTr="003F2FDA">
        <w:tc>
          <w:tcPr>
            <w:tcW w:w="0" w:type="auto"/>
          </w:tcPr>
          <w:p w14:paraId="72BB718C" w14:textId="446AE6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R4-2108040</w:t>
            </w:r>
          </w:p>
        </w:tc>
        <w:tc>
          <w:tcPr>
            <w:tcW w:w="0" w:type="auto"/>
          </w:tcPr>
          <w:p w14:paraId="1BFFFACD" w14:textId="540D07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46455686" w14:textId="12F2A5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D153A87" w14:textId="01C37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734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D0B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4117D" w14:textId="77777777" w:rsidTr="003F2FDA">
        <w:tc>
          <w:tcPr>
            <w:tcW w:w="0" w:type="auto"/>
          </w:tcPr>
          <w:p w14:paraId="25B78D9E" w14:textId="72FFB3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R4-2108041</w:t>
            </w:r>
          </w:p>
        </w:tc>
        <w:tc>
          <w:tcPr>
            <w:tcW w:w="0" w:type="auto"/>
          </w:tcPr>
          <w:p w14:paraId="0DC0AB69" w14:textId="568CFC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337C99C9" w14:textId="79CA97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4882A" w14:textId="6C151E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888C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FE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0D1A40" w14:textId="77777777" w:rsidTr="003F2FDA">
        <w:tc>
          <w:tcPr>
            <w:tcW w:w="0" w:type="auto"/>
          </w:tcPr>
          <w:p w14:paraId="2AB78B91" w14:textId="21B4EE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R4-2108042</w:t>
            </w:r>
          </w:p>
        </w:tc>
        <w:tc>
          <w:tcPr>
            <w:tcW w:w="0" w:type="auto"/>
          </w:tcPr>
          <w:p w14:paraId="5E71F372" w14:textId="351C68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RRM requirements for band n262 in 38.133</w:t>
            </w:r>
          </w:p>
        </w:tc>
        <w:tc>
          <w:tcPr>
            <w:tcW w:w="0" w:type="auto"/>
          </w:tcPr>
          <w:p w14:paraId="549537FA" w14:textId="1DD438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914A4F" w14:textId="719A60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DCA6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847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499F1C" w14:textId="77777777" w:rsidTr="003F2FDA">
        <w:tc>
          <w:tcPr>
            <w:tcW w:w="0" w:type="auto"/>
          </w:tcPr>
          <w:p w14:paraId="3C00B3F7" w14:textId="4169D5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R4-2108043</w:t>
            </w:r>
          </w:p>
        </w:tc>
        <w:tc>
          <w:tcPr>
            <w:tcW w:w="0" w:type="auto"/>
          </w:tcPr>
          <w:p w14:paraId="0204DB5B" w14:textId="143A2C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0F5FF69F" w14:textId="16BB8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F84ECF4" w14:textId="3345D0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835083" w14:textId="186C3C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B4A5CE" w14:textId="0B545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</w:tr>
      <w:tr w:rsidR="003F2FDA" w14:paraId="500F6283" w14:textId="77777777" w:rsidTr="003F2FDA">
        <w:tc>
          <w:tcPr>
            <w:tcW w:w="0" w:type="auto"/>
          </w:tcPr>
          <w:p w14:paraId="6FB77BA8" w14:textId="794312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  <w:tc>
          <w:tcPr>
            <w:tcW w:w="0" w:type="auto"/>
          </w:tcPr>
          <w:p w14:paraId="6D0FC3F4" w14:textId="1D1E54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10DD6573" w14:textId="2F90CD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8899F5B" w14:textId="6115FD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B330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566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F51FEE" w14:textId="77777777" w:rsidTr="003F2FDA">
        <w:tc>
          <w:tcPr>
            <w:tcW w:w="0" w:type="auto"/>
          </w:tcPr>
          <w:p w14:paraId="248B8891" w14:textId="6ED6D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R4-2108045</w:t>
            </w:r>
          </w:p>
        </w:tc>
        <w:tc>
          <w:tcPr>
            <w:tcW w:w="0" w:type="auto"/>
          </w:tcPr>
          <w:p w14:paraId="1802F254" w14:textId="43C7C2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0" w:type="auto"/>
          </w:tcPr>
          <w:p w14:paraId="44173737" w14:textId="6187BE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AE0362" w14:textId="2FB2AA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C4AE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6B28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AE919D" w14:textId="77777777" w:rsidTr="003F2FDA">
        <w:tc>
          <w:tcPr>
            <w:tcW w:w="0" w:type="auto"/>
          </w:tcPr>
          <w:p w14:paraId="6DE10901" w14:textId="7214DA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R4-2108046</w:t>
            </w:r>
          </w:p>
        </w:tc>
        <w:tc>
          <w:tcPr>
            <w:tcW w:w="0" w:type="auto"/>
          </w:tcPr>
          <w:p w14:paraId="6D236BDD" w14:textId="2513F4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02EDEAE9" w14:textId="0997E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59963A" w14:textId="232CF6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E52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CA5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199010" w14:textId="77777777" w:rsidTr="003F2FDA">
        <w:tc>
          <w:tcPr>
            <w:tcW w:w="0" w:type="auto"/>
          </w:tcPr>
          <w:p w14:paraId="73F9971A" w14:textId="22B89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R4-2108047</w:t>
            </w:r>
          </w:p>
        </w:tc>
        <w:tc>
          <w:tcPr>
            <w:tcW w:w="0" w:type="auto"/>
          </w:tcPr>
          <w:p w14:paraId="4926C8AA" w14:textId="1ED5FB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6FED0449" w14:textId="120CC0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CA5F40" w14:textId="0E36FB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B508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2C4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97156" w14:textId="77777777" w:rsidTr="003F2FDA">
        <w:tc>
          <w:tcPr>
            <w:tcW w:w="0" w:type="auto"/>
          </w:tcPr>
          <w:p w14:paraId="421F8A1B" w14:textId="412DB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  <w:tc>
          <w:tcPr>
            <w:tcW w:w="0" w:type="auto"/>
          </w:tcPr>
          <w:p w14:paraId="4F02118A" w14:textId="128C31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CR on TS38.133 inter-frequency without gap -r16</w:t>
            </w:r>
          </w:p>
        </w:tc>
        <w:tc>
          <w:tcPr>
            <w:tcW w:w="0" w:type="auto"/>
          </w:tcPr>
          <w:p w14:paraId="1D67ABE8" w14:textId="276221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Ericsson, Mediatek Inc.</w:t>
            </w:r>
          </w:p>
        </w:tc>
        <w:tc>
          <w:tcPr>
            <w:tcW w:w="0" w:type="auto"/>
          </w:tcPr>
          <w:p w14:paraId="2D3AB5C7" w14:textId="7A9E0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5C6C9C" w14:textId="1CC4E4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34BF63EE" w14:textId="4887CE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3351739E" w14:textId="77777777" w:rsidTr="003F2FDA">
        <w:tc>
          <w:tcPr>
            <w:tcW w:w="0" w:type="auto"/>
          </w:tcPr>
          <w:p w14:paraId="18D1C5D6" w14:textId="56CD4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R4-2108049</w:t>
            </w:r>
          </w:p>
        </w:tc>
        <w:tc>
          <w:tcPr>
            <w:tcW w:w="0" w:type="auto"/>
          </w:tcPr>
          <w:p w14:paraId="429F571E" w14:textId="1BFA7A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DDF276" w14:textId="733846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EAB8D87" w14:textId="50E703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6616D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732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02B9F2" w14:textId="77777777" w:rsidTr="003F2FDA">
        <w:tc>
          <w:tcPr>
            <w:tcW w:w="0" w:type="auto"/>
          </w:tcPr>
          <w:p w14:paraId="14BEBF52" w14:textId="3AA448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R4-2108050</w:t>
            </w:r>
          </w:p>
        </w:tc>
        <w:tc>
          <w:tcPr>
            <w:tcW w:w="0" w:type="auto"/>
          </w:tcPr>
          <w:p w14:paraId="74BE613C" w14:textId="4B7519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A540B2" w14:textId="666F1A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CAFB6EB" w14:textId="4F60C4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C092F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D9B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73285B" w14:textId="77777777" w:rsidTr="003F2FDA">
        <w:tc>
          <w:tcPr>
            <w:tcW w:w="0" w:type="auto"/>
          </w:tcPr>
          <w:p w14:paraId="11661258" w14:textId="5CDFD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R4-2108051</w:t>
            </w:r>
          </w:p>
        </w:tc>
        <w:tc>
          <w:tcPr>
            <w:tcW w:w="0" w:type="auto"/>
          </w:tcPr>
          <w:p w14:paraId="13DA6B33" w14:textId="11CB12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4F43F7" w14:textId="3680E6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4EF3CAA" w14:textId="0A1D4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8F708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749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128DB7" w14:textId="77777777" w:rsidTr="003F2FDA">
        <w:tc>
          <w:tcPr>
            <w:tcW w:w="0" w:type="auto"/>
          </w:tcPr>
          <w:p w14:paraId="07ACE237" w14:textId="07D39E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R4-2108052</w:t>
            </w:r>
          </w:p>
        </w:tc>
        <w:tc>
          <w:tcPr>
            <w:tcW w:w="0" w:type="auto"/>
          </w:tcPr>
          <w:p w14:paraId="0E6F0F35" w14:textId="5C6B80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A712B5" w14:textId="231C5B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5859B46" w14:textId="11EB28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1A287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2C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EB6020" w14:textId="77777777" w:rsidTr="003F2FDA">
        <w:tc>
          <w:tcPr>
            <w:tcW w:w="0" w:type="auto"/>
          </w:tcPr>
          <w:p w14:paraId="495A26F5" w14:textId="40D387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R4-2108053</w:t>
            </w:r>
          </w:p>
        </w:tc>
        <w:tc>
          <w:tcPr>
            <w:tcW w:w="0" w:type="auto"/>
          </w:tcPr>
          <w:p w14:paraId="22955D1F" w14:textId="0E0D13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22391D" w14:textId="26C104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6F5F8FB" w14:textId="55E68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5DA1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C4B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88614B" w14:textId="77777777" w:rsidTr="003F2FDA">
        <w:tc>
          <w:tcPr>
            <w:tcW w:w="0" w:type="auto"/>
          </w:tcPr>
          <w:p w14:paraId="383B2EE0" w14:textId="5A094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R4-2108054</w:t>
            </w:r>
          </w:p>
        </w:tc>
        <w:tc>
          <w:tcPr>
            <w:tcW w:w="0" w:type="auto"/>
          </w:tcPr>
          <w:p w14:paraId="51822B54" w14:textId="31A3F0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C51B32" w14:textId="794AA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9B1134B" w14:textId="403358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93E25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020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194AD3" w14:textId="77777777" w:rsidTr="003F2FDA">
        <w:tc>
          <w:tcPr>
            <w:tcW w:w="0" w:type="auto"/>
          </w:tcPr>
          <w:p w14:paraId="4DA38778" w14:textId="20588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R4-2108055</w:t>
            </w:r>
          </w:p>
        </w:tc>
        <w:tc>
          <w:tcPr>
            <w:tcW w:w="0" w:type="auto"/>
          </w:tcPr>
          <w:p w14:paraId="1590E036" w14:textId="7EA77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F63462" w14:textId="7AD266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D44795C" w14:textId="74B8E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6F065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B6B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F139A3" w14:textId="77777777" w:rsidTr="003F2FDA">
        <w:tc>
          <w:tcPr>
            <w:tcW w:w="0" w:type="auto"/>
          </w:tcPr>
          <w:p w14:paraId="03544F1E" w14:textId="7D3D16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R4-2108056</w:t>
            </w:r>
          </w:p>
        </w:tc>
        <w:tc>
          <w:tcPr>
            <w:tcW w:w="0" w:type="auto"/>
          </w:tcPr>
          <w:p w14:paraId="546BF5C8" w14:textId="2B9DC8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C0E93A" w14:textId="5F2CEA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C0324F" w14:textId="593BE9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56CB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D6C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5D3A5B" w14:textId="77777777" w:rsidTr="003F2FDA">
        <w:tc>
          <w:tcPr>
            <w:tcW w:w="0" w:type="auto"/>
          </w:tcPr>
          <w:p w14:paraId="07D86F0B" w14:textId="059462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R4-2108057</w:t>
            </w:r>
          </w:p>
        </w:tc>
        <w:tc>
          <w:tcPr>
            <w:tcW w:w="0" w:type="auto"/>
          </w:tcPr>
          <w:p w14:paraId="1528A5CE" w14:textId="288C8C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6D9B23" w14:textId="32EA7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EE57C9C" w14:textId="66EB4D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4EA3F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2EC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A8D07" w14:textId="77777777" w:rsidTr="003F2FDA">
        <w:tc>
          <w:tcPr>
            <w:tcW w:w="0" w:type="auto"/>
          </w:tcPr>
          <w:p w14:paraId="571211C2" w14:textId="665100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R4-2108058</w:t>
            </w:r>
          </w:p>
        </w:tc>
        <w:tc>
          <w:tcPr>
            <w:tcW w:w="0" w:type="auto"/>
          </w:tcPr>
          <w:p w14:paraId="6B40199D" w14:textId="4C8D79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238995" w14:textId="6A7D1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F61E230" w14:textId="5D3C54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92F02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8C2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14EC3E" w14:textId="77777777" w:rsidTr="003F2FDA">
        <w:tc>
          <w:tcPr>
            <w:tcW w:w="0" w:type="auto"/>
          </w:tcPr>
          <w:p w14:paraId="7B81A03C" w14:textId="5DB7D3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R4-2108059</w:t>
            </w:r>
          </w:p>
        </w:tc>
        <w:tc>
          <w:tcPr>
            <w:tcW w:w="0" w:type="auto"/>
          </w:tcPr>
          <w:p w14:paraId="36ED299D" w14:textId="704CD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36243C7" w14:textId="4ED91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CEF7AB" w14:textId="7A849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E0034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F6D3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D93A00" w14:textId="77777777" w:rsidTr="003F2FDA">
        <w:tc>
          <w:tcPr>
            <w:tcW w:w="0" w:type="auto"/>
          </w:tcPr>
          <w:p w14:paraId="55F2BFC8" w14:textId="5E92E3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R4-2108060</w:t>
            </w:r>
          </w:p>
        </w:tc>
        <w:tc>
          <w:tcPr>
            <w:tcW w:w="0" w:type="auto"/>
          </w:tcPr>
          <w:p w14:paraId="5CB42EC0" w14:textId="4437F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726674" w14:textId="3201C7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AD1166E" w14:textId="094EF8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2564C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E5D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E99E60" w14:textId="77777777" w:rsidTr="003F2FDA">
        <w:tc>
          <w:tcPr>
            <w:tcW w:w="0" w:type="auto"/>
          </w:tcPr>
          <w:p w14:paraId="4BC18E5B" w14:textId="0D6D9C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R4-2108061</w:t>
            </w:r>
          </w:p>
        </w:tc>
        <w:tc>
          <w:tcPr>
            <w:tcW w:w="0" w:type="auto"/>
          </w:tcPr>
          <w:p w14:paraId="5B7F2029" w14:textId="410843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019C56" w14:textId="751899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D7681B" w14:textId="4BBD7F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C1BD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22E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96120E" w14:textId="77777777" w:rsidTr="003F2FDA">
        <w:tc>
          <w:tcPr>
            <w:tcW w:w="0" w:type="auto"/>
          </w:tcPr>
          <w:p w14:paraId="37F18B81" w14:textId="243FA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R4-2108062</w:t>
            </w:r>
          </w:p>
        </w:tc>
        <w:tc>
          <w:tcPr>
            <w:tcW w:w="0" w:type="auto"/>
          </w:tcPr>
          <w:p w14:paraId="4881A490" w14:textId="39B590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92F3D7" w14:textId="057A3F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0A15C8B" w14:textId="3DD5FD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96807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FE7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74C8F6" w14:textId="77777777" w:rsidTr="003F2FDA">
        <w:tc>
          <w:tcPr>
            <w:tcW w:w="0" w:type="auto"/>
          </w:tcPr>
          <w:p w14:paraId="63CCA373" w14:textId="194E55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R4-2108063</w:t>
            </w:r>
          </w:p>
        </w:tc>
        <w:tc>
          <w:tcPr>
            <w:tcW w:w="0" w:type="auto"/>
          </w:tcPr>
          <w:p w14:paraId="3CA75CCD" w14:textId="6BB0AE8D" w:rsidR="003F2FDA" w:rsidRPr="003F2FDA" w:rsidRDefault="00800BB5" w:rsidP="003F2FDA">
            <w:pPr>
              <w:pStyle w:val="TAL"/>
              <w:rPr>
                <w:sz w:val="16"/>
              </w:rPr>
            </w:pPr>
            <w:r w:rsidRPr="00800BB5">
              <w:rPr>
                <w:sz w:val="16"/>
              </w:rPr>
              <w:t>RAN4#99-e RRM session Chair notes</w:t>
            </w:r>
          </w:p>
        </w:tc>
        <w:tc>
          <w:tcPr>
            <w:tcW w:w="0" w:type="auto"/>
          </w:tcPr>
          <w:p w14:paraId="7B9FFF22" w14:textId="4FF499BB" w:rsidR="003F2FDA" w:rsidRPr="003F2FDA" w:rsidRDefault="00800BB5" w:rsidP="003F2FDA">
            <w:pPr>
              <w:pStyle w:val="TAL"/>
              <w:rPr>
                <w:sz w:val="16"/>
              </w:rPr>
            </w:pPr>
            <w:r w:rsidRPr="00800BB5">
              <w:rPr>
                <w:sz w:val="16"/>
              </w:rPr>
              <w:t>RAN4 vice Chair (Intel)</w:t>
            </w:r>
          </w:p>
        </w:tc>
        <w:tc>
          <w:tcPr>
            <w:tcW w:w="0" w:type="auto"/>
          </w:tcPr>
          <w:p w14:paraId="440BB350" w14:textId="47BE6634" w:rsidR="003F2FDA" w:rsidRPr="003F2FDA" w:rsidRDefault="00800BB5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AD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605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EE9A1F" w14:textId="77777777" w:rsidTr="003F2FDA">
        <w:tc>
          <w:tcPr>
            <w:tcW w:w="0" w:type="auto"/>
          </w:tcPr>
          <w:p w14:paraId="2EF268C2" w14:textId="7A9B7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R4-2108064</w:t>
            </w:r>
          </w:p>
        </w:tc>
        <w:tc>
          <w:tcPr>
            <w:tcW w:w="0" w:type="auto"/>
          </w:tcPr>
          <w:p w14:paraId="24A9B5D1" w14:textId="6E8AB9CD" w:rsidR="003F2FDA" w:rsidRPr="003F2FDA" w:rsidRDefault="00800BB5" w:rsidP="003F2FDA">
            <w:pPr>
              <w:pStyle w:val="TAL"/>
              <w:rPr>
                <w:sz w:val="16"/>
              </w:rPr>
            </w:pPr>
            <w:r w:rsidRPr="00800BB5">
              <w:rPr>
                <w:sz w:val="16"/>
              </w:rPr>
              <w:t>RAN4#99-e BSRF_Demod_Testing session Chair notes</w:t>
            </w:r>
          </w:p>
        </w:tc>
        <w:tc>
          <w:tcPr>
            <w:tcW w:w="0" w:type="auto"/>
          </w:tcPr>
          <w:p w14:paraId="1DB0D683" w14:textId="35C90815" w:rsidR="003F2FDA" w:rsidRPr="003F2FDA" w:rsidRDefault="00800BB5" w:rsidP="003F2FDA">
            <w:pPr>
              <w:pStyle w:val="TAL"/>
              <w:rPr>
                <w:sz w:val="16"/>
              </w:rPr>
            </w:pPr>
            <w:r w:rsidRPr="00800BB5">
              <w:rPr>
                <w:sz w:val="16"/>
              </w:rPr>
              <w:t>RAN4 vice Chair (Samsung)</w:t>
            </w:r>
          </w:p>
        </w:tc>
        <w:tc>
          <w:tcPr>
            <w:tcW w:w="0" w:type="auto"/>
          </w:tcPr>
          <w:p w14:paraId="24223349" w14:textId="44F22F76" w:rsidR="003F2FDA" w:rsidRPr="003F2FDA" w:rsidRDefault="00800BB5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164D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DEF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D0FC3B" w14:textId="77777777" w:rsidTr="003F2FDA">
        <w:tc>
          <w:tcPr>
            <w:tcW w:w="0" w:type="auto"/>
          </w:tcPr>
          <w:p w14:paraId="7EA2DF00" w14:textId="626964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R4-2108065</w:t>
            </w:r>
          </w:p>
        </w:tc>
        <w:tc>
          <w:tcPr>
            <w:tcW w:w="0" w:type="auto"/>
          </w:tcPr>
          <w:p w14:paraId="49520620" w14:textId="00345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C1CEAB" w14:textId="72B2C3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22562E" w14:textId="4F0F8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850F7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C47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86D64B" w14:textId="77777777" w:rsidTr="003F2FDA">
        <w:tc>
          <w:tcPr>
            <w:tcW w:w="0" w:type="auto"/>
          </w:tcPr>
          <w:p w14:paraId="15FCC780" w14:textId="53D7CB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R4-2108066</w:t>
            </w:r>
          </w:p>
        </w:tc>
        <w:tc>
          <w:tcPr>
            <w:tcW w:w="0" w:type="auto"/>
          </w:tcPr>
          <w:p w14:paraId="1D7E2C4E" w14:textId="189DE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7665A9" w14:textId="7DFDE9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26B626" w14:textId="10F28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269A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80A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42356E" w14:textId="77777777" w:rsidTr="003F2FDA">
        <w:tc>
          <w:tcPr>
            <w:tcW w:w="0" w:type="auto"/>
          </w:tcPr>
          <w:p w14:paraId="4A4BD2B6" w14:textId="540888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R4-2108067</w:t>
            </w:r>
          </w:p>
        </w:tc>
        <w:tc>
          <w:tcPr>
            <w:tcW w:w="0" w:type="auto"/>
          </w:tcPr>
          <w:p w14:paraId="59DF6E0A" w14:textId="666341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8D5696" w14:textId="08C577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3FBA58" w14:textId="1A96DE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DC93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5F4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1473A0" w14:textId="77777777" w:rsidTr="003F2FDA">
        <w:tc>
          <w:tcPr>
            <w:tcW w:w="0" w:type="auto"/>
          </w:tcPr>
          <w:p w14:paraId="024FA1BD" w14:textId="64A47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R4-2108068</w:t>
            </w:r>
          </w:p>
        </w:tc>
        <w:tc>
          <w:tcPr>
            <w:tcW w:w="0" w:type="auto"/>
          </w:tcPr>
          <w:p w14:paraId="43FC77C0" w14:textId="13D22C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8AC68B" w14:textId="010F7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1EFA028" w14:textId="48F5FD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DFFA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2E2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D5D449" w14:textId="77777777" w:rsidTr="003F2FDA">
        <w:tc>
          <w:tcPr>
            <w:tcW w:w="0" w:type="auto"/>
          </w:tcPr>
          <w:p w14:paraId="014F9789" w14:textId="573DF4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R4-2108069</w:t>
            </w:r>
          </w:p>
        </w:tc>
        <w:tc>
          <w:tcPr>
            <w:tcW w:w="0" w:type="auto"/>
          </w:tcPr>
          <w:p w14:paraId="6575224F" w14:textId="7EE22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B20BBD" w14:textId="462D47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E792B34" w14:textId="520E8B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7B1F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B8C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1DAB4" w14:textId="77777777" w:rsidTr="003F2FDA">
        <w:tc>
          <w:tcPr>
            <w:tcW w:w="0" w:type="auto"/>
          </w:tcPr>
          <w:p w14:paraId="4C3FF2A3" w14:textId="18AFE2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R4-2108070</w:t>
            </w:r>
          </w:p>
        </w:tc>
        <w:tc>
          <w:tcPr>
            <w:tcW w:w="0" w:type="auto"/>
          </w:tcPr>
          <w:p w14:paraId="4C4C42E3" w14:textId="2E9F85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4AED8FB" w14:textId="38CD9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2C6D8D8" w14:textId="4126C8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179B1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D36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DC064D" w14:textId="77777777" w:rsidTr="003F2FDA">
        <w:tc>
          <w:tcPr>
            <w:tcW w:w="0" w:type="auto"/>
          </w:tcPr>
          <w:p w14:paraId="66D327A4" w14:textId="0EEA8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R4-2108071</w:t>
            </w:r>
          </w:p>
        </w:tc>
        <w:tc>
          <w:tcPr>
            <w:tcW w:w="0" w:type="auto"/>
          </w:tcPr>
          <w:p w14:paraId="4DA4AB73" w14:textId="558745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5231B2" w14:textId="4187E8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949481E" w14:textId="15EA2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B6061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D7A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8542D6" w14:textId="77777777" w:rsidTr="003F2FDA">
        <w:tc>
          <w:tcPr>
            <w:tcW w:w="0" w:type="auto"/>
          </w:tcPr>
          <w:p w14:paraId="703BD3FF" w14:textId="0E61C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R4-2108072</w:t>
            </w:r>
          </w:p>
        </w:tc>
        <w:tc>
          <w:tcPr>
            <w:tcW w:w="0" w:type="auto"/>
          </w:tcPr>
          <w:p w14:paraId="4240BEF8" w14:textId="595E7D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EB0822" w14:textId="18F160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BA3EA99" w14:textId="7F0563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A6BDF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CA0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FAB5F9" w14:textId="77777777" w:rsidTr="003F2FDA">
        <w:tc>
          <w:tcPr>
            <w:tcW w:w="0" w:type="auto"/>
          </w:tcPr>
          <w:p w14:paraId="78363D09" w14:textId="2623F4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R4-2108073</w:t>
            </w:r>
          </w:p>
        </w:tc>
        <w:tc>
          <w:tcPr>
            <w:tcW w:w="0" w:type="auto"/>
          </w:tcPr>
          <w:p w14:paraId="53D07B21" w14:textId="4C654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0107A62" w14:textId="6401DE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33A977" w14:textId="36B66C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F905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76E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C3A996" w14:textId="77777777" w:rsidTr="003F2FDA">
        <w:tc>
          <w:tcPr>
            <w:tcW w:w="0" w:type="auto"/>
          </w:tcPr>
          <w:p w14:paraId="51505BC2" w14:textId="004DA0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R4-2108074</w:t>
            </w:r>
          </w:p>
        </w:tc>
        <w:tc>
          <w:tcPr>
            <w:tcW w:w="0" w:type="auto"/>
          </w:tcPr>
          <w:p w14:paraId="12DCFA0B" w14:textId="3D144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71464C" w14:textId="4F0EE7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A2A455" w14:textId="09DF9D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08718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CC5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0194C" w14:textId="77777777" w:rsidTr="003F2FDA">
        <w:tc>
          <w:tcPr>
            <w:tcW w:w="0" w:type="auto"/>
          </w:tcPr>
          <w:p w14:paraId="2D4599E7" w14:textId="38674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R4-2108075</w:t>
            </w:r>
          </w:p>
        </w:tc>
        <w:tc>
          <w:tcPr>
            <w:tcW w:w="0" w:type="auto"/>
          </w:tcPr>
          <w:p w14:paraId="622E10CD" w14:textId="6C8E31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1C47792B" w14:textId="2610A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002149" w14:textId="672D66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09F6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C35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B7D594" w14:textId="77777777" w:rsidTr="003F2FDA">
        <w:tc>
          <w:tcPr>
            <w:tcW w:w="0" w:type="auto"/>
          </w:tcPr>
          <w:p w14:paraId="3B308B96" w14:textId="598967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R4-2108076</w:t>
            </w:r>
          </w:p>
        </w:tc>
        <w:tc>
          <w:tcPr>
            <w:tcW w:w="0" w:type="auto"/>
          </w:tcPr>
          <w:p w14:paraId="5067C9D1" w14:textId="0764F5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38B625FA" w14:textId="471D64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DBB380" w14:textId="4DA78C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81FA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4323B" w14:textId="2FD17F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R4-2108092 </w:t>
            </w:r>
          </w:p>
        </w:tc>
      </w:tr>
      <w:tr w:rsidR="003F2FDA" w14:paraId="1FB7E1B5" w14:textId="77777777" w:rsidTr="003F2FDA">
        <w:tc>
          <w:tcPr>
            <w:tcW w:w="0" w:type="auto"/>
          </w:tcPr>
          <w:p w14:paraId="468F86C5" w14:textId="6C5A9D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R4-2108077</w:t>
            </w:r>
          </w:p>
        </w:tc>
        <w:tc>
          <w:tcPr>
            <w:tcW w:w="0" w:type="auto"/>
          </w:tcPr>
          <w:p w14:paraId="0B32011F" w14:textId="6B6A01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level simulation assumptions</w:t>
            </w:r>
          </w:p>
        </w:tc>
        <w:tc>
          <w:tcPr>
            <w:tcW w:w="0" w:type="auto"/>
          </w:tcPr>
          <w:p w14:paraId="1861B5AA" w14:textId="5CC60C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830575" w14:textId="34D159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755D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C20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1F1524" w14:textId="77777777" w:rsidTr="003F2FDA">
        <w:tc>
          <w:tcPr>
            <w:tcW w:w="0" w:type="auto"/>
          </w:tcPr>
          <w:p w14:paraId="7DD9A6F4" w14:textId="507AF2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  <w:tc>
          <w:tcPr>
            <w:tcW w:w="0" w:type="auto"/>
          </w:tcPr>
          <w:p w14:paraId="21E6D016" w14:textId="17BE8B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2EC98FC5" w14:textId="04036D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9D3FC1" w14:textId="1293A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A371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C09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BE737D" w14:textId="77777777" w:rsidTr="003F2FDA">
        <w:tc>
          <w:tcPr>
            <w:tcW w:w="0" w:type="auto"/>
          </w:tcPr>
          <w:p w14:paraId="679E0D4C" w14:textId="44615F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R4-2108079</w:t>
            </w:r>
          </w:p>
        </w:tc>
        <w:tc>
          <w:tcPr>
            <w:tcW w:w="0" w:type="auto"/>
          </w:tcPr>
          <w:p w14:paraId="35710BF4" w14:textId="66A6CE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PSCCH decoding capability test for NR V2X.</w:t>
            </w:r>
          </w:p>
        </w:tc>
        <w:tc>
          <w:tcPr>
            <w:tcW w:w="0" w:type="auto"/>
          </w:tcPr>
          <w:p w14:paraId="4CE46655" w14:textId="28551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36AAC9" w14:textId="633512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42CE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73A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D25138" w14:textId="77777777" w:rsidTr="003F2FDA">
        <w:tc>
          <w:tcPr>
            <w:tcW w:w="0" w:type="auto"/>
          </w:tcPr>
          <w:p w14:paraId="32C67154" w14:textId="0C82BA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  <w:tc>
          <w:tcPr>
            <w:tcW w:w="0" w:type="auto"/>
          </w:tcPr>
          <w:p w14:paraId="01F67199" w14:textId="0E2CE1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6670A06B" w14:textId="6AE26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09C71EAA" w14:textId="09D2F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F0188E" w14:textId="7CEA3A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R4-2108650</w:t>
            </w:r>
          </w:p>
        </w:tc>
        <w:tc>
          <w:tcPr>
            <w:tcW w:w="0" w:type="auto"/>
          </w:tcPr>
          <w:p w14:paraId="33EACD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B06CDA" w14:textId="77777777" w:rsidTr="003F2FDA">
        <w:tc>
          <w:tcPr>
            <w:tcW w:w="0" w:type="auto"/>
          </w:tcPr>
          <w:p w14:paraId="2339954E" w14:textId="384CB1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R4-2108081</w:t>
            </w:r>
          </w:p>
        </w:tc>
        <w:tc>
          <w:tcPr>
            <w:tcW w:w="0" w:type="auto"/>
          </w:tcPr>
          <w:p w14:paraId="732185B5" w14:textId="7134E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introduction of NR-U CG-UCI multiplexing on interlaced PUSCH</w:t>
            </w:r>
          </w:p>
        </w:tc>
        <w:tc>
          <w:tcPr>
            <w:tcW w:w="0" w:type="auto"/>
          </w:tcPr>
          <w:p w14:paraId="68136FAE" w14:textId="15031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B05B06" w14:textId="31B49D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A0D5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858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082FC5" w14:textId="77777777" w:rsidTr="003F2FDA">
        <w:tc>
          <w:tcPr>
            <w:tcW w:w="0" w:type="auto"/>
          </w:tcPr>
          <w:p w14:paraId="36DFB164" w14:textId="6B1D3F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R4-2108082</w:t>
            </w:r>
          </w:p>
        </w:tc>
        <w:tc>
          <w:tcPr>
            <w:tcW w:w="0" w:type="auto"/>
          </w:tcPr>
          <w:p w14:paraId="3EA50FFC" w14:textId="5C2968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5D631B66" w14:textId="3B9F5E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E1F04A0" w14:textId="6BEE8E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014F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4F3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1983EA" w14:textId="77777777" w:rsidTr="003F2FDA">
        <w:tc>
          <w:tcPr>
            <w:tcW w:w="0" w:type="auto"/>
          </w:tcPr>
          <w:p w14:paraId="1845DC43" w14:textId="29E694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R4-2108083</w:t>
            </w:r>
          </w:p>
        </w:tc>
        <w:tc>
          <w:tcPr>
            <w:tcW w:w="0" w:type="auto"/>
          </w:tcPr>
          <w:p w14:paraId="4B1FBCB2" w14:textId="0DE49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Requirements for TDD</w:t>
            </w:r>
          </w:p>
        </w:tc>
        <w:tc>
          <w:tcPr>
            <w:tcW w:w="0" w:type="auto"/>
          </w:tcPr>
          <w:p w14:paraId="1B96E803" w14:textId="14E7D1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4F6B6C" w14:textId="1C5FA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D8C7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50A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71569A" w14:textId="77777777" w:rsidTr="003F2FDA">
        <w:tc>
          <w:tcPr>
            <w:tcW w:w="0" w:type="auto"/>
          </w:tcPr>
          <w:p w14:paraId="4BAEF1F0" w14:textId="6B143A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R4-2108084</w:t>
            </w:r>
          </w:p>
        </w:tc>
        <w:tc>
          <w:tcPr>
            <w:tcW w:w="0" w:type="auto"/>
          </w:tcPr>
          <w:p w14:paraId="1184678C" w14:textId="0216D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UL MIMO EVM</w:t>
            </w:r>
          </w:p>
        </w:tc>
        <w:tc>
          <w:tcPr>
            <w:tcW w:w="0" w:type="auto"/>
          </w:tcPr>
          <w:p w14:paraId="1F8513CB" w14:textId="4124C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F55137C" w14:textId="3C2EB6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D953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4BB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3AE2AF" w14:textId="77777777" w:rsidTr="003F2FDA">
        <w:tc>
          <w:tcPr>
            <w:tcW w:w="0" w:type="auto"/>
          </w:tcPr>
          <w:p w14:paraId="66DD2877" w14:textId="011712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R4-2108085</w:t>
            </w:r>
          </w:p>
        </w:tc>
        <w:tc>
          <w:tcPr>
            <w:tcW w:w="0" w:type="auto"/>
          </w:tcPr>
          <w:p w14:paraId="4D663BDD" w14:textId="6D3C7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MIMO OTA</w:t>
            </w:r>
          </w:p>
        </w:tc>
        <w:tc>
          <w:tcPr>
            <w:tcW w:w="0" w:type="auto"/>
          </w:tcPr>
          <w:p w14:paraId="661376EF" w14:textId="746960B0" w:rsidR="003F2FDA" w:rsidRPr="003F2FDA" w:rsidRDefault="00D272E1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vivo, </w:t>
            </w:r>
            <w:r w:rsidR="003F2FDA"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13C68D03" w14:textId="4DF312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1C6B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655A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694E33" w14:textId="77777777" w:rsidTr="003F2FDA">
        <w:tc>
          <w:tcPr>
            <w:tcW w:w="0" w:type="auto"/>
          </w:tcPr>
          <w:p w14:paraId="1ED8CAF9" w14:textId="44E9C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  <w:tc>
          <w:tcPr>
            <w:tcW w:w="0" w:type="auto"/>
          </w:tcPr>
          <w:p w14:paraId="7DEF73B7" w14:textId="5831C9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66373BB3" w14:textId="090AC8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FFA248E" w14:textId="7DC444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5956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14F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402629" w14:textId="77777777" w:rsidTr="003F2FDA">
        <w:tc>
          <w:tcPr>
            <w:tcW w:w="0" w:type="auto"/>
          </w:tcPr>
          <w:p w14:paraId="01260E3A" w14:textId="5904B1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R4-2108087</w:t>
            </w:r>
          </w:p>
        </w:tc>
        <w:tc>
          <w:tcPr>
            <w:tcW w:w="0" w:type="auto"/>
          </w:tcPr>
          <w:p w14:paraId="2BFC67BE" w14:textId="24130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0D249EFF" w14:textId="0958B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F459BD" w14:textId="2B1171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2399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803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93B758" w14:textId="77777777" w:rsidTr="003F2FDA">
        <w:tc>
          <w:tcPr>
            <w:tcW w:w="0" w:type="auto"/>
          </w:tcPr>
          <w:p w14:paraId="32B54B7B" w14:textId="07ED8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R4-2108088</w:t>
            </w:r>
          </w:p>
        </w:tc>
        <w:tc>
          <w:tcPr>
            <w:tcW w:w="0" w:type="auto"/>
          </w:tcPr>
          <w:p w14:paraId="701D7CE1" w14:textId="3F7CBA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364CC3B7" w14:textId="2F0498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FD269C" w14:textId="5E57A5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BF14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7F66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A9DEF4" w14:textId="77777777" w:rsidTr="003F2FDA">
        <w:tc>
          <w:tcPr>
            <w:tcW w:w="0" w:type="auto"/>
          </w:tcPr>
          <w:p w14:paraId="7FB3C185" w14:textId="7CDB1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R4-2108089</w:t>
            </w:r>
          </w:p>
        </w:tc>
        <w:tc>
          <w:tcPr>
            <w:tcW w:w="0" w:type="auto"/>
          </w:tcPr>
          <w:p w14:paraId="2E141AE1" w14:textId="7C30A3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5458047A" w14:textId="70FF3F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B094E3" w14:textId="0B3B8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4C96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0AF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70FE63" w14:textId="77777777" w:rsidTr="003F2FDA">
        <w:tc>
          <w:tcPr>
            <w:tcW w:w="0" w:type="auto"/>
          </w:tcPr>
          <w:p w14:paraId="1D16406C" w14:textId="52DC0C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R4-2108090</w:t>
            </w:r>
          </w:p>
        </w:tc>
        <w:tc>
          <w:tcPr>
            <w:tcW w:w="0" w:type="auto"/>
          </w:tcPr>
          <w:p w14:paraId="79B24207" w14:textId="5EDB8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radiated requirements</w:t>
            </w:r>
          </w:p>
        </w:tc>
        <w:tc>
          <w:tcPr>
            <w:tcW w:w="0" w:type="auto"/>
          </w:tcPr>
          <w:p w14:paraId="469BFBBB" w14:textId="275160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151211" w14:textId="77EB36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630D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1987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C8DD29" w14:textId="77777777" w:rsidTr="003F2FDA">
        <w:tc>
          <w:tcPr>
            <w:tcW w:w="0" w:type="auto"/>
          </w:tcPr>
          <w:p w14:paraId="21BF8559" w14:textId="36D96C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  <w:tc>
          <w:tcPr>
            <w:tcW w:w="0" w:type="auto"/>
          </w:tcPr>
          <w:p w14:paraId="4B6B5D81" w14:textId="4E1C89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70EF0436" w14:textId="37E466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C819078" w14:textId="5029C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9001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3E3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E962FE" w14:textId="77777777" w:rsidTr="003F2FDA">
        <w:tc>
          <w:tcPr>
            <w:tcW w:w="0" w:type="auto"/>
          </w:tcPr>
          <w:p w14:paraId="7ADA59A8" w14:textId="0B8799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R4-2108092</w:t>
            </w:r>
          </w:p>
        </w:tc>
        <w:tc>
          <w:tcPr>
            <w:tcW w:w="0" w:type="auto"/>
          </w:tcPr>
          <w:p w14:paraId="25AE6E28" w14:textId="6C1D1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2FC4AC34" w14:textId="335867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0F1F28" w14:textId="617E62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2B1A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D9E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994A7E" w14:textId="77777777" w:rsidTr="003F2FDA">
        <w:tc>
          <w:tcPr>
            <w:tcW w:w="0" w:type="auto"/>
          </w:tcPr>
          <w:p w14:paraId="586E8A3C" w14:textId="1ECB6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R4-2108093</w:t>
            </w:r>
          </w:p>
        </w:tc>
        <w:tc>
          <w:tcPr>
            <w:tcW w:w="0" w:type="auto"/>
          </w:tcPr>
          <w:p w14:paraId="23BA0062" w14:textId="7C3DBF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[313] NTN_Solutions_Part2</w:t>
            </w:r>
          </w:p>
        </w:tc>
        <w:tc>
          <w:tcPr>
            <w:tcW w:w="0" w:type="auto"/>
          </w:tcPr>
          <w:p w14:paraId="31AD6840" w14:textId="67F615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851F03" w14:textId="66ACE4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03A6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056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A0E61" w14:textId="77777777" w:rsidTr="003F2FDA">
        <w:tc>
          <w:tcPr>
            <w:tcW w:w="0" w:type="auto"/>
          </w:tcPr>
          <w:p w14:paraId="6C9E2816" w14:textId="36668A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  <w:tc>
          <w:tcPr>
            <w:tcW w:w="0" w:type="auto"/>
          </w:tcPr>
          <w:p w14:paraId="0A74C79C" w14:textId="16CC48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  <w:tc>
          <w:tcPr>
            <w:tcW w:w="0" w:type="auto"/>
          </w:tcPr>
          <w:p w14:paraId="3D1A69A3" w14:textId="36094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53745F" w14:textId="1CEC57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A438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4A3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678D44" w14:textId="77777777" w:rsidTr="003F2FDA">
        <w:tc>
          <w:tcPr>
            <w:tcW w:w="0" w:type="auto"/>
          </w:tcPr>
          <w:p w14:paraId="6400DC6F" w14:textId="2EA35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R4-2108095</w:t>
            </w:r>
          </w:p>
        </w:tc>
        <w:tc>
          <w:tcPr>
            <w:tcW w:w="0" w:type="auto"/>
          </w:tcPr>
          <w:p w14:paraId="10156A44" w14:textId="4B8D98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 on RF part</w:t>
            </w:r>
          </w:p>
        </w:tc>
        <w:tc>
          <w:tcPr>
            <w:tcW w:w="0" w:type="auto"/>
          </w:tcPr>
          <w:p w14:paraId="209A6150" w14:textId="1227D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93ECCA" w14:textId="1DC37E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EFDA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ECD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212A4C" w14:textId="77777777" w:rsidTr="003F2FDA">
        <w:tc>
          <w:tcPr>
            <w:tcW w:w="0" w:type="auto"/>
          </w:tcPr>
          <w:p w14:paraId="1CCEFB95" w14:textId="476077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R4-2108096</w:t>
            </w:r>
          </w:p>
        </w:tc>
        <w:tc>
          <w:tcPr>
            <w:tcW w:w="0" w:type="auto"/>
          </w:tcPr>
          <w:p w14:paraId="4B964AE9" w14:textId="5AC43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38.176-2 on RF part</w:t>
            </w:r>
          </w:p>
        </w:tc>
        <w:tc>
          <w:tcPr>
            <w:tcW w:w="0" w:type="auto"/>
          </w:tcPr>
          <w:p w14:paraId="5FC4A6EE" w14:textId="35AF31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644F3F2" w14:textId="1D077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4F4B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33D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5F15F5" w14:textId="77777777" w:rsidTr="003F2FDA">
        <w:tc>
          <w:tcPr>
            <w:tcW w:w="0" w:type="auto"/>
          </w:tcPr>
          <w:p w14:paraId="7A4F1984" w14:textId="51DA4B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R4-2108097</w:t>
            </w:r>
          </w:p>
        </w:tc>
        <w:tc>
          <w:tcPr>
            <w:tcW w:w="0" w:type="auto"/>
          </w:tcPr>
          <w:p w14:paraId="4792DBCE" w14:textId="3E8291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Core part of TS 38.174</w:t>
            </w:r>
          </w:p>
        </w:tc>
        <w:tc>
          <w:tcPr>
            <w:tcW w:w="0" w:type="auto"/>
          </w:tcPr>
          <w:p w14:paraId="68075B9B" w14:textId="3211F6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D52271E" w14:textId="762AD9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B393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31F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F1F0D9" w14:textId="77777777" w:rsidTr="003F2FDA">
        <w:tc>
          <w:tcPr>
            <w:tcW w:w="0" w:type="auto"/>
          </w:tcPr>
          <w:p w14:paraId="052CD52E" w14:textId="67B172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R4-2108098</w:t>
            </w:r>
          </w:p>
        </w:tc>
        <w:tc>
          <w:tcPr>
            <w:tcW w:w="0" w:type="auto"/>
          </w:tcPr>
          <w:p w14:paraId="23FAE70E" w14:textId="1D8DDE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v0.4.0</w:t>
            </w:r>
          </w:p>
        </w:tc>
        <w:tc>
          <w:tcPr>
            <w:tcW w:w="0" w:type="auto"/>
          </w:tcPr>
          <w:p w14:paraId="6B7ED767" w14:textId="6694AE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7C1A8A04" w14:textId="70FAD9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2DC8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357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ACE719" w14:textId="77777777" w:rsidTr="003F2FDA">
        <w:tc>
          <w:tcPr>
            <w:tcW w:w="0" w:type="auto"/>
          </w:tcPr>
          <w:p w14:paraId="6ACD0014" w14:textId="182A6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R4-2108099</w:t>
            </w:r>
          </w:p>
        </w:tc>
        <w:tc>
          <w:tcPr>
            <w:tcW w:w="0" w:type="auto"/>
          </w:tcPr>
          <w:p w14:paraId="5588EC36" w14:textId="2D0C00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00DAB1A8" w14:textId="40760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0DE2BEF" w14:textId="0C09D4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4848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69D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C62DE4" w14:textId="77777777" w:rsidTr="003F2FDA">
        <w:tc>
          <w:tcPr>
            <w:tcW w:w="0" w:type="auto"/>
          </w:tcPr>
          <w:p w14:paraId="1CD2569F" w14:textId="3EDB52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R4-2108100</w:t>
            </w:r>
          </w:p>
        </w:tc>
        <w:tc>
          <w:tcPr>
            <w:tcW w:w="0" w:type="auto"/>
          </w:tcPr>
          <w:p w14:paraId="4C51E023" w14:textId="7EFEAD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RF Aspect</w:t>
            </w:r>
          </w:p>
        </w:tc>
        <w:tc>
          <w:tcPr>
            <w:tcW w:w="0" w:type="auto"/>
          </w:tcPr>
          <w:p w14:paraId="7C107867" w14:textId="0B5E89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E7F185" w14:textId="44C29A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2936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FE5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A88977" w14:textId="77777777" w:rsidTr="003F2FDA">
        <w:tc>
          <w:tcPr>
            <w:tcW w:w="0" w:type="auto"/>
          </w:tcPr>
          <w:p w14:paraId="53521C49" w14:textId="17AEA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R4-2108101</w:t>
            </w:r>
          </w:p>
        </w:tc>
        <w:tc>
          <w:tcPr>
            <w:tcW w:w="0" w:type="auto"/>
          </w:tcPr>
          <w:p w14:paraId="1013FAEF" w14:textId="2158D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698E5134" w14:textId="68DE5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3CE2271" w14:textId="360AB2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C07C4" w14:textId="537607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92C5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4D46DA" w14:textId="77777777" w:rsidTr="003F2FDA">
        <w:tc>
          <w:tcPr>
            <w:tcW w:w="0" w:type="auto"/>
          </w:tcPr>
          <w:p w14:paraId="3FDD28CA" w14:textId="5AA3DD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R4-2108102</w:t>
            </w:r>
          </w:p>
        </w:tc>
        <w:tc>
          <w:tcPr>
            <w:tcW w:w="0" w:type="auto"/>
          </w:tcPr>
          <w:p w14:paraId="22729FF5" w14:textId="5B81F6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226F33ED" w14:textId="23DBF4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F27CE3C" w14:textId="484E59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1FA4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528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3D598C" w14:textId="77777777" w:rsidTr="003F2FDA">
        <w:tc>
          <w:tcPr>
            <w:tcW w:w="0" w:type="auto"/>
          </w:tcPr>
          <w:p w14:paraId="4A68C6FB" w14:textId="33A0FB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  <w:tc>
          <w:tcPr>
            <w:tcW w:w="0" w:type="auto"/>
          </w:tcPr>
          <w:p w14:paraId="30A65823" w14:textId="41DBF9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788FFF18" w14:textId="2EFF3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73A2764" w14:textId="108296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0601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45F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5EAE7E" w14:textId="77777777" w:rsidTr="003F2FDA">
        <w:tc>
          <w:tcPr>
            <w:tcW w:w="0" w:type="auto"/>
          </w:tcPr>
          <w:p w14:paraId="477C80B4" w14:textId="1F590A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  <w:tc>
          <w:tcPr>
            <w:tcW w:w="0" w:type="auto"/>
          </w:tcPr>
          <w:p w14:paraId="0E626345" w14:textId="35EB9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6F86F46D" w14:textId="2AAC40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5BF9CD" w14:textId="2D26AE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8AFF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DE7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162229" w14:textId="77777777" w:rsidTr="003F2FDA">
        <w:tc>
          <w:tcPr>
            <w:tcW w:w="0" w:type="auto"/>
          </w:tcPr>
          <w:p w14:paraId="36ABCE41" w14:textId="07295A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R4-2108105</w:t>
            </w:r>
          </w:p>
        </w:tc>
        <w:tc>
          <w:tcPr>
            <w:tcW w:w="0" w:type="auto"/>
          </w:tcPr>
          <w:p w14:paraId="78146E80" w14:textId="5885D2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E00B01" w14:textId="20F25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12EB6C" w14:textId="0CB6AC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DE61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71D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B41D0C" w14:textId="77777777" w:rsidTr="003F2FDA">
        <w:tc>
          <w:tcPr>
            <w:tcW w:w="0" w:type="auto"/>
          </w:tcPr>
          <w:p w14:paraId="7A0F80F7" w14:textId="0DCB49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R4-2108106</w:t>
            </w:r>
          </w:p>
        </w:tc>
        <w:tc>
          <w:tcPr>
            <w:tcW w:w="0" w:type="auto"/>
          </w:tcPr>
          <w:p w14:paraId="3FD38668" w14:textId="4AD25B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D8153B" w14:textId="0316B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CB33CEA" w14:textId="1A42B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334DD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3F1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8221A7" w14:textId="77777777" w:rsidTr="003F2FDA">
        <w:tc>
          <w:tcPr>
            <w:tcW w:w="0" w:type="auto"/>
          </w:tcPr>
          <w:p w14:paraId="3E73CADF" w14:textId="615202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R4-2108107</w:t>
            </w:r>
          </w:p>
        </w:tc>
        <w:tc>
          <w:tcPr>
            <w:tcW w:w="0" w:type="auto"/>
          </w:tcPr>
          <w:p w14:paraId="7B3AAE31" w14:textId="223D55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397E32" w14:textId="26127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9AB0952" w14:textId="2E1BE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19181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AAE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EB6012" w14:textId="77777777" w:rsidTr="003F2FDA">
        <w:tc>
          <w:tcPr>
            <w:tcW w:w="0" w:type="auto"/>
          </w:tcPr>
          <w:p w14:paraId="02EA09FC" w14:textId="5FD136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R4-2108108</w:t>
            </w:r>
          </w:p>
        </w:tc>
        <w:tc>
          <w:tcPr>
            <w:tcW w:w="0" w:type="auto"/>
          </w:tcPr>
          <w:p w14:paraId="678DB234" w14:textId="78333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FA74CC" w14:textId="5F41EC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05F82E9" w14:textId="7F0B70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2E05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400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989B45" w14:textId="77777777" w:rsidTr="003F2FDA">
        <w:tc>
          <w:tcPr>
            <w:tcW w:w="0" w:type="auto"/>
          </w:tcPr>
          <w:p w14:paraId="31479D58" w14:textId="33896A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R4-2108109</w:t>
            </w:r>
          </w:p>
        </w:tc>
        <w:tc>
          <w:tcPr>
            <w:tcW w:w="0" w:type="auto"/>
          </w:tcPr>
          <w:p w14:paraId="236BFCDB" w14:textId="39C69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0D026C5" w14:textId="13A60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C6BF270" w14:textId="6432D9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44086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A7F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ABEC82" w14:textId="77777777" w:rsidTr="003F2FDA">
        <w:tc>
          <w:tcPr>
            <w:tcW w:w="0" w:type="auto"/>
          </w:tcPr>
          <w:p w14:paraId="40D4BD93" w14:textId="189CDC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R4-2108110</w:t>
            </w:r>
          </w:p>
        </w:tc>
        <w:tc>
          <w:tcPr>
            <w:tcW w:w="0" w:type="auto"/>
          </w:tcPr>
          <w:p w14:paraId="3C7993D5" w14:textId="54B166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1F292DA5" w14:textId="34B2B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9C8CF90" w14:textId="47FB81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CF78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8CC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B5BCAB" w14:textId="77777777" w:rsidTr="003F2FDA">
        <w:tc>
          <w:tcPr>
            <w:tcW w:w="0" w:type="auto"/>
          </w:tcPr>
          <w:p w14:paraId="22BFD965" w14:textId="3E13B3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R4-2108111</w:t>
            </w:r>
          </w:p>
        </w:tc>
        <w:tc>
          <w:tcPr>
            <w:tcW w:w="0" w:type="auto"/>
          </w:tcPr>
          <w:p w14:paraId="3503CF22" w14:textId="14E0DF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3 LTE bands and 1 NR band DC combinations</w:t>
            </w:r>
          </w:p>
        </w:tc>
        <w:tc>
          <w:tcPr>
            <w:tcW w:w="0" w:type="auto"/>
          </w:tcPr>
          <w:p w14:paraId="6E2E2437" w14:textId="11EEA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Ercisson</w:t>
            </w:r>
          </w:p>
        </w:tc>
        <w:tc>
          <w:tcPr>
            <w:tcW w:w="0" w:type="auto"/>
          </w:tcPr>
          <w:p w14:paraId="7B303C27" w14:textId="0C3DD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808C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80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E841C4" w14:textId="77777777" w:rsidTr="003F2FDA">
        <w:tc>
          <w:tcPr>
            <w:tcW w:w="0" w:type="auto"/>
          </w:tcPr>
          <w:p w14:paraId="1EC7293D" w14:textId="552FD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R4-2108112</w:t>
            </w:r>
          </w:p>
        </w:tc>
        <w:tc>
          <w:tcPr>
            <w:tcW w:w="0" w:type="auto"/>
          </w:tcPr>
          <w:p w14:paraId="5985D07E" w14:textId="2766F3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overlapping channels from the network perspective solution</w:t>
            </w:r>
          </w:p>
        </w:tc>
        <w:tc>
          <w:tcPr>
            <w:tcW w:w="0" w:type="auto"/>
          </w:tcPr>
          <w:p w14:paraId="7D9C489D" w14:textId="33922C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6F9A9CE1" w14:textId="09C3A5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8148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D95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5B5376" w14:textId="77777777" w:rsidTr="003F2FDA">
        <w:tc>
          <w:tcPr>
            <w:tcW w:w="0" w:type="auto"/>
          </w:tcPr>
          <w:p w14:paraId="471F9C3D" w14:textId="1A9D87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R4-2108113</w:t>
            </w:r>
          </w:p>
        </w:tc>
        <w:tc>
          <w:tcPr>
            <w:tcW w:w="0" w:type="auto"/>
          </w:tcPr>
          <w:p w14:paraId="22B9BC0F" w14:textId="2862E9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4A705481" w14:textId="75B303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66B686" w14:textId="6FA1D5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750E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8D8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AF0FEA" w14:textId="77777777" w:rsidTr="003F2FDA">
        <w:tc>
          <w:tcPr>
            <w:tcW w:w="0" w:type="auto"/>
          </w:tcPr>
          <w:p w14:paraId="345679D7" w14:textId="06027C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R4-2108114</w:t>
            </w:r>
          </w:p>
        </w:tc>
        <w:tc>
          <w:tcPr>
            <w:tcW w:w="0" w:type="auto"/>
          </w:tcPr>
          <w:p w14:paraId="748CF136" w14:textId="287D2A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5E0EA917" w14:textId="64C28F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79B696" w14:textId="1715B6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5E93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E5F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06FAB7" w14:textId="77777777" w:rsidTr="003F2FDA">
        <w:tc>
          <w:tcPr>
            <w:tcW w:w="0" w:type="auto"/>
          </w:tcPr>
          <w:p w14:paraId="736E80DB" w14:textId="78CD36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R4-2108115</w:t>
            </w:r>
          </w:p>
        </w:tc>
        <w:tc>
          <w:tcPr>
            <w:tcW w:w="0" w:type="auto"/>
          </w:tcPr>
          <w:p w14:paraId="71524911" w14:textId="73B9DF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TR38.785 v0.2.0 TR Update for SL enhancement in Rel-17</w:t>
            </w:r>
          </w:p>
        </w:tc>
        <w:tc>
          <w:tcPr>
            <w:tcW w:w="0" w:type="auto"/>
          </w:tcPr>
          <w:p w14:paraId="7CCA0696" w14:textId="3CADF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6D6B9A9B" w14:textId="7A1541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171E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287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4E9F8D" w14:textId="77777777" w:rsidTr="003F2FDA">
        <w:tc>
          <w:tcPr>
            <w:tcW w:w="0" w:type="auto"/>
          </w:tcPr>
          <w:p w14:paraId="5ED84290" w14:textId="734BCB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R4-2108116</w:t>
            </w:r>
          </w:p>
        </w:tc>
        <w:tc>
          <w:tcPr>
            <w:tcW w:w="0" w:type="auto"/>
          </w:tcPr>
          <w:p w14:paraId="297E7E08" w14:textId="3DC126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PC1.5 smartphones and FWA</w:t>
            </w:r>
          </w:p>
        </w:tc>
        <w:tc>
          <w:tcPr>
            <w:tcW w:w="0" w:type="auto"/>
          </w:tcPr>
          <w:p w14:paraId="74B5CC13" w14:textId="35F764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D62E691" w14:textId="6ED155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3437A5" w14:textId="6FC3CE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R4-2107739</w:t>
            </w:r>
          </w:p>
        </w:tc>
        <w:tc>
          <w:tcPr>
            <w:tcW w:w="0" w:type="auto"/>
          </w:tcPr>
          <w:p w14:paraId="2C478F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FD7BF6" w14:textId="77777777" w:rsidTr="003F2FDA">
        <w:tc>
          <w:tcPr>
            <w:tcW w:w="0" w:type="auto"/>
          </w:tcPr>
          <w:p w14:paraId="774DFF83" w14:textId="568969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R4-2108117</w:t>
            </w:r>
          </w:p>
        </w:tc>
        <w:tc>
          <w:tcPr>
            <w:tcW w:w="0" w:type="auto"/>
          </w:tcPr>
          <w:p w14:paraId="06504193" w14:textId="70A14B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introduction of MSD test configurations related to IMD for inter-band combinations with intra-band UL CA as UL configuration</w:t>
            </w:r>
          </w:p>
        </w:tc>
        <w:tc>
          <w:tcPr>
            <w:tcW w:w="0" w:type="auto"/>
          </w:tcPr>
          <w:p w14:paraId="4FF056FA" w14:textId="76D02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5245A5F6" w14:textId="29826B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FCB2D8" w14:textId="0B67F7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65F8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434A47" w14:textId="77777777" w:rsidTr="003F2FDA">
        <w:tc>
          <w:tcPr>
            <w:tcW w:w="0" w:type="auto"/>
          </w:tcPr>
          <w:p w14:paraId="25E4C4B2" w14:textId="3B8543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R4-2108118</w:t>
            </w:r>
          </w:p>
        </w:tc>
        <w:tc>
          <w:tcPr>
            <w:tcW w:w="0" w:type="auto"/>
          </w:tcPr>
          <w:p w14:paraId="545A95CA" w14:textId="026E4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3137E8" w14:textId="5C800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53A8ABC" w14:textId="37BD9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1E924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43E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F36D52" w14:textId="77777777" w:rsidTr="003F2FDA">
        <w:tc>
          <w:tcPr>
            <w:tcW w:w="0" w:type="auto"/>
          </w:tcPr>
          <w:p w14:paraId="53F348B8" w14:textId="42B58B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R4-2108119</w:t>
            </w:r>
          </w:p>
        </w:tc>
        <w:tc>
          <w:tcPr>
            <w:tcW w:w="0" w:type="auto"/>
          </w:tcPr>
          <w:p w14:paraId="37399BA7" w14:textId="49BD32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152338" w14:textId="7A4B69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DF4F51C" w14:textId="3A221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96BFD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757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50CFE6" w14:textId="77777777" w:rsidTr="003F2FDA">
        <w:tc>
          <w:tcPr>
            <w:tcW w:w="0" w:type="auto"/>
          </w:tcPr>
          <w:p w14:paraId="52398338" w14:textId="364462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R4-2108120</w:t>
            </w:r>
          </w:p>
        </w:tc>
        <w:tc>
          <w:tcPr>
            <w:tcW w:w="0" w:type="auto"/>
          </w:tcPr>
          <w:p w14:paraId="036BD1BD" w14:textId="78878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5A03B2" w14:textId="01AD84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A4C9ACE" w14:textId="78C06E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DBB4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C90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49F720" w14:textId="77777777" w:rsidTr="003F2FDA">
        <w:tc>
          <w:tcPr>
            <w:tcW w:w="0" w:type="auto"/>
          </w:tcPr>
          <w:p w14:paraId="19138286" w14:textId="429A4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R4-2108121</w:t>
            </w:r>
          </w:p>
        </w:tc>
        <w:tc>
          <w:tcPr>
            <w:tcW w:w="0" w:type="auto"/>
          </w:tcPr>
          <w:p w14:paraId="1C831E08" w14:textId="33C1D1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23DA17" w14:textId="2D8D0F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72A59C" w14:textId="179003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04811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2FE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B97FA9" w14:textId="77777777" w:rsidTr="003F2FDA">
        <w:tc>
          <w:tcPr>
            <w:tcW w:w="0" w:type="auto"/>
          </w:tcPr>
          <w:p w14:paraId="2E306DA0" w14:textId="286352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R4-2108122</w:t>
            </w:r>
          </w:p>
        </w:tc>
        <w:tc>
          <w:tcPr>
            <w:tcW w:w="0" w:type="auto"/>
          </w:tcPr>
          <w:p w14:paraId="12EA682C" w14:textId="0565DB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AB19AE" w14:textId="2F9C1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004FCCE" w14:textId="11CAB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A6347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8CD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5BA2AC" w14:textId="77777777" w:rsidTr="003F2FDA">
        <w:tc>
          <w:tcPr>
            <w:tcW w:w="0" w:type="auto"/>
          </w:tcPr>
          <w:p w14:paraId="5F0A03D1" w14:textId="1A7C60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R4-2108123</w:t>
            </w:r>
          </w:p>
        </w:tc>
        <w:tc>
          <w:tcPr>
            <w:tcW w:w="0" w:type="auto"/>
          </w:tcPr>
          <w:p w14:paraId="1E414C35" w14:textId="309C3F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155A94" w14:textId="75483C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40CAFD" w14:textId="6F3AF2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0B822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2AD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0F8A1F" w14:textId="77777777" w:rsidTr="003F2FDA">
        <w:tc>
          <w:tcPr>
            <w:tcW w:w="0" w:type="auto"/>
          </w:tcPr>
          <w:p w14:paraId="104A4CB3" w14:textId="0D329C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R4-2108124</w:t>
            </w:r>
          </w:p>
        </w:tc>
        <w:tc>
          <w:tcPr>
            <w:tcW w:w="0" w:type="auto"/>
          </w:tcPr>
          <w:p w14:paraId="0D6D3AA2" w14:textId="69A33C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6F16E5" w14:textId="3650C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ACE11F3" w14:textId="5360A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9391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E45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283E32" w14:textId="77777777" w:rsidTr="003F2FDA">
        <w:tc>
          <w:tcPr>
            <w:tcW w:w="0" w:type="auto"/>
          </w:tcPr>
          <w:p w14:paraId="45ECE31A" w14:textId="64E6CB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R4-2108125</w:t>
            </w:r>
          </w:p>
        </w:tc>
        <w:tc>
          <w:tcPr>
            <w:tcW w:w="0" w:type="auto"/>
          </w:tcPr>
          <w:p w14:paraId="2BD13217" w14:textId="052ADD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[99-e][201] NR_RRM_maintenance_R15_Core</w:t>
            </w:r>
          </w:p>
        </w:tc>
        <w:tc>
          <w:tcPr>
            <w:tcW w:w="0" w:type="auto"/>
          </w:tcPr>
          <w:p w14:paraId="137B6770" w14:textId="5874E9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03BE751" w14:textId="181BD8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25C7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9E2A2" w14:textId="7F5734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R4-2108370</w:t>
            </w:r>
          </w:p>
        </w:tc>
      </w:tr>
      <w:tr w:rsidR="003F2FDA" w14:paraId="4D6986E9" w14:textId="77777777" w:rsidTr="003F2FDA">
        <w:tc>
          <w:tcPr>
            <w:tcW w:w="0" w:type="auto"/>
          </w:tcPr>
          <w:p w14:paraId="67FB21AE" w14:textId="64696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R4-2108126</w:t>
            </w:r>
          </w:p>
        </w:tc>
        <w:tc>
          <w:tcPr>
            <w:tcW w:w="0" w:type="auto"/>
          </w:tcPr>
          <w:p w14:paraId="2847FA16" w14:textId="3A4EA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[99-e][202] NR_RRM_maintenance_R15_Perf</w:t>
            </w:r>
          </w:p>
        </w:tc>
        <w:tc>
          <w:tcPr>
            <w:tcW w:w="0" w:type="auto"/>
          </w:tcPr>
          <w:p w14:paraId="6C51EAB7" w14:textId="7699B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DA66EAF" w14:textId="01A053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F101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C8725" w14:textId="7EA18C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R4-2108371</w:t>
            </w:r>
          </w:p>
        </w:tc>
      </w:tr>
      <w:tr w:rsidR="003F2FDA" w14:paraId="5262EB0E" w14:textId="77777777" w:rsidTr="003F2FDA">
        <w:tc>
          <w:tcPr>
            <w:tcW w:w="0" w:type="auto"/>
          </w:tcPr>
          <w:p w14:paraId="5F661CF7" w14:textId="37E05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R4-2108127</w:t>
            </w:r>
          </w:p>
        </w:tc>
        <w:tc>
          <w:tcPr>
            <w:tcW w:w="0" w:type="auto"/>
          </w:tcPr>
          <w:p w14:paraId="6B72267D" w14:textId="33E1C0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[99-e][203] LTE_RRM_maintenance</w:t>
            </w:r>
          </w:p>
        </w:tc>
        <w:tc>
          <w:tcPr>
            <w:tcW w:w="0" w:type="auto"/>
          </w:tcPr>
          <w:p w14:paraId="153B85CB" w14:textId="76AA77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788844E" w14:textId="04AC00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4869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C9953" w14:textId="559B02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R4-2108373</w:t>
            </w:r>
          </w:p>
        </w:tc>
      </w:tr>
      <w:tr w:rsidR="003F2FDA" w14:paraId="6D7B2883" w14:textId="77777777" w:rsidTr="003F2FDA">
        <w:tc>
          <w:tcPr>
            <w:tcW w:w="0" w:type="auto"/>
          </w:tcPr>
          <w:p w14:paraId="4E94CFF4" w14:textId="28CE09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R4-2108128</w:t>
            </w:r>
          </w:p>
        </w:tc>
        <w:tc>
          <w:tcPr>
            <w:tcW w:w="0" w:type="auto"/>
          </w:tcPr>
          <w:p w14:paraId="3DFA95C3" w14:textId="03497A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[99-e][205] NR_eMIMO_RRM (1st round)</w:t>
            </w:r>
          </w:p>
        </w:tc>
        <w:tc>
          <w:tcPr>
            <w:tcW w:w="0" w:type="auto"/>
          </w:tcPr>
          <w:p w14:paraId="515036AD" w14:textId="34EFE1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D4E66B7" w14:textId="71A4D0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C722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4B61C" w14:textId="5AE18B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R4-2108374</w:t>
            </w:r>
          </w:p>
        </w:tc>
      </w:tr>
      <w:tr w:rsidR="003F2FDA" w14:paraId="48D3CE71" w14:textId="77777777" w:rsidTr="003F2FDA">
        <w:tc>
          <w:tcPr>
            <w:tcW w:w="0" w:type="auto"/>
          </w:tcPr>
          <w:p w14:paraId="7B7225BD" w14:textId="00A395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R4-2108129</w:t>
            </w:r>
          </w:p>
        </w:tc>
        <w:tc>
          <w:tcPr>
            <w:tcW w:w="0" w:type="auto"/>
          </w:tcPr>
          <w:p w14:paraId="651ED04C" w14:textId="1EA65E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[99-e][204] NR_RRM_maintenance_R16</w:t>
            </w:r>
          </w:p>
        </w:tc>
        <w:tc>
          <w:tcPr>
            <w:tcW w:w="0" w:type="auto"/>
          </w:tcPr>
          <w:p w14:paraId="6A29F190" w14:textId="6F7FE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625081D" w14:textId="18A701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B522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81895" w14:textId="59E116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R4-2108379</w:t>
            </w:r>
          </w:p>
        </w:tc>
      </w:tr>
      <w:tr w:rsidR="003F2FDA" w14:paraId="336744C7" w14:textId="77777777" w:rsidTr="003F2FDA">
        <w:tc>
          <w:tcPr>
            <w:tcW w:w="0" w:type="auto"/>
          </w:tcPr>
          <w:p w14:paraId="31863161" w14:textId="1BC654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R4-2108130</w:t>
            </w:r>
          </w:p>
        </w:tc>
        <w:tc>
          <w:tcPr>
            <w:tcW w:w="0" w:type="auto"/>
          </w:tcPr>
          <w:p w14:paraId="04212D89" w14:textId="22B0B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[99-e][206] NR_RRM_Enh_RRM_1</w:t>
            </w:r>
          </w:p>
        </w:tc>
        <w:tc>
          <w:tcPr>
            <w:tcW w:w="0" w:type="auto"/>
          </w:tcPr>
          <w:p w14:paraId="07DC8557" w14:textId="7164AC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31F4004C" w14:textId="3E2A5D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BC25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8007A" w14:textId="7A576F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R4-2108376</w:t>
            </w:r>
          </w:p>
        </w:tc>
      </w:tr>
      <w:tr w:rsidR="003F2FDA" w14:paraId="06AEB052" w14:textId="77777777" w:rsidTr="003F2FDA">
        <w:tc>
          <w:tcPr>
            <w:tcW w:w="0" w:type="auto"/>
          </w:tcPr>
          <w:p w14:paraId="44E87481" w14:textId="76AEE1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R4-2108131</w:t>
            </w:r>
          </w:p>
        </w:tc>
        <w:tc>
          <w:tcPr>
            <w:tcW w:w="0" w:type="auto"/>
          </w:tcPr>
          <w:p w14:paraId="24CA413F" w14:textId="2E166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[99-e][207] NR_RRM_Enh_RRM_2</w:t>
            </w:r>
          </w:p>
        </w:tc>
        <w:tc>
          <w:tcPr>
            <w:tcW w:w="0" w:type="auto"/>
          </w:tcPr>
          <w:p w14:paraId="7E35D331" w14:textId="2DB858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1F3FFAD" w14:textId="1418BE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A479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43AC1" w14:textId="1458D0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R4-2108377</w:t>
            </w:r>
          </w:p>
        </w:tc>
      </w:tr>
      <w:tr w:rsidR="003F2FDA" w14:paraId="15A9FD0E" w14:textId="77777777" w:rsidTr="003F2FDA">
        <w:tc>
          <w:tcPr>
            <w:tcW w:w="0" w:type="auto"/>
          </w:tcPr>
          <w:p w14:paraId="55CFE936" w14:textId="355DB9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R4-2108132</w:t>
            </w:r>
          </w:p>
        </w:tc>
        <w:tc>
          <w:tcPr>
            <w:tcW w:w="0" w:type="auto"/>
          </w:tcPr>
          <w:p w14:paraId="24328EAA" w14:textId="67A660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[99-e][208] NR_RRM_Enh_RRM_3</w:t>
            </w:r>
          </w:p>
        </w:tc>
        <w:tc>
          <w:tcPr>
            <w:tcW w:w="0" w:type="auto"/>
          </w:tcPr>
          <w:p w14:paraId="4297E5A0" w14:textId="74BDC1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8510B1B" w14:textId="2EA33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23F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F2B8D7" w14:textId="45CFE7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R4-2108378</w:t>
            </w:r>
          </w:p>
        </w:tc>
      </w:tr>
      <w:tr w:rsidR="003F2FDA" w14:paraId="38B69738" w14:textId="77777777" w:rsidTr="003F2FDA">
        <w:tc>
          <w:tcPr>
            <w:tcW w:w="0" w:type="auto"/>
          </w:tcPr>
          <w:p w14:paraId="1A22C225" w14:textId="4FD420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R4-2108133</w:t>
            </w:r>
          </w:p>
        </w:tc>
        <w:tc>
          <w:tcPr>
            <w:tcW w:w="0" w:type="auto"/>
          </w:tcPr>
          <w:p w14:paraId="427EC535" w14:textId="17F0A5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[99-e][209] NR_unlic_RRM_1</w:t>
            </w:r>
          </w:p>
        </w:tc>
        <w:tc>
          <w:tcPr>
            <w:tcW w:w="0" w:type="auto"/>
          </w:tcPr>
          <w:p w14:paraId="14604BD6" w14:textId="05F98F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D4A1274" w14:textId="51F225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B2D1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9CC12" w14:textId="51913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R4-2108381</w:t>
            </w:r>
          </w:p>
        </w:tc>
      </w:tr>
      <w:tr w:rsidR="003F2FDA" w14:paraId="7D00D795" w14:textId="77777777" w:rsidTr="003F2FDA">
        <w:tc>
          <w:tcPr>
            <w:tcW w:w="0" w:type="auto"/>
          </w:tcPr>
          <w:p w14:paraId="558645A4" w14:textId="245B61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R4-2108134</w:t>
            </w:r>
          </w:p>
        </w:tc>
        <w:tc>
          <w:tcPr>
            <w:tcW w:w="0" w:type="auto"/>
          </w:tcPr>
          <w:p w14:paraId="1B2A86D0" w14:textId="60CB38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[99-e][210] NR_unlic_RRM_2</w:t>
            </w:r>
          </w:p>
        </w:tc>
        <w:tc>
          <w:tcPr>
            <w:tcW w:w="0" w:type="auto"/>
          </w:tcPr>
          <w:p w14:paraId="4982920F" w14:textId="6F48F6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12A21A4" w14:textId="5D3676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5962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0CA61" w14:textId="0D5BF6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R4-2108382</w:t>
            </w:r>
          </w:p>
        </w:tc>
      </w:tr>
      <w:tr w:rsidR="003F2FDA" w14:paraId="676199B2" w14:textId="77777777" w:rsidTr="003F2FDA">
        <w:tc>
          <w:tcPr>
            <w:tcW w:w="0" w:type="auto"/>
          </w:tcPr>
          <w:p w14:paraId="7A4DE517" w14:textId="265242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R4-2108135</w:t>
            </w:r>
          </w:p>
        </w:tc>
        <w:tc>
          <w:tcPr>
            <w:tcW w:w="0" w:type="auto"/>
          </w:tcPr>
          <w:p w14:paraId="195A8B95" w14:textId="3CD551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[99-e][211] NR_IAB_RRM</w:t>
            </w:r>
          </w:p>
        </w:tc>
        <w:tc>
          <w:tcPr>
            <w:tcW w:w="0" w:type="auto"/>
          </w:tcPr>
          <w:p w14:paraId="41A9A015" w14:textId="5EB3B6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36F0E03" w14:textId="2F7F6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794E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17992" w14:textId="45A5A8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R4-2108383</w:t>
            </w:r>
          </w:p>
        </w:tc>
      </w:tr>
      <w:tr w:rsidR="003F2FDA" w14:paraId="2F9D93C5" w14:textId="77777777" w:rsidTr="003F2FDA">
        <w:tc>
          <w:tcPr>
            <w:tcW w:w="0" w:type="auto"/>
          </w:tcPr>
          <w:p w14:paraId="3E0530ED" w14:textId="4B3AB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R4-2108136</w:t>
            </w:r>
          </w:p>
        </w:tc>
        <w:tc>
          <w:tcPr>
            <w:tcW w:w="0" w:type="auto"/>
          </w:tcPr>
          <w:p w14:paraId="6832D5A7" w14:textId="2792A4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[99-e][212] LTE_NR_DC_CA_RRM_1_NWM</w:t>
            </w:r>
          </w:p>
        </w:tc>
        <w:tc>
          <w:tcPr>
            <w:tcW w:w="0" w:type="auto"/>
          </w:tcPr>
          <w:p w14:paraId="013B548B" w14:textId="3FB1F4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C27090C" w14:textId="2910A4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306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60B21C" w14:textId="7E843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R4-2108384 </w:t>
            </w:r>
          </w:p>
        </w:tc>
      </w:tr>
      <w:tr w:rsidR="003F2FDA" w14:paraId="0C4D6CB0" w14:textId="77777777" w:rsidTr="003F2FDA">
        <w:tc>
          <w:tcPr>
            <w:tcW w:w="0" w:type="auto"/>
          </w:tcPr>
          <w:p w14:paraId="18F20237" w14:textId="114F5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R4-2108137</w:t>
            </w:r>
          </w:p>
        </w:tc>
        <w:tc>
          <w:tcPr>
            <w:tcW w:w="0" w:type="auto"/>
          </w:tcPr>
          <w:p w14:paraId="174BC2FD" w14:textId="2C611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[99-e][213] LTE_NR_DC_CA_RRM_2</w:t>
            </w:r>
          </w:p>
        </w:tc>
        <w:tc>
          <w:tcPr>
            <w:tcW w:w="0" w:type="auto"/>
          </w:tcPr>
          <w:p w14:paraId="50841091" w14:textId="232CDC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57C6E67" w14:textId="0B0AD7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A45C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F863B" w14:textId="3A0959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R4-2108385</w:t>
            </w:r>
          </w:p>
        </w:tc>
      </w:tr>
      <w:tr w:rsidR="003F2FDA" w14:paraId="1F2C35BF" w14:textId="77777777" w:rsidTr="003F2FDA">
        <w:tc>
          <w:tcPr>
            <w:tcW w:w="0" w:type="auto"/>
          </w:tcPr>
          <w:p w14:paraId="3EDCF688" w14:textId="7E169C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R4-2108138</w:t>
            </w:r>
          </w:p>
        </w:tc>
        <w:tc>
          <w:tcPr>
            <w:tcW w:w="0" w:type="auto"/>
          </w:tcPr>
          <w:p w14:paraId="3DEA901B" w14:textId="4480C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6AA72756" w14:textId="1B83C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99CEBAE" w14:textId="29E3D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0A39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D211E" w14:textId="25CF5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R4-2108386</w:t>
            </w:r>
          </w:p>
        </w:tc>
      </w:tr>
      <w:tr w:rsidR="003F2FDA" w14:paraId="6B6259DE" w14:textId="77777777" w:rsidTr="003F2FDA">
        <w:tc>
          <w:tcPr>
            <w:tcW w:w="0" w:type="auto"/>
          </w:tcPr>
          <w:p w14:paraId="36413B1F" w14:textId="371E7D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R4-2108139</w:t>
            </w:r>
          </w:p>
        </w:tc>
        <w:tc>
          <w:tcPr>
            <w:tcW w:w="0" w:type="auto"/>
          </w:tcPr>
          <w:p w14:paraId="7F85ECD3" w14:textId="27C282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[99-e][215] NR_pos_2</w:t>
            </w:r>
          </w:p>
        </w:tc>
        <w:tc>
          <w:tcPr>
            <w:tcW w:w="0" w:type="auto"/>
          </w:tcPr>
          <w:p w14:paraId="4FDB4F51" w14:textId="6C21D0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2B7EA939" w14:textId="683E8A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2EBE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0448A" w14:textId="4244EE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R4-2108387</w:t>
            </w:r>
          </w:p>
        </w:tc>
      </w:tr>
      <w:tr w:rsidR="003F2FDA" w14:paraId="74F60B74" w14:textId="77777777" w:rsidTr="003F2FDA">
        <w:tc>
          <w:tcPr>
            <w:tcW w:w="0" w:type="auto"/>
          </w:tcPr>
          <w:p w14:paraId="7B6311DB" w14:textId="1E224F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R4-2108140</w:t>
            </w:r>
          </w:p>
        </w:tc>
        <w:tc>
          <w:tcPr>
            <w:tcW w:w="0" w:type="auto"/>
          </w:tcPr>
          <w:p w14:paraId="22B107C1" w14:textId="2542BE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[99-e][216] NR_pos_3</w:t>
            </w:r>
          </w:p>
        </w:tc>
        <w:tc>
          <w:tcPr>
            <w:tcW w:w="0" w:type="auto"/>
          </w:tcPr>
          <w:p w14:paraId="7C834110" w14:textId="0C826F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2640DBB" w14:textId="02FDC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6F8F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BC51F" w14:textId="5BE3C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R4-2108388</w:t>
            </w:r>
          </w:p>
        </w:tc>
      </w:tr>
      <w:tr w:rsidR="003F2FDA" w14:paraId="4587E49F" w14:textId="77777777" w:rsidTr="003F2FDA">
        <w:tc>
          <w:tcPr>
            <w:tcW w:w="0" w:type="auto"/>
          </w:tcPr>
          <w:p w14:paraId="1B5EAEA5" w14:textId="095A73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R4-2108141</w:t>
            </w:r>
          </w:p>
        </w:tc>
        <w:tc>
          <w:tcPr>
            <w:tcW w:w="0" w:type="auto"/>
          </w:tcPr>
          <w:p w14:paraId="1A5EA093" w14:textId="6E05BB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[99-e][217] NR_CSIRS_L3meas_1</w:t>
            </w:r>
          </w:p>
        </w:tc>
        <w:tc>
          <w:tcPr>
            <w:tcW w:w="0" w:type="auto"/>
          </w:tcPr>
          <w:p w14:paraId="3B42D675" w14:textId="6CEFFF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E2A230B" w14:textId="4E303D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8F1C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7CE07" w14:textId="2BA223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R4-2108389</w:t>
            </w:r>
          </w:p>
        </w:tc>
      </w:tr>
      <w:tr w:rsidR="003F2FDA" w14:paraId="7662F705" w14:textId="77777777" w:rsidTr="003F2FDA">
        <w:tc>
          <w:tcPr>
            <w:tcW w:w="0" w:type="auto"/>
          </w:tcPr>
          <w:p w14:paraId="14A26988" w14:textId="4DAB70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R4-2108142</w:t>
            </w:r>
          </w:p>
        </w:tc>
        <w:tc>
          <w:tcPr>
            <w:tcW w:w="0" w:type="auto"/>
          </w:tcPr>
          <w:p w14:paraId="35B74A11" w14:textId="450E9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[99-e][218] NR_CSIRS_L3meas_2</w:t>
            </w:r>
          </w:p>
        </w:tc>
        <w:tc>
          <w:tcPr>
            <w:tcW w:w="0" w:type="auto"/>
          </w:tcPr>
          <w:p w14:paraId="53A148D7" w14:textId="5B139F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6D7431B3" w14:textId="1AE4B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A398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A35E9" w14:textId="538AF8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R4-2108390</w:t>
            </w:r>
          </w:p>
        </w:tc>
      </w:tr>
      <w:tr w:rsidR="003F2FDA" w14:paraId="3345C466" w14:textId="77777777" w:rsidTr="003F2FDA">
        <w:tc>
          <w:tcPr>
            <w:tcW w:w="0" w:type="auto"/>
          </w:tcPr>
          <w:p w14:paraId="378160F3" w14:textId="168C3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R4-2108143</w:t>
            </w:r>
          </w:p>
        </w:tc>
        <w:tc>
          <w:tcPr>
            <w:tcW w:w="0" w:type="auto"/>
          </w:tcPr>
          <w:p w14:paraId="79711C78" w14:textId="1D64E9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summary: [99-e][219] </w:t>
            </w:r>
            <w:r>
              <w:rPr>
                <w:sz w:val="16"/>
              </w:rPr>
              <w:lastRenderedPageBreak/>
              <w:t>Spectrum_RRM</w:t>
            </w:r>
          </w:p>
        </w:tc>
        <w:tc>
          <w:tcPr>
            <w:tcW w:w="0" w:type="auto"/>
          </w:tcPr>
          <w:p w14:paraId="035E31C4" w14:textId="43628C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(Ericsson)</w:t>
            </w:r>
          </w:p>
        </w:tc>
        <w:tc>
          <w:tcPr>
            <w:tcW w:w="0" w:type="auto"/>
          </w:tcPr>
          <w:p w14:paraId="4FA7DD95" w14:textId="36A626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EC6B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50D8E" w14:textId="1F146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2108391</w:t>
            </w:r>
          </w:p>
        </w:tc>
      </w:tr>
      <w:tr w:rsidR="003F2FDA" w14:paraId="4C55B99C" w14:textId="77777777" w:rsidTr="003F2FDA">
        <w:tc>
          <w:tcPr>
            <w:tcW w:w="0" w:type="auto"/>
          </w:tcPr>
          <w:p w14:paraId="58A4D11E" w14:textId="0FBE6D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R4-2108144</w:t>
            </w:r>
          </w:p>
        </w:tc>
        <w:tc>
          <w:tcPr>
            <w:tcW w:w="0" w:type="auto"/>
          </w:tcPr>
          <w:p w14:paraId="45F7486F" w14:textId="177849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[99-e][220] NR_RF_FR1_enh_RRM_NWM</w:t>
            </w:r>
          </w:p>
        </w:tc>
        <w:tc>
          <w:tcPr>
            <w:tcW w:w="0" w:type="auto"/>
          </w:tcPr>
          <w:p w14:paraId="3AA2B0AD" w14:textId="7CB73C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E60BB56" w14:textId="1CA3FB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FF87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19247" w14:textId="59F37F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R4-2108392</w:t>
            </w:r>
          </w:p>
        </w:tc>
      </w:tr>
      <w:tr w:rsidR="003F2FDA" w14:paraId="12807593" w14:textId="77777777" w:rsidTr="003F2FDA">
        <w:tc>
          <w:tcPr>
            <w:tcW w:w="0" w:type="auto"/>
          </w:tcPr>
          <w:p w14:paraId="1ACD4CA5" w14:textId="652B3F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R4-2108145</w:t>
            </w:r>
          </w:p>
        </w:tc>
        <w:tc>
          <w:tcPr>
            <w:tcW w:w="0" w:type="auto"/>
          </w:tcPr>
          <w:p w14:paraId="51020778" w14:textId="4731D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[99-e][221] NR_RF_FR2_req_enh2_RRM</w:t>
            </w:r>
          </w:p>
        </w:tc>
        <w:tc>
          <w:tcPr>
            <w:tcW w:w="0" w:type="auto"/>
          </w:tcPr>
          <w:p w14:paraId="55E562E8" w14:textId="5D54F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C102FBA" w14:textId="1EDB8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03DD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522C75" w14:textId="6720F1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R4-2108393</w:t>
            </w:r>
          </w:p>
        </w:tc>
      </w:tr>
      <w:tr w:rsidR="003F2FDA" w14:paraId="22E84A67" w14:textId="77777777" w:rsidTr="003F2FDA">
        <w:tc>
          <w:tcPr>
            <w:tcW w:w="0" w:type="auto"/>
          </w:tcPr>
          <w:p w14:paraId="3C8A9D28" w14:textId="447B1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R4-2108146</w:t>
            </w:r>
          </w:p>
        </w:tc>
        <w:tc>
          <w:tcPr>
            <w:tcW w:w="0" w:type="auto"/>
          </w:tcPr>
          <w:p w14:paraId="2CBBCEB7" w14:textId="40B39D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[99-e][222] NR_HST_FR1_enh_RRM</w:t>
            </w:r>
          </w:p>
        </w:tc>
        <w:tc>
          <w:tcPr>
            <w:tcW w:w="0" w:type="auto"/>
          </w:tcPr>
          <w:p w14:paraId="3BF60B63" w14:textId="459FC5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91FA4B0" w14:textId="1D7894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FDD7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30B61" w14:textId="35E2D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R4-2108394</w:t>
            </w:r>
          </w:p>
        </w:tc>
      </w:tr>
      <w:tr w:rsidR="003F2FDA" w14:paraId="6B11D088" w14:textId="77777777" w:rsidTr="003F2FDA">
        <w:tc>
          <w:tcPr>
            <w:tcW w:w="0" w:type="auto"/>
          </w:tcPr>
          <w:p w14:paraId="2BC72D96" w14:textId="2579ED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R4-2108147</w:t>
            </w:r>
          </w:p>
        </w:tc>
        <w:tc>
          <w:tcPr>
            <w:tcW w:w="0" w:type="auto"/>
          </w:tcPr>
          <w:p w14:paraId="132CA192" w14:textId="518A47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[99-e][223] NR_HST_FR2_RRM</w:t>
            </w:r>
          </w:p>
        </w:tc>
        <w:tc>
          <w:tcPr>
            <w:tcW w:w="0" w:type="auto"/>
          </w:tcPr>
          <w:p w14:paraId="323F1BDB" w14:textId="40D97A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A1C74C7" w14:textId="724871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B8D6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6EF28" w14:textId="603229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R4-2108395</w:t>
            </w:r>
          </w:p>
        </w:tc>
      </w:tr>
      <w:tr w:rsidR="003F2FDA" w14:paraId="3EA31D0F" w14:textId="77777777" w:rsidTr="003F2FDA">
        <w:tc>
          <w:tcPr>
            <w:tcW w:w="0" w:type="auto"/>
          </w:tcPr>
          <w:p w14:paraId="6EEE8B9A" w14:textId="129E8C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R4-2108148</w:t>
            </w:r>
          </w:p>
        </w:tc>
        <w:tc>
          <w:tcPr>
            <w:tcW w:w="0" w:type="auto"/>
          </w:tcPr>
          <w:p w14:paraId="506E9459" w14:textId="677A8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[99-e][224] NR_RRM_enh2_1</w:t>
            </w:r>
          </w:p>
        </w:tc>
        <w:tc>
          <w:tcPr>
            <w:tcW w:w="0" w:type="auto"/>
          </w:tcPr>
          <w:p w14:paraId="3D3DE87C" w14:textId="62D169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B0CA1D6" w14:textId="16B66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A938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880D4" w14:textId="6F4C13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R4-2108396</w:t>
            </w:r>
          </w:p>
        </w:tc>
      </w:tr>
      <w:tr w:rsidR="003F2FDA" w14:paraId="48FE3512" w14:textId="77777777" w:rsidTr="003F2FDA">
        <w:tc>
          <w:tcPr>
            <w:tcW w:w="0" w:type="auto"/>
          </w:tcPr>
          <w:p w14:paraId="4CD880E2" w14:textId="5B46DC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R4-2108149</w:t>
            </w:r>
          </w:p>
        </w:tc>
        <w:tc>
          <w:tcPr>
            <w:tcW w:w="0" w:type="auto"/>
          </w:tcPr>
          <w:p w14:paraId="28D53E63" w14:textId="48753A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[99-e][225] NR_RRM_enh2_2</w:t>
            </w:r>
          </w:p>
        </w:tc>
        <w:tc>
          <w:tcPr>
            <w:tcW w:w="0" w:type="auto"/>
          </w:tcPr>
          <w:p w14:paraId="17C71F1A" w14:textId="54547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4D00F8B1" w14:textId="48636E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518C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14B30" w14:textId="2988E6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R4-2108397</w:t>
            </w:r>
          </w:p>
        </w:tc>
      </w:tr>
      <w:tr w:rsidR="003F2FDA" w14:paraId="629BBAB6" w14:textId="77777777" w:rsidTr="003F2FDA">
        <w:tc>
          <w:tcPr>
            <w:tcW w:w="0" w:type="auto"/>
          </w:tcPr>
          <w:p w14:paraId="1233E78F" w14:textId="0B56D0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R4-2108150</w:t>
            </w:r>
          </w:p>
        </w:tc>
        <w:tc>
          <w:tcPr>
            <w:tcW w:w="0" w:type="auto"/>
          </w:tcPr>
          <w:p w14:paraId="6C470D9F" w14:textId="1C8201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[99-e][226] NR_RRM_enh2_3</w:t>
            </w:r>
          </w:p>
        </w:tc>
        <w:tc>
          <w:tcPr>
            <w:tcW w:w="0" w:type="auto"/>
          </w:tcPr>
          <w:p w14:paraId="7CE28132" w14:textId="4278AC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88365DC" w14:textId="2A8FFF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E764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2783E" w14:textId="7149E3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R4-2108398 </w:t>
            </w:r>
          </w:p>
        </w:tc>
      </w:tr>
      <w:tr w:rsidR="003F2FDA" w14:paraId="2AAA995F" w14:textId="77777777" w:rsidTr="003F2FDA">
        <w:tc>
          <w:tcPr>
            <w:tcW w:w="0" w:type="auto"/>
          </w:tcPr>
          <w:p w14:paraId="36877A55" w14:textId="6DCAA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R4-2108151</w:t>
            </w:r>
          </w:p>
        </w:tc>
        <w:tc>
          <w:tcPr>
            <w:tcW w:w="0" w:type="auto"/>
          </w:tcPr>
          <w:p w14:paraId="066CD8B0" w14:textId="11957E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[99-e][227] NR_MG_enh_1</w:t>
            </w:r>
          </w:p>
        </w:tc>
        <w:tc>
          <w:tcPr>
            <w:tcW w:w="0" w:type="auto"/>
          </w:tcPr>
          <w:p w14:paraId="18C18832" w14:textId="2F344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539298BD" w14:textId="03AA0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FA7B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C4BF3" w14:textId="2D15D2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R4-2108399</w:t>
            </w:r>
          </w:p>
        </w:tc>
      </w:tr>
      <w:tr w:rsidR="003F2FDA" w14:paraId="3862C2D8" w14:textId="77777777" w:rsidTr="003F2FDA">
        <w:tc>
          <w:tcPr>
            <w:tcW w:w="0" w:type="auto"/>
          </w:tcPr>
          <w:p w14:paraId="36FC6B4F" w14:textId="3FD9AA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R4-2108152</w:t>
            </w:r>
          </w:p>
        </w:tc>
        <w:tc>
          <w:tcPr>
            <w:tcW w:w="0" w:type="auto"/>
          </w:tcPr>
          <w:p w14:paraId="0CAD86B3" w14:textId="1C6C7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[99-e][228] NR_MG_enh_2</w:t>
            </w:r>
          </w:p>
        </w:tc>
        <w:tc>
          <w:tcPr>
            <w:tcW w:w="0" w:type="auto"/>
          </w:tcPr>
          <w:p w14:paraId="78154210" w14:textId="09757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62945320" w14:textId="798B89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5E1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69EB0" w14:textId="79345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R4-2108400</w:t>
            </w:r>
          </w:p>
        </w:tc>
      </w:tr>
      <w:tr w:rsidR="003F2FDA" w14:paraId="1D7FCF20" w14:textId="77777777" w:rsidTr="003F2FDA">
        <w:tc>
          <w:tcPr>
            <w:tcW w:w="0" w:type="auto"/>
          </w:tcPr>
          <w:p w14:paraId="63A5AEBE" w14:textId="4B39C7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R4-2108153</w:t>
            </w:r>
          </w:p>
        </w:tc>
        <w:tc>
          <w:tcPr>
            <w:tcW w:w="0" w:type="auto"/>
          </w:tcPr>
          <w:p w14:paraId="662DABDA" w14:textId="029CFC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[99-e][229] NR_NTN_solutions_RRM_1</w:t>
            </w:r>
          </w:p>
        </w:tc>
        <w:tc>
          <w:tcPr>
            <w:tcW w:w="0" w:type="auto"/>
          </w:tcPr>
          <w:p w14:paraId="0126BB91" w14:textId="5B953A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(Fraunhofer)</w:t>
            </w:r>
          </w:p>
        </w:tc>
        <w:tc>
          <w:tcPr>
            <w:tcW w:w="0" w:type="auto"/>
          </w:tcPr>
          <w:p w14:paraId="45F65655" w14:textId="06F05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5ADE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AE2E9" w14:textId="4E848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R4-2108401</w:t>
            </w:r>
          </w:p>
        </w:tc>
      </w:tr>
      <w:tr w:rsidR="003F2FDA" w14:paraId="18A5D254" w14:textId="77777777" w:rsidTr="003F2FDA">
        <w:tc>
          <w:tcPr>
            <w:tcW w:w="0" w:type="auto"/>
          </w:tcPr>
          <w:p w14:paraId="1126A22E" w14:textId="2C8293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R4-2108154</w:t>
            </w:r>
          </w:p>
        </w:tc>
        <w:tc>
          <w:tcPr>
            <w:tcW w:w="0" w:type="auto"/>
          </w:tcPr>
          <w:p w14:paraId="1228745A" w14:textId="2868C9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[99-e][230] NR_NTN_solutions_RRM_2</w:t>
            </w:r>
          </w:p>
        </w:tc>
        <w:tc>
          <w:tcPr>
            <w:tcW w:w="0" w:type="auto"/>
          </w:tcPr>
          <w:p w14:paraId="35046D63" w14:textId="57059D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05E53224" w14:textId="0D814E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C14F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8ACB1" w14:textId="34B6F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R4-2108402</w:t>
            </w:r>
          </w:p>
        </w:tc>
      </w:tr>
      <w:tr w:rsidR="003F2FDA" w14:paraId="7C4D7CB7" w14:textId="77777777" w:rsidTr="003F2FDA">
        <w:tc>
          <w:tcPr>
            <w:tcW w:w="0" w:type="auto"/>
          </w:tcPr>
          <w:p w14:paraId="1D41AB89" w14:textId="43B67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R4-2108155</w:t>
            </w:r>
          </w:p>
        </w:tc>
        <w:tc>
          <w:tcPr>
            <w:tcW w:w="0" w:type="auto"/>
          </w:tcPr>
          <w:p w14:paraId="7B5E742B" w14:textId="4A23E4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[99-e][231] NR_UE_pow_sav_enh_RRM</w:t>
            </w:r>
          </w:p>
        </w:tc>
        <w:tc>
          <w:tcPr>
            <w:tcW w:w="0" w:type="auto"/>
          </w:tcPr>
          <w:p w14:paraId="719B87CF" w14:textId="5E063E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76B60981" w14:textId="308E96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979D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14AC1" w14:textId="693F2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R4-2108403</w:t>
            </w:r>
          </w:p>
        </w:tc>
      </w:tr>
      <w:tr w:rsidR="003F2FDA" w14:paraId="2F11150D" w14:textId="77777777" w:rsidTr="003F2FDA">
        <w:tc>
          <w:tcPr>
            <w:tcW w:w="0" w:type="auto"/>
          </w:tcPr>
          <w:p w14:paraId="1680DD6D" w14:textId="3D615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R4-2108156</w:t>
            </w:r>
          </w:p>
        </w:tc>
        <w:tc>
          <w:tcPr>
            <w:tcW w:w="0" w:type="auto"/>
          </w:tcPr>
          <w:p w14:paraId="68BB5A3D" w14:textId="5A5C6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[99-e][232] NR_SL_enh_RRM</w:t>
            </w:r>
          </w:p>
        </w:tc>
        <w:tc>
          <w:tcPr>
            <w:tcW w:w="0" w:type="auto"/>
          </w:tcPr>
          <w:p w14:paraId="7681C67A" w14:textId="25AF9F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6BA81ADF" w14:textId="5D8782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1BD4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9683F" w14:textId="32B8FD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R4-2108404</w:t>
            </w:r>
          </w:p>
        </w:tc>
      </w:tr>
      <w:tr w:rsidR="003F2FDA" w14:paraId="468422AC" w14:textId="77777777" w:rsidTr="003F2FDA">
        <w:tc>
          <w:tcPr>
            <w:tcW w:w="0" w:type="auto"/>
          </w:tcPr>
          <w:p w14:paraId="5A3ADBC4" w14:textId="56330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R4-2108157</w:t>
            </w:r>
          </w:p>
        </w:tc>
        <w:tc>
          <w:tcPr>
            <w:tcW w:w="0" w:type="auto"/>
          </w:tcPr>
          <w:p w14:paraId="1F0DDAB4" w14:textId="7ECDDB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[99-e][233] NR_ext_to_71GHz_RRM</w:t>
            </w:r>
          </w:p>
        </w:tc>
        <w:tc>
          <w:tcPr>
            <w:tcW w:w="0" w:type="auto"/>
          </w:tcPr>
          <w:p w14:paraId="718BDF77" w14:textId="3A79E4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1E08BB4A" w14:textId="714BEC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05B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68474E" w14:textId="08CB74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R4-2108405</w:t>
            </w:r>
          </w:p>
        </w:tc>
      </w:tr>
      <w:tr w:rsidR="003F2FDA" w14:paraId="012568B7" w14:textId="77777777" w:rsidTr="003F2FDA">
        <w:tc>
          <w:tcPr>
            <w:tcW w:w="0" w:type="auto"/>
          </w:tcPr>
          <w:p w14:paraId="69BE50D2" w14:textId="132EDE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R4-2108158</w:t>
            </w:r>
          </w:p>
        </w:tc>
        <w:tc>
          <w:tcPr>
            <w:tcW w:w="0" w:type="auto"/>
          </w:tcPr>
          <w:p w14:paraId="452F7A08" w14:textId="0823E3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[99-e][234] NR_IAB_enh_RRM</w:t>
            </w:r>
          </w:p>
        </w:tc>
        <w:tc>
          <w:tcPr>
            <w:tcW w:w="0" w:type="auto"/>
          </w:tcPr>
          <w:p w14:paraId="49695468" w14:textId="63DEB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8D7E8E7" w14:textId="724CD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0EDE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B1159" w14:textId="0A0444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R4-2108406</w:t>
            </w:r>
          </w:p>
        </w:tc>
      </w:tr>
      <w:tr w:rsidR="003F2FDA" w14:paraId="43521C00" w14:textId="77777777" w:rsidTr="003F2FDA">
        <w:tc>
          <w:tcPr>
            <w:tcW w:w="0" w:type="auto"/>
          </w:tcPr>
          <w:p w14:paraId="392828B0" w14:textId="40091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R4-2108159</w:t>
            </w:r>
          </w:p>
        </w:tc>
        <w:tc>
          <w:tcPr>
            <w:tcW w:w="0" w:type="auto"/>
          </w:tcPr>
          <w:p w14:paraId="54ADAEBE" w14:textId="376261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[99-e][235] NR_feMIMO_RRM</w:t>
            </w:r>
          </w:p>
        </w:tc>
        <w:tc>
          <w:tcPr>
            <w:tcW w:w="0" w:type="auto"/>
          </w:tcPr>
          <w:p w14:paraId="2615A1D1" w14:textId="544586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26ED8CE5" w14:textId="0A4068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42E8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0E370" w14:textId="63EFA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R4-2108407</w:t>
            </w:r>
          </w:p>
        </w:tc>
      </w:tr>
      <w:tr w:rsidR="003F2FDA" w14:paraId="169CFE02" w14:textId="77777777" w:rsidTr="003F2FDA">
        <w:tc>
          <w:tcPr>
            <w:tcW w:w="0" w:type="auto"/>
          </w:tcPr>
          <w:p w14:paraId="2EAD94F2" w14:textId="1FC95E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R4-2108160</w:t>
            </w:r>
          </w:p>
        </w:tc>
        <w:tc>
          <w:tcPr>
            <w:tcW w:w="0" w:type="auto"/>
          </w:tcPr>
          <w:p w14:paraId="5437D71D" w14:textId="0B2C0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[99-e][236] NR_redcap_RRM</w:t>
            </w:r>
          </w:p>
        </w:tc>
        <w:tc>
          <w:tcPr>
            <w:tcW w:w="0" w:type="auto"/>
          </w:tcPr>
          <w:p w14:paraId="7D444D25" w14:textId="323B02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0508DEF" w14:textId="1CE82B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61EF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3ADBC" w14:textId="11D1E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R4-2108408</w:t>
            </w:r>
          </w:p>
        </w:tc>
      </w:tr>
      <w:tr w:rsidR="003F2FDA" w14:paraId="0B0A4065" w14:textId="77777777" w:rsidTr="003F2FDA">
        <w:tc>
          <w:tcPr>
            <w:tcW w:w="0" w:type="auto"/>
          </w:tcPr>
          <w:p w14:paraId="33A4A913" w14:textId="235507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R4-2108161</w:t>
            </w:r>
          </w:p>
        </w:tc>
        <w:tc>
          <w:tcPr>
            <w:tcW w:w="0" w:type="auto"/>
          </w:tcPr>
          <w:p w14:paraId="4EF71E8F" w14:textId="101B39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[99-e][237] NR_pos_enh_RRM</w:t>
            </w:r>
          </w:p>
        </w:tc>
        <w:tc>
          <w:tcPr>
            <w:tcW w:w="0" w:type="auto"/>
          </w:tcPr>
          <w:p w14:paraId="795C39EC" w14:textId="7F8CB2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2271B1A" w14:textId="53A96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47A4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88B166" w14:textId="259605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R4-2108409</w:t>
            </w:r>
          </w:p>
        </w:tc>
      </w:tr>
      <w:tr w:rsidR="003F2FDA" w14:paraId="41CD7F4B" w14:textId="77777777" w:rsidTr="003F2FDA">
        <w:tc>
          <w:tcPr>
            <w:tcW w:w="0" w:type="auto"/>
          </w:tcPr>
          <w:p w14:paraId="15F633C9" w14:textId="039931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R4-2108162</w:t>
            </w:r>
          </w:p>
        </w:tc>
        <w:tc>
          <w:tcPr>
            <w:tcW w:w="0" w:type="auto"/>
          </w:tcPr>
          <w:p w14:paraId="212D5753" w14:textId="27001F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[99-e][238] LTE_NR_DC_enh2_RRM</w:t>
            </w:r>
          </w:p>
        </w:tc>
        <w:tc>
          <w:tcPr>
            <w:tcW w:w="0" w:type="auto"/>
          </w:tcPr>
          <w:p w14:paraId="637BD28F" w14:textId="4AB42D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04995C3" w14:textId="7D3545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031D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412AF" w14:textId="7FC777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R4-2108410</w:t>
            </w:r>
          </w:p>
        </w:tc>
      </w:tr>
      <w:tr w:rsidR="003F2FDA" w14:paraId="28C6655C" w14:textId="77777777" w:rsidTr="003F2FDA">
        <w:tc>
          <w:tcPr>
            <w:tcW w:w="0" w:type="auto"/>
          </w:tcPr>
          <w:p w14:paraId="150230AF" w14:textId="5E2B3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R4-2108163</w:t>
            </w:r>
          </w:p>
        </w:tc>
        <w:tc>
          <w:tcPr>
            <w:tcW w:w="0" w:type="auto"/>
          </w:tcPr>
          <w:p w14:paraId="1012727C" w14:textId="3B726C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[99-e][239] NR_IIOT_URLLC_enh_RRM</w:t>
            </w:r>
          </w:p>
        </w:tc>
        <w:tc>
          <w:tcPr>
            <w:tcW w:w="0" w:type="auto"/>
          </w:tcPr>
          <w:p w14:paraId="2EBEA869" w14:textId="2FB44B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34F81CF" w14:textId="32D3C3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33CE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31CD7" w14:textId="00FA7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R4-2108411</w:t>
            </w:r>
          </w:p>
        </w:tc>
      </w:tr>
      <w:tr w:rsidR="003F2FDA" w14:paraId="15903347" w14:textId="77777777" w:rsidTr="003F2FDA">
        <w:tc>
          <w:tcPr>
            <w:tcW w:w="0" w:type="auto"/>
          </w:tcPr>
          <w:p w14:paraId="348D4153" w14:textId="580BF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R4-2108164</w:t>
            </w:r>
          </w:p>
        </w:tc>
        <w:tc>
          <w:tcPr>
            <w:tcW w:w="0" w:type="auto"/>
          </w:tcPr>
          <w:p w14:paraId="2A0FE618" w14:textId="5DCA67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[99-e][240] NB_IOTenh4_LTE_eMTC6_RRM</w:t>
            </w:r>
          </w:p>
        </w:tc>
        <w:tc>
          <w:tcPr>
            <w:tcW w:w="0" w:type="auto"/>
          </w:tcPr>
          <w:p w14:paraId="3EFAF17F" w14:textId="38E494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C0F799E" w14:textId="342558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96C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5FDA3" w14:textId="17D3F6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R4-2108412</w:t>
            </w:r>
          </w:p>
        </w:tc>
      </w:tr>
      <w:tr w:rsidR="003F2FDA" w14:paraId="39B937BE" w14:textId="77777777" w:rsidTr="003F2FDA">
        <w:tc>
          <w:tcPr>
            <w:tcW w:w="0" w:type="auto"/>
          </w:tcPr>
          <w:p w14:paraId="6E3715CF" w14:textId="119C45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R4-2108165</w:t>
            </w:r>
          </w:p>
        </w:tc>
        <w:tc>
          <w:tcPr>
            <w:tcW w:w="0" w:type="auto"/>
          </w:tcPr>
          <w:p w14:paraId="524CAB32" w14:textId="331677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[99-e][241] R16_UE_feature_list_RRM</w:t>
            </w:r>
          </w:p>
        </w:tc>
        <w:tc>
          <w:tcPr>
            <w:tcW w:w="0" w:type="auto"/>
          </w:tcPr>
          <w:p w14:paraId="625086E3" w14:textId="0004DD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4653979E" w14:textId="55A211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EC6A7C" w14:textId="458234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BDC19A" w14:textId="2F1E13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R4-2108380</w:t>
            </w:r>
          </w:p>
        </w:tc>
      </w:tr>
      <w:tr w:rsidR="003F2FDA" w14:paraId="43B81F19" w14:textId="77777777" w:rsidTr="003F2FDA">
        <w:tc>
          <w:tcPr>
            <w:tcW w:w="0" w:type="auto"/>
          </w:tcPr>
          <w:p w14:paraId="52CEDC9E" w14:textId="098DD4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R4-2108166</w:t>
            </w:r>
          </w:p>
        </w:tc>
        <w:tc>
          <w:tcPr>
            <w:tcW w:w="0" w:type="auto"/>
          </w:tcPr>
          <w:p w14:paraId="64F27123" w14:textId="212C8A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[99-e][242] NR_NewRAT_Positioning</w:t>
            </w:r>
          </w:p>
        </w:tc>
        <w:tc>
          <w:tcPr>
            <w:tcW w:w="0" w:type="auto"/>
          </w:tcPr>
          <w:p w14:paraId="43EB4074" w14:textId="44CC93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33147BD5" w14:textId="774174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DF5E1D" w14:textId="2511B9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2A602B" w14:textId="340D4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R4-2108372</w:t>
            </w:r>
          </w:p>
        </w:tc>
      </w:tr>
      <w:tr w:rsidR="003F2FDA" w14:paraId="2E868EF8" w14:textId="77777777" w:rsidTr="003F2FDA">
        <w:tc>
          <w:tcPr>
            <w:tcW w:w="0" w:type="auto"/>
          </w:tcPr>
          <w:p w14:paraId="480B4065" w14:textId="7B279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R4-2108167</w:t>
            </w:r>
          </w:p>
        </w:tc>
        <w:tc>
          <w:tcPr>
            <w:tcW w:w="0" w:type="auto"/>
          </w:tcPr>
          <w:p w14:paraId="72B240A6" w14:textId="380186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[99-e][243] NR_UE_pow_sav_RRM</w:t>
            </w:r>
          </w:p>
        </w:tc>
        <w:tc>
          <w:tcPr>
            <w:tcW w:w="0" w:type="auto"/>
          </w:tcPr>
          <w:p w14:paraId="3B6717F7" w14:textId="2D87B4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D0F3BB7" w14:textId="4A373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72C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720EA" w14:textId="44583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R4-2108375</w:t>
            </w:r>
          </w:p>
        </w:tc>
      </w:tr>
      <w:tr w:rsidR="003F2FDA" w14:paraId="1EE4777D" w14:textId="77777777" w:rsidTr="003F2FDA">
        <w:tc>
          <w:tcPr>
            <w:tcW w:w="0" w:type="auto"/>
          </w:tcPr>
          <w:p w14:paraId="1F643406" w14:textId="3DC8B0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R4-2108168</w:t>
            </w:r>
          </w:p>
        </w:tc>
        <w:tc>
          <w:tcPr>
            <w:tcW w:w="0" w:type="auto"/>
          </w:tcPr>
          <w:p w14:paraId="622C8E83" w14:textId="57244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62642A9A" w14:textId="27198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C34F2E" w14:textId="18DA26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C16D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2C6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74A018" w14:textId="77777777" w:rsidTr="003F2FDA">
        <w:tc>
          <w:tcPr>
            <w:tcW w:w="0" w:type="auto"/>
          </w:tcPr>
          <w:p w14:paraId="236EB18E" w14:textId="7D2E7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R4-2108169</w:t>
            </w:r>
          </w:p>
        </w:tc>
        <w:tc>
          <w:tcPr>
            <w:tcW w:w="0" w:type="auto"/>
          </w:tcPr>
          <w:p w14:paraId="689E4CB5" w14:textId="7B3B51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1BF19778" w14:textId="2DBF8E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4C96A9" w14:textId="28C041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3C90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FBC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8C702C" w14:textId="77777777" w:rsidTr="003F2FDA">
        <w:tc>
          <w:tcPr>
            <w:tcW w:w="0" w:type="auto"/>
          </w:tcPr>
          <w:p w14:paraId="726F6DAA" w14:textId="3DB7FB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R4-2108170</w:t>
            </w:r>
          </w:p>
        </w:tc>
        <w:tc>
          <w:tcPr>
            <w:tcW w:w="0" w:type="auto"/>
          </w:tcPr>
          <w:p w14:paraId="37CF1A87" w14:textId="56422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1F398BFB" w14:textId="4412C2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BBD4FA" w14:textId="1EAC95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E66E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8BB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B7C442" w14:textId="77777777" w:rsidTr="003F2FDA">
        <w:tc>
          <w:tcPr>
            <w:tcW w:w="0" w:type="auto"/>
          </w:tcPr>
          <w:p w14:paraId="15AAB422" w14:textId="4EF0D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R4-2108171</w:t>
            </w:r>
          </w:p>
        </w:tc>
        <w:tc>
          <w:tcPr>
            <w:tcW w:w="0" w:type="auto"/>
          </w:tcPr>
          <w:p w14:paraId="50CD3C90" w14:textId="099132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6C9953B3" w14:textId="223B95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2CEFBD" w14:textId="62DB18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F60D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88B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327173" w14:textId="77777777" w:rsidTr="003F2FDA">
        <w:tc>
          <w:tcPr>
            <w:tcW w:w="0" w:type="auto"/>
          </w:tcPr>
          <w:p w14:paraId="4524CFF8" w14:textId="253710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R4-2108172</w:t>
            </w:r>
          </w:p>
        </w:tc>
        <w:tc>
          <w:tcPr>
            <w:tcW w:w="0" w:type="auto"/>
          </w:tcPr>
          <w:p w14:paraId="304B3463" w14:textId="4C7A7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502584E4" w14:textId="117273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68113E" w14:textId="6EC9E7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6A5F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9B6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56871B" w14:textId="77777777" w:rsidTr="003F2FDA">
        <w:tc>
          <w:tcPr>
            <w:tcW w:w="0" w:type="auto"/>
          </w:tcPr>
          <w:p w14:paraId="68004532" w14:textId="5689D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R4-2108173</w:t>
            </w:r>
          </w:p>
        </w:tc>
        <w:tc>
          <w:tcPr>
            <w:tcW w:w="0" w:type="auto"/>
          </w:tcPr>
          <w:p w14:paraId="6D6B6F98" w14:textId="00D710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4DA511A7" w14:textId="55A224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A32230" w14:textId="4861D5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6362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B4B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F2B1DB" w14:textId="77777777" w:rsidTr="003F2FDA">
        <w:tc>
          <w:tcPr>
            <w:tcW w:w="0" w:type="auto"/>
          </w:tcPr>
          <w:p w14:paraId="4D0715B6" w14:textId="139E0D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R4-2108174</w:t>
            </w:r>
          </w:p>
        </w:tc>
        <w:tc>
          <w:tcPr>
            <w:tcW w:w="0" w:type="auto"/>
          </w:tcPr>
          <w:p w14:paraId="23D8CF58" w14:textId="31854D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4F972FD8" w14:textId="62042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13593E" w14:textId="55A65F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538F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DF0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A55F7E" w14:textId="77777777" w:rsidTr="003F2FDA">
        <w:tc>
          <w:tcPr>
            <w:tcW w:w="0" w:type="auto"/>
          </w:tcPr>
          <w:p w14:paraId="0D246E6F" w14:textId="324D30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R4-2108175</w:t>
            </w:r>
          </w:p>
        </w:tc>
        <w:tc>
          <w:tcPr>
            <w:tcW w:w="0" w:type="auto"/>
          </w:tcPr>
          <w:p w14:paraId="49AD44D5" w14:textId="5659D6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1736752D" w14:textId="4F81ED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39F200" w14:textId="4673C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05BB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06E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99B716" w14:textId="77777777" w:rsidTr="003F2FDA">
        <w:tc>
          <w:tcPr>
            <w:tcW w:w="0" w:type="auto"/>
          </w:tcPr>
          <w:p w14:paraId="218ACA00" w14:textId="6411A3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6474262F" w14:textId="13C118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56E9BE27" w14:textId="71C7CC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30B947" w14:textId="190EAF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40D4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98895" w14:textId="636E47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</w:tr>
      <w:tr w:rsidR="003F2FDA" w14:paraId="04A5A122" w14:textId="77777777" w:rsidTr="003F2FDA">
        <w:tc>
          <w:tcPr>
            <w:tcW w:w="0" w:type="auto"/>
          </w:tcPr>
          <w:p w14:paraId="3C067D0A" w14:textId="612345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R4-2108177</w:t>
            </w:r>
          </w:p>
        </w:tc>
        <w:tc>
          <w:tcPr>
            <w:tcW w:w="0" w:type="auto"/>
          </w:tcPr>
          <w:p w14:paraId="5FF7BA61" w14:textId="212984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3DB5FB99" w14:textId="50D23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81E6B1" w14:textId="2BC8DE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7BBA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DE6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2C9AB" w14:textId="77777777" w:rsidTr="003F2FDA">
        <w:tc>
          <w:tcPr>
            <w:tcW w:w="0" w:type="auto"/>
          </w:tcPr>
          <w:p w14:paraId="4D703B4A" w14:textId="41DF65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R4-2108178</w:t>
            </w:r>
          </w:p>
        </w:tc>
        <w:tc>
          <w:tcPr>
            <w:tcW w:w="0" w:type="auto"/>
          </w:tcPr>
          <w:p w14:paraId="659F59CD" w14:textId="3236C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2D44F819" w14:textId="79B025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EE9CC4" w14:textId="75A4D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00E231" w14:textId="4EDDB1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R4-2110272</w:t>
            </w:r>
          </w:p>
        </w:tc>
        <w:tc>
          <w:tcPr>
            <w:tcW w:w="0" w:type="auto"/>
          </w:tcPr>
          <w:p w14:paraId="56F26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A80304" w14:textId="77777777" w:rsidTr="003F2FDA">
        <w:tc>
          <w:tcPr>
            <w:tcW w:w="0" w:type="auto"/>
          </w:tcPr>
          <w:p w14:paraId="0DDCA5AE" w14:textId="708896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R4-2108179</w:t>
            </w:r>
          </w:p>
        </w:tc>
        <w:tc>
          <w:tcPr>
            <w:tcW w:w="0" w:type="auto"/>
          </w:tcPr>
          <w:p w14:paraId="64CCB1EA" w14:textId="42FFDB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gNB Rx-Tx time difference accuracy</w:t>
            </w:r>
          </w:p>
        </w:tc>
        <w:tc>
          <w:tcPr>
            <w:tcW w:w="0" w:type="auto"/>
          </w:tcPr>
          <w:p w14:paraId="1BD25692" w14:textId="6CA68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4FDC7A" w14:textId="4AFE4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A326C" w14:textId="1819AC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R4-2110273</w:t>
            </w:r>
          </w:p>
        </w:tc>
        <w:tc>
          <w:tcPr>
            <w:tcW w:w="0" w:type="auto"/>
          </w:tcPr>
          <w:p w14:paraId="18FD4E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87124A" w14:textId="77777777" w:rsidTr="003F2FDA">
        <w:tc>
          <w:tcPr>
            <w:tcW w:w="0" w:type="auto"/>
          </w:tcPr>
          <w:p w14:paraId="4151006F" w14:textId="14D5A4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R4-2108180</w:t>
            </w:r>
          </w:p>
        </w:tc>
        <w:tc>
          <w:tcPr>
            <w:tcW w:w="0" w:type="auto"/>
          </w:tcPr>
          <w:p w14:paraId="5B8A8228" w14:textId="63243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R16</w:t>
            </w:r>
          </w:p>
        </w:tc>
        <w:tc>
          <w:tcPr>
            <w:tcW w:w="0" w:type="auto"/>
          </w:tcPr>
          <w:p w14:paraId="6BB01E95" w14:textId="7EF41D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92231A" w14:textId="76155F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988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EC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A2C07F" w14:textId="77777777" w:rsidTr="003F2FDA">
        <w:tc>
          <w:tcPr>
            <w:tcW w:w="0" w:type="auto"/>
          </w:tcPr>
          <w:p w14:paraId="69A79642" w14:textId="3DBFA8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R4-2108181</w:t>
            </w:r>
          </w:p>
        </w:tc>
        <w:tc>
          <w:tcPr>
            <w:tcW w:w="0" w:type="auto"/>
          </w:tcPr>
          <w:p w14:paraId="5D3C4FBF" w14:textId="7CC11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R17</w:t>
            </w:r>
          </w:p>
        </w:tc>
        <w:tc>
          <w:tcPr>
            <w:tcW w:w="0" w:type="auto"/>
          </w:tcPr>
          <w:p w14:paraId="6DCC3032" w14:textId="16FAC3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61D7E3" w14:textId="2D3DD8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A404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4E3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02C744" w14:textId="77777777" w:rsidTr="003F2FDA">
        <w:tc>
          <w:tcPr>
            <w:tcW w:w="0" w:type="auto"/>
          </w:tcPr>
          <w:p w14:paraId="50A63017" w14:textId="2CA34A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R4-2108182</w:t>
            </w:r>
          </w:p>
        </w:tc>
        <w:tc>
          <w:tcPr>
            <w:tcW w:w="0" w:type="auto"/>
          </w:tcPr>
          <w:p w14:paraId="128FBD06" w14:textId="0F7A7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2F533A6A" w14:textId="689A2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0" w:type="auto"/>
          </w:tcPr>
          <w:p w14:paraId="26F4C6EE" w14:textId="7E22B2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806A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E52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9A3C7B" w14:textId="77777777" w:rsidTr="003F2FDA">
        <w:tc>
          <w:tcPr>
            <w:tcW w:w="0" w:type="auto"/>
          </w:tcPr>
          <w:p w14:paraId="77AD99F8" w14:textId="050F0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R4-2108183</w:t>
            </w:r>
          </w:p>
        </w:tc>
        <w:tc>
          <w:tcPr>
            <w:tcW w:w="0" w:type="auto"/>
          </w:tcPr>
          <w:p w14:paraId="59F8A512" w14:textId="2C06A7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32E1859F" w14:textId="165CB2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0CFF5B0" w14:textId="7D4834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111B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5EC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4EED5E" w14:textId="77777777" w:rsidTr="003F2FDA">
        <w:tc>
          <w:tcPr>
            <w:tcW w:w="0" w:type="auto"/>
          </w:tcPr>
          <w:p w14:paraId="7755FB66" w14:textId="07F527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R4-2108184</w:t>
            </w:r>
          </w:p>
        </w:tc>
        <w:tc>
          <w:tcPr>
            <w:tcW w:w="0" w:type="auto"/>
          </w:tcPr>
          <w:p w14:paraId="389A81D9" w14:textId="62EFE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Collection of link level simulation results of SRS RSRP and gNB TOA</w:t>
            </w:r>
          </w:p>
        </w:tc>
        <w:tc>
          <w:tcPr>
            <w:tcW w:w="0" w:type="auto"/>
          </w:tcPr>
          <w:p w14:paraId="1A743D2C" w14:textId="29C060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5B8491" w14:textId="54380C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F9A8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B0A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D722AD" w14:textId="77777777" w:rsidTr="003F2FDA">
        <w:tc>
          <w:tcPr>
            <w:tcW w:w="0" w:type="auto"/>
          </w:tcPr>
          <w:p w14:paraId="69C8648F" w14:textId="1E5A3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R4-2108185</w:t>
            </w:r>
          </w:p>
        </w:tc>
        <w:tc>
          <w:tcPr>
            <w:tcW w:w="0" w:type="auto"/>
          </w:tcPr>
          <w:p w14:paraId="47C6C419" w14:textId="053FB3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2F5DE07B" w14:textId="77DCF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3F7989A7" w14:textId="73F877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A2A3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C61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CD88CE" w14:textId="77777777" w:rsidTr="003F2FDA">
        <w:tc>
          <w:tcPr>
            <w:tcW w:w="0" w:type="auto"/>
          </w:tcPr>
          <w:p w14:paraId="03013BFD" w14:textId="1C061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  <w:tc>
          <w:tcPr>
            <w:tcW w:w="0" w:type="auto"/>
          </w:tcPr>
          <w:p w14:paraId="6167147A" w14:textId="301DD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4A8975AC" w14:textId="039AE3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7420CD" w14:textId="680DF2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1B1F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D18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9D3319" w14:textId="77777777" w:rsidTr="003F2FDA">
        <w:tc>
          <w:tcPr>
            <w:tcW w:w="0" w:type="auto"/>
          </w:tcPr>
          <w:p w14:paraId="5B9C8410" w14:textId="6ABE2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  <w:tc>
          <w:tcPr>
            <w:tcW w:w="0" w:type="auto"/>
          </w:tcPr>
          <w:p w14:paraId="1E833A79" w14:textId="1C28E3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2B66F393" w14:textId="67A8D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79B0A0C" w14:textId="52EC9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DD38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639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6FFA4D" w14:textId="77777777" w:rsidTr="003F2FDA">
        <w:tc>
          <w:tcPr>
            <w:tcW w:w="0" w:type="auto"/>
          </w:tcPr>
          <w:p w14:paraId="084FBB59" w14:textId="16E246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R4-2108188</w:t>
            </w:r>
          </w:p>
        </w:tc>
        <w:tc>
          <w:tcPr>
            <w:tcW w:w="0" w:type="auto"/>
          </w:tcPr>
          <w:p w14:paraId="75D30D43" w14:textId="01A422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3CB0AB91" w14:textId="10C4B5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B2A6A0" w14:textId="657674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AF36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8CE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EB3706" w14:textId="77777777" w:rsidTr="003F2FDA">
        <w:tc>
          <w:tcPr>
            <w:tcW w:w="0" w:type="auto"/>
          </w:tcPr>
          <w:p w14:paraId="20773FA4" w14:textId="53AAC7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R4-2108189</w:t>
            </w:r>
          </w:p>
        </w:tc>
        <w:tc>
          <w:tcPr>
            <w:tcW w:w="0" w:type="auto"/>
          </w:tcPr>
          <w:p w14:paraId="19D136B8" w14:textId="59B86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0A2CF6E8" w14:textId="12E492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08CF63" w14:textId="65D26C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08F0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173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C5F8FC" w14:textId="77777777" w:rsidTr="003F2FDA">
        <w:tc>
          <w:tcPr>
            <w:tcW w:w="0" w:type="auto"/>
          </w:tcPr>
          <w:p w14:paraId="14DD07CB" w14:textId="1DED9D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R4-2108190</w:t>
            </w:r>
          </w:p>
        </w:tc>
        <w:tc>
          <w:tcPr>
            <w:tcW w:w="0" w:type="auto"/>
          </w:tcPr>
          <w:p w14:paraId="7E80B143" w14:textId="3FB9B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2A1D5239" w14:textId="51F44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E82A5A" w14:textId="236F8D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2AD89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B4A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187AF5" w14:textId="77777777" w:rsidTr="003F2FDA">
        <w:tc>
          <w:tcPr>
            <w:tcW w:w="0" w:type="auto"/>
          </w:tcPr>
          <w:p w14:paraId="16B50E79" w14:textId="0031AA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R4-2108191</w:t>
            </w:r>
          </w:p>
        </w:tc>
        <w:tc>
          <w:tcPr>
            <w:tcW w:w="0" w:type="auto"/>
          </w:tcPr>
          <w:p w14:paraId="3AF8FCD1" w14:textId="0C5B2B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7D07B4FD" w14:textId="20B082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B750A9" w14:textId="2E7CD2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9E3B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C3A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5147DB" w14:textId="77777777" w:rsidTr="003F2FDA">
        <w:tc>
          <w:tcPr>
            <w:tcW w:w="0" w:type="auto"/>
          </w:tcPr>
          <w:p w14:paraId="037331A1" w14:textId="1C3E93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  <w:tc>
          <w:tcPr>
            <w:tcW w:w="0" w:type="auto"/>
          </w:tcPr>
          <w:p w14:paraId="7543A695" w14:textId="27A686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3F5A8BB4" w14:textId="3A915A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AE4FAF" w14:textId="754E93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33B7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39B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24FF9A" w14:textId="77777777" w:rsidTr="003F2FDA">
        <w:tc>
          <w:tcPr>
            <w:tcW w:w="0" w:type="auto"/>
          </w:tcPr>
          <w:p w14:paraId="49E7938E" w14:textId="726E8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R4-2108193</w:t>
            </w:r>
          </w:p>
        </w:tc>
        <w:tc>
          <w:tcPr>
            <w:tcW w:w="0" w:type="auto"/>
          </w:tcPr>
          <w:p w14:paraId="54147A43" w14:textId="151753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30A347B7" w14:textId="3AE40F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02F620" w14:textId="5A36BA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A8D7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C89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D16C7B" w14:textId="77777777" w:rsidTr="003F2FDA">
        <w:tc>
          <w:tcPr>
            <w:tcW w:w="0" w:type="auto"/>
          </w:tcPr>
          <w:p w14:paraId="02372204" w14:textId="793B7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R4-2108194</w:t>
            </w:r>
          </w:p>
        </w:tc>
        <w:tc>
          <w:tcPr>
            <w:tcW w:w="0" w:type="auto"/>
          </w:tcPr>
          <w:p w14:paraId="1820AE20" w14:textId="78F0B6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 related issues</w:t>
            </w:r>
          </w:p>
        </w:tc>
        <w:tc>
          <w:tcPr>
            <w:tcW w:w="0" w:type="auto"/>
          </w:tcPr>
          <w:p w14:paraId="38C4BDB8" w14:textId="458403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AF203F" w14:textId="74867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74FA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818EF" w14:textId="658C41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R4-2108038</w:t>
            </w:r>
          </w:p>
        </w:tc>
      </w:tr>
      <w:tr w:rsidR="003F2FDA" w14:paraId="7B62318E" w14:textId="77777777" w:rsidTr="003F2FDA">
        <w:tc>
          <w:tcPr>
            <w:tcW w:w="0" w:type="auto"/>
          </w:tcPr>
          <w:p w14:paraId="2E1D78EE" w14:textId="01141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  <w:tc>
          <w:tcPr>
            <w:tcW w:w="0" w:type="auto"/>
          </w:tcPr>
          <w:p w14:paraId="3BB51748" w14:textId="79ED0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2D4AF050" w14:textId="144D24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EF1E7A8" w14:textId="6E7039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50F3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B06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848284" w14:textId="77777777" w:rsidTr="003F2FDA">
        <w:tc>
          <w:tcPr>
            <w:tcW w:w="0" w:type="auto"/>
          </w:tcPr>
          <w:p w14:paraId="37770F56" w14:textId="0F8FF5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  <w:tc>
          <w:tcPr>
            <w:tcW w:w="0" w:type="auto"/>
          </w:tcPr>
          <w:p w14:paraId="6D941674" w14:textId="20C40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652E5387" w14:textId="1A4D0A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3D4757C1" w14:textId="18AAF3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FE6E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84A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3EBE9D" w14:textId="77777777" w:rsidTr="003F2FDA">
        <w:tc>
          <w:tcPr>
            <w:tcW w:w="0" w:type="auto"/>
          </w:tcPr>
          <w:p w14:paraId="04615C7F" w14:textId="34238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  <w:tc>
          <w:tcPr>
            <w:tcW w:w="0" w:type="auto"/>
          </w:tcPr>
          <w:p w14:paraId="26262D02" w14:textId="513942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1997A66" w14:textId="1CB89B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7F95846" w14:textId="712E0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BC38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763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76D1D4" w14:textId="77777777" w:rsidTr="003F2FDA">
        <w:tc>
          <w:tcPr>
            <w:tcW w:w="0" w:type="auto"/>
          </w:tcPr>
          <w:p w14:paraId="776A89D3" w14:textId="775C8C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  <w:tc>
          <w:tcPr>
            <w:tcW w:w="0" w:type="auto"/>
          </w:tcPr>
          <w:p w14:paraId="4D366C19" w14:textId="348801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3BDDCC15" w14:textId="609DC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6EB02AB" w14:textId="1F71C0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D227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1C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33E3E3" w14:textId="77777777" w:rsidTr="003F2FDA">
        <w:tc>
          <w:tcPr>
            <w:tcW w:w="0" w:type="auto"/>
          </w:tcPr>
          <w:p w14:paraId="3A8C8F84" w14:textId="4FBA5B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  <w:tc>
          <w:tcPr>
            <w:tcW w:w="0" w:type="auto"/>
          </w:tcPr>
          <w:p w14:paraId="3D6A8356" w14:textId="3B6177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3A3D3F8D" w14:textId="253C1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ABBDEBC" w14:textId="0DAF1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5CBC51" w14:textId="112F86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24B170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9DE922" w14:textId="77777777" w:rsidTr="003F2FDA">
        <w:tc>
          <w:tcPr>
            <w:tcW w:w="0" w:type="auto"/>
          </w:tcPr>
          <w:p w14:paraId="27F1743A" w14:textId="390582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  <w:tc>
          <w:tcPr>
            <w:tcW w:w="0" w:type="auto"/>
          </w:tcPr>
          <w:p w14:paraId="7504ADEF" w14:textId="2366E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4F9193FF" w14:textId="3DEF71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EE78650" w14:textId="25EB5F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187B63" w14:textId="51AF94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4D4254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588AC9" w14:textId="77777777" w:rsidTr="003F2FDA">
        <w:tc>
          <w:tcPr>
            <w:tcW w:w="0" w:type="auto"/>
          </w:tcPr>
          <w:p w14:paraId="1B85723C" w14:textId="25D133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  <w:tc>
          <w:tcPr>
            <w:tcW w:w="0" w:type="auto"/>
          </w:tcPr>
          <w:p w14:paraId="697C2B4E" w14:textId="65A39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5B96426D" w14:textId="4F1BF4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E7F2970" w14:textId="7E6E8D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657F5C" w14:textId="7236A4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53D3C5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3AB030" w14:textId="77777777" w:rsidTr="003F2FDA">
        <w:tc>
          <w:tcPr>
            <w:tcW w:w="0" w:type="auto"/>
          </w:tcPr>
          <w:p w14:paraId="3701CFDB" w14:textId="4A85F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  <w:tc>
          <w:tcPr>
            <w:tcW w:w="0" w:type="auto"/>
          </w:tcPr>
          <w:p w14:paraId="5B8FDAA6" w14:textId="10958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38C40732" w14:textId="53C920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354CA6D" w14:textId="65FF64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E69973" w14:textId="11AF3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0799D9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1F380D" w14:textId="77777777" w:rsidTr="003F2FDA">
        <w:tc>
          <w:tcPr>
            <w:tcW w:w="0" w:type="auto"/>
          </w:tcPr>
          <w:p w14:paraId="3266D63D" w14:textId="61B631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  <w:tc>
          <w:tcPr>
            <w:tcW w:w="0" w:type="auto"/>
          </w:tcPr>
          <w:p w14:paraId="2E35C25F" w14:textId="259104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5F6E72AD" w14:textId="47540C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B325195" w14:textId="7E82D8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7088D6" w14:textId="7CC694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2C3E4D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CFD605" w14:textId="77777777" w:rsidTr="003F2FDA">
        <w:tc>
          <w:tcPr>
            <w:tcW w:w="0" w:type="auto"/>
          </w:tcPr>
          <w:p w14:paraId="2C28DDCD" w14:textId="24524B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  <w:tc>
          <w:tcPr>
            <w:tcW w:w="0" w:type="auto"/>
          </w:tcPr>
          <w:p w14:paraId="36D1C822" w14:textId="0427EE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28F77ED8" w14:textId="0AFB65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C9EAAD" w14:textId="69717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3CD042" w14:textId="400A2D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420E2C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2466EC" w14:textId="77777777" w:rsidTr="003F2FDA">
        <w:tc>
          <w:tcPr>
            <w:tcW w:w="0" w:type="auto"/>
          </w:tcPr>
          <w:p w14:paraId="4348EB20" w14:textId="2D8D29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  <w:tc>
          <w:tcPr>
            <w:tcW w:w="0" w:type="auto"/>
          </w:tcPr>
          <w:p w14:paraId="5F710596" w14:textId="1B8E39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0DF038F7" w14:textId="3A4C12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C61DAB" w14:textId="1373D4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6CFCF7" w14:textId="5DB1D1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5A3173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D8A723" w14:textId="77777777" w:rsidTr="003F2FDA">
        <w:tc>
          <w:tcPr>
            <w:tcW w:w="0" w:type="auto"/>
          </w:tcPr>
          <w:p w14:paraId="538E2486" w14:textId="6990B1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  <w:tc>
          <w:tcPr>
            <w:tcW w:w="0" w:type="auto"/>
          </w:tcPr>
          <w:p w14:paraId="0F1C0F56" w14:textId="6EFBEF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428503E0" w14:textId="521311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3F2739B" w14:textId="40931D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49C2E0" w14:textId="66CEC6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33C5BC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0E9FCD" w14:textId="77777777" w:rsidTr="003F2FDA">
        <w:tc>
          <w:tcPr>
            <w:tcW w:w="0" w:type="auto"/>
          </w:tcPr>
          <w:p w14:paraId="019EF197" w14:textId="2E156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  <w:tc>
          <w:tcPr>
            <w:tcW w:w="0" w:type="auto"/>
          </w:tcPr>
          <w:p w14:paraId="49A6E946" w14:textId="05457A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234FFDD8" w14:textId="55893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CA1D7C" w14:textId="0B2CD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DA0BF8" w14:textId="523997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5A09EE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5DFBDB" w14:textId="77777777" w:rsidTr="003F2FDA">
        <w:tc>
          <w:tcPr>
            <w:tcW w:w="0" w:type="auto"/>
          </w:tcPr>
          <w:p w14:paraId="04D4CC33" w14:textId="5393EC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  <w:tc>
          <w:tcPr>
            <w:tcW w:w="0" w:type="auto"/>
          </w:tcPr>
          <w:p w14:paraId="72AA7C64" w14:textId="6CE02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11730D8E" w14:textId="6F487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5DBB291" w14:textId="4A93C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5E1E12" w14:textId="22C49E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2DB477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D6FA7D" w14:textId="77777777" w:rsidTr="003F2FDA">
        <w:tc>
          <w:tcPr>
            <w:tcW w:w="0" w:type="auto"/>
          </w:tcPr>
          <w:p w14:paraId="07AA7B23" w14:textId="235434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  <w:tc>
          <w:tcPr>
            <w:tcW w:w="0" w:type="auto"/>
          </w:tcPr>
          <w:p w14:paraId="32429115" w14:textId="707B4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3EC4A247" w14:textId="44F77D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8925ADB" w14:textId="659E67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B44DF6" w14:textId="08F12A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0" w:type="auto"/>
          </w:tcPr>
          <w:p w14:paraId="3D1FBE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076A6B" w14:textId="77777777" w:rsidTr="003F2FDA">
        <w:tc>
          <w:tcPr>
            <w:tcW w:w="0" w:type="auto"/>
          </w:tcPr>
          <w:p w14:paraId="3FEB58F3" w14:textId="368A51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  <w:tc>
          <w:tcPr>
            <w:tcW w:w="0" w:type="auto"/>
          </w:tcPr>
          <w:p w14:paraId="42C04136" w14:textId="736C4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649293C6" w14:textId="1CC4ED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63C06FE" w14:textId="49D9C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E525FA" w14:textId="4402F1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1CEEAA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1426A3" w14:textId="77777777" w:rsidTr="003F2FDA">
        <w:tc>
          <w:tcPr>
            <w:tcW w:w="0" w:type="auto"/>
          </w:tcPr>
          <w:p w14:paraId="7FBC3ADD" w14:textId="4E1AEE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  <w:tc>
          <w:tcPr>
            <w:tcW w:w="0" w:type="auto"/>
          </w:tcPr>
          <w:p w14:paraId="732B2EE9" w14:textId="7A384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5AB39FF2" w14:textId="5D27FB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0BF822" w14:textId="61DFE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3AF570" w14:textId="6679E6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76E68F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CD0409" w14:textId="77777777" w:rsidTr="003F2FDA">
        <w:tc>
          <w:tcPr>
            <w:tcW w:w="0" w:type="auto"/>
          </w:tcPr>
          <w:p w14:paraId="4965B533" w14:textId="51209D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  <w:tc>
          <w:tcPr>
            <w:tcW w:w="0" w:type="auto"/>
          </w:tcPr>
          <w:p w14:paraId="5DE541C3" w14:textId="6B41F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3F18C6AF" w14:textId="5DF9A8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8AF02E" w14:textId="4DB1A4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2CEEED" w14:textId="330E82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43D6C8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75BA19" w14:textId="77777777" w:rsidTr="003F2FDA">
        <w:tc>
          <w:tcPr>
            <w:tcW w:w="0" w:type="auto"/>
          </w:tcPr>
          <w:p w14:paraId="647968F3" w14:textId="14713A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  <w:tc>
          <w:tcPr>
            <w:tcW w:w="0" w:type="auto"/>
          </w:tcPr>
          <w:p w14:paraId="20BC18A2" w14:textId="56E6F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6B09B6F8" w14:textId="757CC3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BD4A2B" w14:textId="4E558C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D33A0C" w14:textId="430ED0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3866C3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D3B317" w14:textId="77777777" w:rsidTr="003F2FDA">
        <w:tc>
          <w:tcPr>
            <w:tcW w:w="0" w:type="auto"/>
          </w:tcPr>
          <w:p w14:paraId="7D1D3E53" w14:textId="538A2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  <w:tc>
          <w:tcPr>
            <w:tcW w:w="0" w:type="auto"/>
          </w:tcPr>
          <w:p w14:paraId="65ECE92A" w14:textId="773455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4CB9E991" w14:textId="2DC32C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423C71" w14:textId="3381F9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156994" w14:textId="1C4352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23804B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8F49D7" w14:textId="77777777" w:rsidTr="003F2FDA">
        <w:tc>
          <w:tcPr>
            <w:tcW w:w="0" w:type="auto"/>
          </w:tcPr>
          <w:p w14:paraId="06722C2C" w14:textId="1F1077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R4-2108215</w:t>
            </w:r>
          </w:p>
        </w:tc>
        <w:tc>
          <w:tcPr>
            <w:tcW w:w="0" w:type="auto"/>
          </w:tcPr>
          <w:p w14:paraId="6515352D" w14:textId="55B8CA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LTE RRM maintenance</w:t>
            </w:r>
          </w:p>
        </w:tc>
        <w:tc>
          <w:tcPr>
            <w:tcW w:w="0" w:type="auto"/>
          </w:tcPr>
          <w:p w14:paraId="79A5EB17" w14:textId="2D3A59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38D933" w14:textId="327E6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F15F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9B9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238B50" w14:textId="77777777" w:rsidTr="003F2FDA">
        <w:tc>
          <w:tcPr>
            <w:tcW w:w="0" w:type="auto"/>
          </w:tcPr>
          <w:p w14:paraId="0DA9CFB2" w14:textId="5CA44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  <w:tc>
          <w:tcPr>
            <w:tcW w:w="0" w:type="auto"/>
          </w:tcPr>
          <w:p w14:paraId="4691A32D" w14:textId="2563E8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5C2DC213" w14:textId="04EAC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627B2CBD" w14:textId="3DD97A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7046B2" w14:textId="5B503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3054F4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BF829E" w14:textId="77777777" w:rsidTr="003F2FDA">
        <w:tc>
          <w:tcPr>
            <w:tcW w:w="0" w:type="auto"/>
          </w:tcPr>
          <w:p w14:paraId="506AA4FB" w14:textId="1702D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  <w:tc>
          <w:tcPr>
            <w:tcW w:w="0" w:type="auto"/>
          </w:tcPr>
          <w:p w14:paraId="26481630" w14:textId="625F94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ime synchronization assumption for RSS-based neighbor cell measurements</w:t>
            </w:r>
          </w:p>
        </w:tc>
        <w:tc>
          <w:tcPr>
            <w:tcW w:w="0" w:type="auto"/>
          </w:tcPr>
          <w:p w14:paraId="36880395" w14:textId="07CE83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AFE444C" w14:textId="188749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8ED0EE" w14:textId="191950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2CF212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F7F286" w14:textId="77777777" w:rsidTr="003F2FDA">
        <w:tc>
          <w:tcPr>
            <w:tcW w:w="0" w:type="auto"/>
          </w:tcPr>
          <w:p w14:paraId="44F2DDBA" w14:textId="111FB7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R4-2108218</w:t>
            </w:r>
          </w:p>
        </w:tc>
        <w:tc>
          <w:tcPr>
            <w:tcW w:w="0" w:type="auto"/>
          </w:tcPr>
          <w:p w14:paraId="3430F48C" w14:textId="08DFD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55227FBE" w14:textId="0D44C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8B708B" w14:textId="23E715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695A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3E2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4E9C8" w14:textId="77777777" w:rsidTr="003F2FDA">
        <w:tc>
          <w:tcPr>
            <w:tcW w:w="0" w:type="auto"/>
          </w:tcPr>
          <w:p w14:paraId="2991F216" w14:textId="71198A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  <w:tc>
          <w:tcPr>
            <w:tcW w:w="0" w:type="auto"/>
          </w:tcPr>
          <w:p w14:paraId="5F010377" w14:textId="7BDB94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44EEE564" w14:textId="31D6F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E2FC28" w14:textId="1E8A4B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0414D" w14:textId="3A8F69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35061E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29CAE3" w14:textId="77777777" w:rsidTr="003F2FDA">
        <w:tc>
          <w:tcPr>
            <w:tcW w:w="0" w:type="auto"/>
          </w:tcPr>
          <w:p w14:paraId="1E53C2C4" w14:textId="70594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R4-2108220</w:t>
            </w:r>
          </w:p>
        </w:tc>
        <w:tc>
          <w:tcPr>
            <w:tcW w:w="0" w:type="auto"/>
          </w:tcPr>
          <w:p w14:paraId="0E639F44" w14:textId="2CB3E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NeedForGap measurements</w:t>
            </w:r>
          </w:p>
        </w:tc>
        <w:tc>
          <w:tcPr>
            <w:tcW w:w="0" w:type="auto"/>
          </w:tcPr>
          <w:p w14:paraId="1EE1A0D0" w14:textId="0DD5AB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14:paraId="50E30C60" w14:textId="59296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5E9D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4CE44" w14:textId="250F61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R4-2108039</w:t>
            </w:r>
          </w:p>
        </w:tc>
      </w:tr>
      <w:tr w:rsidR="003F2FDA" w14:paraId="6A275B96" w14:textId="77777777" w:rsidTr="003F2FDA">
        <w:tc>
          <w:tcPr>
            <w:tcW w:w="0" w:type="auto"/>
          </w:tcPr>
          <w:p w14:paraId="7C312E36" w14:textId="02F17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R4-2108221</w:t>
            </w:r>
          </w:p>
        </w:tc>
        <w:tc>
          <w:tcPr>
            <w:tcW w:w="0" w:type="auto"/>
          </w:tcPr>
          <w:p w14:paraId="05C6C92E" w14:textId="050BB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MRTD requirements for FR1 intra-band non-contiguous NR-CA/NR-DC</w:t>
            </w:r>
          </w:p>
        </w:tc>
        <w:tc>
          <w:tcPr>
            <w:tcW w:w="0" w:type="auto"/>
          </w:tcPr>
          <w:p w14:paraId="36208B0E" w14:textId="2E4D6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19836B69" w14:textId="6B0CF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C4E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9F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FB858" w14:textId="77777777" w:rsidTr="003F2FDA">
        <w:tc>
          <w:tcPr>
            <w:tcW w:w="0" w:type="auto"/>
          </w:tcPr>
          <w:p w14:paraId="7F9CE943" w14:textId="4E0FD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  <w:tc>
          <w:tcPr>
            <w:tcW w:w="0" w:type="auto"/>
          </w:tcPr>
          <w:p w14:paraId="41ADAF05" w14:textId="516DB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3F201A13" w14:textId="7A2C2A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951AC7" w14:textId="0B5DFC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310FE5" w14:textId="2FA1C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2110909</w:t>
            </w:r>
          </w:p>
        </w:tc>
        <w:tc>
          <w:tcPr>
            <w:tcW w:w="0" w:type="auto"/>
          </w:tcPr>
          <w:p w14:paraId="313BA8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86C387" w14:textId="77777777" w:rsidTr="003F2FDA">
        <w:tc>
          <w:tcPr>
            <w:tcW w:w="0" w:type="auto"/>
          </w:tcPr>
          <w:p w14:paraId="548226F4" w14:textId="1607E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  <w:tc>
          <w:tcPr>
            <w:tcW w:w="0" w:type="auto"/>
          </w:tcPr>
          <w:p w14:paraId="201D4F2F" w14:textId="48D170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FR1 Single SCell activation requirement with TCI activation [FR1_SCell_TCI_Act] </w:t>
            </w:r>
          </w:p>
        </w:tc>
        <w:tc>
          <w:tcPr>
            <w:tcW w:w="0" w:type="auto"/>
          </w:tcPr>
          <w:p w14:paraId="1F73912C" w14:textId="25CA0E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F950952" w14:textId="539BF4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935B72" w14:textId="210A8F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4727D0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6C8716" w14:textId="77777777" w:rsidTr="003F2FDA">
        <w:tc>
          <w:tcPr>
            <w:tcW w:w="0" w:type="auto"/>
          </w:tcPr>
          <w:p w14:paraId="580252AC" w14:textId="208729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  <w:tc>
          <w:tcPr>
            <w:tcW w:w="0" w:type="auto"/>
          </w:tcPr>
          <w:p w14:paraId="6C2A8585" w14:textId="7C5AF9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365134E1" w14:textId="491743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66756D" w14:textId="1C8124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B3C0B2" w14:textId="216CAA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0" w:type="auto"/>
          </w:tcPr>
          <w:p w14:paraId="0FF44E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3BDEFB" w14:textId="77777777" w:rsidTr="003F2FDA">
        <w:tc>
          <w:tcPr>
            <w:tcW w:w="0" w:type="auto"/>
          </w:tcPr>
          <w:p w14:paraId="19B2EB1D" w14:textId="78E618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R4-2108225</w:t>
            </w:r>
          </w:p>
        </w:tc>
        <w:tc>
          <w:tcPr>
            <w:tcW w:w="0" w:type="auto"/>
          </w:tcPr>
          <w:p w14:paraId="7FF2756C" w14:textId="2E4208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eMIMO RRM requirement Maintenance</w:t>
            </w:r>
          </w:p>
        </w:tc>
        <w:tc>
          <w:tcPr>
            <w:tcW w:w="0" w:type="auto"/>
          </w:tcPr>
          <w:p w14:paraId="138FB1CA" w14:textId="365B1F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A4481C" w14:textId="60CF1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6F16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73B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1EC9B5" w14:textId="77777777" w:rsidTr="003F2FDA">
        <w:tc>
          <w:tcPr>
            <w:tcW w:w="0" w:type="auto"/>
          </w:tcPr>
          <w:p w14:paraId="4A7CEE0E" w14:textId="4A2CFE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  <w:tc>
          <w:tcPr>
            <w:tcW w:w="0" w:type="auto"/>
          </w:tcPr>
          <w:p w14:paraId="35C57C08" w14:textId="3B2CF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74341CCA" w14:textId="48404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416214" w14:textId="63F0A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5C53EE" w14:textId="21DE79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5A0CDA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41104E" w14:textId="77777777" w:rsidTr="003F2FDA">
        <w:tc>
          <w:tcPr>
            <w:tcW w:w="0" w:type="auto"/>
          </w:tcPr>
          <w:p w14:paraId="77C9D600" w14:textId="7F1B7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  <w:tc>
          <w:tcPr>
            <w:tcW w:w="0" w:type="auto"/>
          </w:tcPr>
          <w:p w14:paraId="1523AD0C" w14:textId="5CB4A4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14B26055" w14:textId="1920CD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264E7C" w14:textId="1A68AA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9DA7F7" w14:textId="3C5FAF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1D417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81022D" w14:textId="77777777" w:rsidTr="003F2FDA">
        <w:tc>
          <w:tcPr>
            <w:tcW w:w="0" w:type="auto"/>
          </w:tcPr>
          <w:p w14:paraId="19BF2374" w14:textId="4E3D7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  <w:tc>
          <w:tcPr>
            <w:tcW w:w="0" w:type="auto"/>
          </w:tcPr>
          <w:p w14:paraId="54BFD71B" w14:textId="27634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5EAC08F7" w14:textId="270E4F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8E0C3A0" w14:textId="6B074A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1BD8713" w14:textId="11B92E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4EF3B5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5AAFE3" w14:textId="77777777" w:rsidTr="003F2FDA">
        <w:tc>
          <w:tcPr>
            <w:tcW w:w="0" w:type="auto"/>
          </w:tcPr>
          <w:p w14:paraId="44D56D38" w14:textId="5E1A48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  <w:tc>
          <w:tcPr>
            <w:tcW w:w="0" w:type="auto"/>
          </w:tcPr>
          <w:p w14:paraId="4ACBC92C" w14:textId="31695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06F16FEF" w14:textId="30E8BC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5FDA38" w14:textId="6B873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43919A" w14:textId="3CFAE6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423593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D8FA60" w14:textId="77777777" w:rsidTr="003F2FDA">
        <w:tc>
          <w:tcPr>
            <w:tcW w:w="0" w:type="auto"/>
          </w:tcPr>
          <w:p w14:paraId="55CF7D89" w14:textId="370A31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R4-2108230</w:t>
            </w:r>
          </w:p>
        </w:tc>
        <w:tc>
          <w:tcPr>
            <w:tcW w:w="0" w:type="auto"/>
          </w:tcPr>
          <w:p w14:paraId="140FC5BE" w14:textId="1D1918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in power saving</w:t>
            </w:r>
          </w:p>
        </w:tc>
        <w:tc>
          <w:tcPr>
            <w:tcW w:w="0" w:type="auto"/>
          </w:tcPr>
          <w:p w14:paraId="3C21BCC0" w14:textId="66C30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Ericsson</w:t>
            </w:r>
          </w:p>
        </w:tc>
        <w:tc>
          <w:tcPr>
            <w:tcW w:w="0" w:type="auto"/>
          </w:tcPr>
          <w:p w14:paraId="7552EA76" w14:textId="624B45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F9B3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6CD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B677E1" w14:textId="77777777" w:rsidTr="003F2FDA">
        <w:tc>
          <w:tcPr>
            <w:tcW w:w="0" w:type="auto"/>
          </w:tcPr>
          <w:p w14:paraId="443D4FCB" w14:textId="1E21CA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  <w:tc>
          <w:tcPr>
            <w:tcW w:w="0" w:type="auto"/>
          </w:tcPr>
          <w:p w14:paraId="7F2AEF4A" w14:textId="11619F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2D2AF434" w14:textId="691FDC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72E5A" w14:textId="064D14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EA2D21" w14:textId="56245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50D21D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592AE3" w14:textId="77777777" w:rsidTr="003F2FDA">
        <w:tc>
          <w:tcPr>
            <w:tcW w:w="0" w:type="auto"/>
          </w:tcPr>
          <w:p w14:paraId="4E6F3BDB" w14:textId="30CEFB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R4-2108232</w:t>
            </w:r>
          </w:p>
        </w:tc>
        <w:tc>
          <w:tcPr>
            <w:tcW w:w="0" w:type="auto"/>
          </w:tcPr>
          <w:p w14:paraId="1C58312E" w14:textId="0F8E01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Frequency Bands for testing of A-GNSS Sensitivity requirements in NR and LTE</w:t>
            </w:r>
          </w:p>
        </w:tc>
        <w:tc>
          <w:tcPr>
            <w:tcW w:w="0" w:type="auto"/>
          </w:tcPr>
          <w:p w14:paraId="7E636568" w14:textId="55E694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3653B9" w14:textId="09C959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36AD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386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CC6F50" w14:textId="77777777" w:rsidTr="003F2FDA">
        <w:tc>
          <w:tcPr>
            <w:tcW w:w="0" w:type="auto"/>
          </w:tcPr>
          <w:p w14:paraId="6FAF2CCC" w14:textId="42D732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R4-2108233</w:t>
            </w:r>
          </w:p>
        </w:tc>
        <w:tc>
          <w:tcPr>
            <w:tcW w:w="0" w:type="auto"/>
          </w:tcPr>
          <w:p w14:paraId="2E568F36" w14:textId="54C565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 Bands for testing of A-GNSS Sensitivity requirements in NR and LTE</w:t>
            </w:r>
          </w:p>
        </w:tc>
        <w:tc>
          <w:tcPr>
            <w:tcW w:w="0" w:type="auto"/>
          </w:tcPr>
          <w:p w14:paraId="49C0E342" w14:textId="33C83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DB3040" w14:textId="22FBCD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D6A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716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B307E2" w14:textId="77777777" w:rsidTr="003F2FDA">
        <w:tc>
          <w:tcPr>
            <w:tcW w:w="0" w:type="auto"/>
          </w:tcPr>
          <w:p w14:paraId="3EB01F50" w14:textId="424253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  <w:tc>
          <w:tcPr>
            <w:tcW w:w="0" w:type="auto"/>
          </w:tcPr>
          <w:p w14:paraId="05AE237F" w14:textId="0592CC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0494740A" w14:textId="6BB59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346040" w14:textId="2F7469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5D4F11" w14:textId="2004AF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78AF14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72CDB7" w14:textId="77777777" w:rsidTr="003F2FDA">
        <w:tc>
          <w:tcPr>
            <w:tcW w:w="0" w:type="auto"/>
          </w:tcPr>
          <w:p w14:paraId="02B92B56" w14:textId="7B4AA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R4-2108235</w:t>
            </w:r>
          </w:p>
        </w:tc>
        <w:tc>
          <w:tcPr>
            <w:tcW w:w="0" w:type="auto"/>
          </w:tcPr>
          <w:p w14:paraId="14C0259C" w14:textId="7AC05F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2A6FA153" w14:textId="41153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78CBADB" w14:textId="66F97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E924E6" w14:textId="0B01AE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67394E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9640DB" w14:textId="77777777" w:rsidTr="003F2FDA">
        <w:tc>
          <w:tcPr>
            <w:tcW w:w="0" w:type="auto"/>
          </w:tcPr>
          <w:p w14:paraId="5911276A" w14:textId="6142DA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0221E5DA" w14:textId="5CD516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697B9597" w14:textId="75C0AE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26A0F1" w14:textId="7BE097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F91B48" w14:textId="723371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7098A246" w14:textId="3AA14B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</w:tr>
      <w:tr w:rsidR="003F2FDA" w14:paraId="71464296" w14:textId="77777777" w:rsidTr="003F2FDA">
        <w:tc>
          <w:tcPr>
            <w:tcW w:w="0" w:type="auto"/>
          </w:tcPr>
          <w:p w14:paraId="6EE9CD42" w14:textId="2F756D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R4-2108237</w:t>
            </w:r>
          </w:p>
        </w:tc>
        <w:tc>
          <w:tcPr>
            <w:tcW w:w="0" w:type="auto"/>
          </w:tcPr>
          <w:p w14:paraId="1A74416C" w14:textId="46EE0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78FE7F68" w14:textId="35C7A3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6ABB4E" w14:textId="46D68F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A089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26916" w14:textId="3038E8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</w:tr>
      <w:tr w:rsidR="003F2FDA" w14:paraId="0D959C2E" w14:textId="77777777" w:rsidTr="003F2FDA">
        <w:tc>
          <w:tcPr>
            <w:tcW w:w="0" w:type="auto"/>
          </w:tcPr>
          <w:p w14:paraId="61E794AA" w14:textId="3F954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R4-2108238</w:t>
            </w:r>
          </w:p>
        </w:tc>
        <w:tc>
          <w:tcPr>
            <w:tcW w:w="0" w:type="auto"/>
          </w:tcPr>
          <w:p w14:paraId="0C3F3B0B" w14:textId="5E1D8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70C8BD15" w14:textId="2D43C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0AAF49" w14:textId="1D88FF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F369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8CE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9D810F" w14:textId="77777777" w:rsidTr="003F2FDA">
        <w:tc>
          <w:tcPr>
            <w:tcW w:w="0" w:type="auto"/>
          </w:tcPr>
          <w:p w14:paraId="5AC6048A" w14:textId="4D6D02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  <w:tc>
          <w:tcPr>
            <w:tcW w:w="0" w:type="auto"/>
          </w:tcPr>
          <w:p w14:paraId="79A8F7B3" w14:textId="69F77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62337880" w14:textId="54E4C9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A2A4AF" w14:textId="6815C4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94B3C6" w14:textId="263263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38C1A9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E3B34A" w14:textId="77777777" w:rsidTr="003F2FDA">
        <w:tc>
          <w:tcPr>
            <w:tcW w:w="0" w:type="auto"/>
          </w:tcPr>
          <w:p w14:paraId="2DD66320" w14:textId="3561F9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  <w:tc>
          <w:tcPr>
            <w:tcW w:w="0" w:type="auto"/>
          </w:tcPr>
          <w:p w14:paraId="14A5992C" w14:textId="0AA2C3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2FF1D898" w14:textId="212AE7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C0F0E1E" w14:textId="0610DE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9D7901" w14:textId="502BC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6C37E8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BB8CE8" w14:textId="77777777" w:rsidTr="003F2FDA">
        <w:tc>
          <w:tcPr>
            <w:tcW w:w="0" w:type="auto"/>
          </w:tcPr>
          <w:p w14:paraId="127C2670" w14:textId="3C1975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  <w:tc>
          <w:tcPr>
            <w:tcW w:w="0" w:type="auto"/>
          </w:tcPr>
          <w:p w14:paraId="3FDB515B" w14:textId="37B111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5BCCF283" w14:textId="1EF805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07F5A" w14:textId="2BF528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A291E3" w14:textId="772BF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43C384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E80F45" w14:textId="77777777" w:rsidTr="003F2FDA">
        <w:tc>
          <w:tcPr>
            <w:tcW w:w="0" w:type="auto"/>
          </w:tcPr>
          <w:p w14:paraId="54A73742" w14:textId="579EC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R4-2108242</w:t>
            </w:r>
          </w:p>
        </w:tc>
        <w:tc>
          <w:tcPr>
            <w:tcW w:w="0" w:type="auto"/>
          </w:tcPr>
          <w:p w14:paraId="2DFFD284" w14:textId="00BFD6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SRS carrier switching and mandatory gap patterns</w:t>
            </w:r>
          </w:p>
        </w:tc>
        <w:tc>
          <w:tcPr>
            <w:tcW w:w="0" w:type="auto"/>
          </w:tcPr>
          <w:p w14:paraId="4A3BEF3D" w14:textId="5A92F3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855D677" w14:textId="529E4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1195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6D7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B7B41F" w14:textId="77777777" w:rsidTr="003F2FDA">
        <w:tc>
          <w:tcPr>
            <w:tcW w:w="0" w:type="auto"/>
          </w:tcPr>
          <w:p w14:paraId="5DF119B1" w14:textId="3D85EC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  <w:tc>
          <w:tcPr>
            <w:tcW w:w="0" w:type="auto"/>
          </w:tcPr>
          <w:p w14:paraId="05737A04" w14:textId="55D61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3A1C8F58" w14:textId="12390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MediaTek</w:t>
            </w:r>
          </w:p>
        </w:tc>
        <w:tc>
          <w:tcPr>
            <w:tcW w:w="0" w:type="auto"/>
          </w:tcPr>
          <w:p w14:paraId="74B3FD08" w14:textId="2FCD15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FF027C" w14:textId="69ADDC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4D0F1C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D92F78" w14:textId="77777777" w:rsidTr="003F2FDA">
        <w:tc>
          <w:tcPr>
            <w:tcW w:w="0" w:type="auto"/>
          </w:tcPr>
          <w:p w14:paraId="16A1069D" w14:textId="4AFF1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  <w:tc>
          <w:tcPr>
            <w:tcW w:w="0" w:type="auto"/>
          </w:tcPr>
          <w:p w14:paraId="3A8769C9" w14:textId="361B3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77F2190F" w14:textId="4D2E18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B85ADF" w14:textId="7C7FF3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82F1C1" w14:textId="539EEC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6E8163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C24139" w14:textId="77777777" w:rsidTr="003F2FDA">
        <w:tc>
          <w:tcPr>
            <w:tcW w:w="0" w:type="auto"/>
          </w:tcPr>
          <w:p w14:paraId="0A4D6BDD" w14:textId="264D0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  <w:tc>
          <w:tcPr>
            <w:tcW w:w="0" w:type="auto"/>
          </w:tcPr>
          <w:p w14:paraId="572FC01F" w14:textId="73BFA3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5DEA4000" w14:textId="19FD52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Rvivo, Qualcomm, Huawei, HiSilicon, MediaTek Inc., Apple, Nokia</w:t>
            </w:r>
          </w:p>
        </w:tc>
        <w:tc>
          <w:tcPr>
            <w:tcW w:w="0" w:type="auto"/>
          </w:tcPr>
          <w:p w14:paraId="7EA61890" w14:textId="26656C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0940FA" w14:textId="1BF9CA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0F0E89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C5B76C" w14:textId="77777777" w:rsidTr="003F2FDA">
        <w:tc>
          <w:tcPr>
            <w:tcW w:w="0" w:type="auto"/>
          </w:tcPr>
          <w:p w14:paraId="17E14C85" w14:textId="1B1AA9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  <w:tc>
          <w:tcPr>
            <w:tcW w:w="0" w:type="auto"/>
          </w:tcPr>
          <w:p w14:paraId="3941516D" w14:textId="68E6DD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19DD848A" w14:textId="7BDEF7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324F9D" w14:textId="33DCB7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251DB1" w14:textId="356EBB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0DF0D9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278BAC" w14:textId="77777777" w:rsidTr="003F2FDA">
        <w:tc>
          <w:tcPr>
            <w:tcW w:w="0" w:type="auto"/>
          </w:tcPr>
          <w:p w14:paraId="574586C1" w14:textId="112608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  <w:tc>
          <w:tcPr>
            <w:tcW w:w="0" w:type="auto"/>
          </w:tcPr>
          <w:p w14:paraId="214F89C2" w14:textId="7B0E8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0364A3AF" w14:textId="7845C8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46E819A3" w14:textId="28184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2C4A5F" w14:textId="458E62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2B2DF5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20BE25" w14:textId="77777777" w:rsidTr="003F2FDA">
        <w:tc>
          <w:tcPr>
            <w:tcW w:w="0" w:type="auto"/>
          </w:tcPr>
          <w:p w14:paraId="65337071" w14:textId="492B81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  <w:tc>
          <w:tcPr>
            <w:tcW w:w="0" w:type="auto"/>
          </w:tcPr>
          <w:p w14:paraId="016D95E4" w14:textId="250C94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641C0273" w14:textId="6EB86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96DF94" w14:textId="34191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0C01FD" w14:textId="41F483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4BB51C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E242E6" w14:textId="77777777" w:rsidTr="003F2FDA">
        <w:tc>
          <w:tcPr>
            <w:tcW w:w="0" w:type="auto"/>
          </w:tcPr>
          <w:p w14:paraId="75CB15F6" w14:textId="542D2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  <w:tc>
          <w:tcPr>
            <w:tcW w:w="0" w:type="auto"/>
          </w:tcPr>
          <w:p w14:paraId="0B166D31" w14:textId="6445A6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766796C9" w14:textId="5F0A57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10A0BD" w14:textId="2AC22C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F37F73" w14:textId="763907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076D44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33AC00" w14:textId="77777777" w:rsidTr="003F2FDA">
        <w:tc>
          <w:tcPr>
            <w:tcW w:w="0" w:type="auto"/>
          </w:tcPr>
          <w:p w14:paraId="75B9E159" w14:textId="495A3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77070572" w14:textId="260414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6368D8D4" w14:textId="058650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485324F1" w14:textId="0CD19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D08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BF145" w14:textId="60F0AE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</w:tr>
      <w:tr w:rsidR="003F2FDA" w14:paraId="7290B9C4" w14:textId="77777777" w:rsidTr="003F2FDA">
        <w:tc>
          <w:tcPr>
            <w:tcW w:w="0" w:type="auto"/>
          </w:tcPr>
          <w:p w14:paraId="6D131AE6" w14:textId="35337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  <w:tc>
          <w:tcPr>
            <w:tcW w:w="0" w:type="auto"/>
          </w:tcPr>
          <w:p w14:paraId="10FBC917" w14:textId="131F76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265E419C" w14:textId="390484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07D7BD" w14:textId="7D5222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EC2DE1" w14:textId="530A27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5BA8B7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EC8C1C" w14:textId="77777777" w:rsidTr="003F2FDA">
        <w:tc>
          <w:tcPr>
            <w:tcW w:w="0" w:type="auto"/>
          </w:tcPr>
          <w:p w14:paraId="60A36F03" w14:textId="5BC7DB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  <w:tc>
          <w:tcPr>
            <w:tcW w:w="0" w:type="auto"/>
          </w:tcPr>
          <w:p w14:paraId="78E6ABB1" w14:textId="1D39A2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4455964B" w14:textId="471B70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7391CA" w14:textId="02BB79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ACC45B" w14:textId="6D3498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6CF5A5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77107A" w14:textId="77777777" w:rsidTr="003F2FDA">
        <w:tc>
          <w:tcPr>
            <w:tcW w:w="0" w:type="auto"/>
          </w:tcPr>
          <w:p w14:paraId="48CE86AB" w14:textId="4BBFD1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R4-2108253</w:t>
            </w:r>
          </w:p>
        </w:tc>
        <w:tc>
          <w:tcPr>
            <w:tcW w:w="0" w:type="auto"/>
          </w:tcPr>
          <w:p w14:paraId="36111DC5" w14:textId="18CBF9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Core Requirements</w:t>
            </w:r>
          </w:p>
        </w:tc>
        <w:tc>
          <w:tcPr>
            <w:tcW w:w="0" w:type="auto"/>
          </w:tcPr>
          <w:p w14:paraId="49AFEBA1" w14:textId="64295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EF49E4" w14:textId="220A75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F297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77E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B8C911" w14:textId="77777777" w:rsidTr="003F2FDA">
        <w:tc>
          <w:tcPr>
            <w:tcW w:w="0" w:type="auto"/>
          </w:tcPr>
          <w:p w14:paraId="6DCB50D8" w14:textId="620657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  <w:tc>
          <w:tcPr>
            <w:tcW w:w="0" w:type="auto"/>
          </w:tcPr>
          <w:p w14:paraId="2BE96C33" w14:textId="28618B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34E8B293" w14:textId="412C3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E178745" w14:textId="5897EE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AD420D" w14:textId="57A813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5CCBBA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35817E" w14:textId="77777777" w:rsidTr="003F2FDA">
        <w:tc>
          <w:tcPr>
            <w:tcW w:w="0" w:type="auto"/>
          </w:tcPr>
          <w:p w14:paraId="04027465" w14:textId="0FB581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  <w:tc>
          <w:tcPr>
            <w:tcW w:w="0" w:type="auto"/>
          </w:tcPr>
          <w:p w14:paraId="6D37FC30" w14:textId="414877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17D2B1CE" w14:textId="14275E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8FBE2C3" w14:textId="455441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370BC9" w14:textId="4C5F00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54CBF9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7DF7CC" w14:textId="77777777" w:rsidTr="003F2FDA">
        <w:tc>
          <w:tcPr>
            <w:tcW w:w="0" w:type="auto"/>
          </w:tcPr>
          <w:p w14:paraId="0D3972CD" w14:textId="599832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  <w:tc>
          <w:tcPr>
            <w:tcW w:w="0" w:type="auto"/>
          </w:tcPr>
          <w:p w14:paraId="6FF5E8D4" w14:textId="3EDB75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47F1FC5C" w14:textId="0444E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296B2C44" w14:textId="63A41F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DF430" w14:textId="2A676D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53DD93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ACDA1F" w14:textId="77777777" w:rsidTr="003F2FDA">
        <w:tc>
          <w:tcPr>
            <w:tcW w:w="0" w:type="auto"/>
          </w:tcPr>
          <w:p w14:paraId="601B33F8" w14:textId="1C38C6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  <w:tc>
          <w:tcPr>
            <w:tcW w:w="0" w:type="auto"/>
          </w:tcPr>
          <w:p w14:paraId="0EA5A8AF" w14:textId="49337E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0444F128" w14:textId="57882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3E44C1E" w14:textId="1DD22C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490AC4" w14:textId="22F32B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352EE2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89EAE8" w14:textId="77777777" w:rsidTr="003F2FDA">
        <w:tc>
          <w:tcPr>
            <w:tcW w:w="0" w:type="auto"/>
          </w:tcPr>
          <w:p w14:paraId="4DB2C94E" w14:textId="06058A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  <w:tc>
          <w:tcPr>
            <w:tcW w:w="0" w:type="auto"/>
          </w:tcPr>
          <w:p w14:paraId="5EE18AFA" w14:textId="1DB1FB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CSSFintra for HST measurement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0D9D8A44" w14:textId="50068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CMCC</w:t>
            </w:r>
          </w:p>
        </w:tc>
        <w:tc>
          <w:tcPr>
            <w:tcW w:w="0" w:type="auto"/>
          </w:tcPr>
          <w:p w14:paraId="6FCE0653" w14:textId="24DE3B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D5A420" w14:textId="7C8B42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2109525</w:t>
            </w:r>
          </w:p>
        </w:tc>
        <w:tc>
          <w:tcPr>
            <w:tcW w:w="0" w:type="auto"/>
          </w:tcPr>
          <w:p w14:paraId="180630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B67965" w14:textId="77777777" w:rsidTr="003F2FDA">
        <w:tc>
          <w:tcPr>
            <w:tcW w:w="0" w:type="auto"/>
          </w:tcPr>
          <w:p w14:paraId="40EDAB41" w14:textId="775C0C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R4-2108259</w:t>
            </w:r>
          </w:p>
        </w:tc>
        <w:tc>
          <w:tcPr>
            <w:tcW w:w="0" w:type="auto"/>
          </w:tcPr>
          <w:p w14:paraId="78CFA4FE" w14:textId="2169D0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test configurations for NR-U RRM performance requirements</w:t>
            </w:r>
          </w:p>
        </w:tc>
        <w:tc>
          <w:tcPr>
            <w:tcW w:w="0" w:type="auto"/>
          </w:tcPr>
          <w:p w14:paraId="50F98FF2" w14:textId="7379F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141181" w14:textId="29DDDD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F04C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354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0B4759" w14:textId="77777777" w:rsidTr="003F2FDA">
        <w:tc>
          <w:tcPr>
            <w:tcW w:w="0" w:type="auto"/>
          </w:tcPr>
          <w:p w14:paraId="39F0342D" w14:textId="04BCDA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R4-2108260</w:t>
            </w:r>
          </w:p>
        </w:tc>
        <w:tc>
          <w:tcPr>
            <w:tcW w:w="0" w:type="auto"/>
          </w:tcPr>
          <w:p w14:paraId="4F0E6FF9" w14:textId="5C0611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LBT models for NR-U RRM performance requirements</w:t>
            </w:r>
          </w:p>
        </w:tc>
        <w:tc>
          <w:tcPr>
            <w:tcW w:w="0" w:type="auto"/>
          </w:tcPr>
          <w:p w14:paraId="77EA8430" w14:textId="6FE66A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ADE1261" w14:textId="759A09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7417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BA0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879791" w14:textId="77777777" w:rsidTr="003F2FDA">
        <w:tc>
          <w:tcPr>
            <w:tcW w:w="0" w:type="auto"/>
          </w:tcPr>
          <w:p w14:paraId="5D31CACA" w14:textId="13CE7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R4-2108261</w:t>
            </w:r>
          </w:p>
        </w:tc>
        <w:tc>
          <w:tcPr>
            <w:tcW w:w="0" w:type="auto"/>
          </w:tcPr>
          <w:p w14:paraId="5A3D9E38" w14:textId="720EC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 list for NR-U</w:t>
            </w:r>
          </w:p>
        </w:tc>
        <w:tc>
          <w:tcPr>
            <w:tcW w:w="0" w:type="auto"/>
          </w:tcPr>
          <w:p w14:paraId="08EBA755" w14:textId="3C018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7F2B50" w14:textId="215961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AD88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E51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AE5237" w14:textId="77777777" w:rsidTr="003F2FDA">
        <w:tc>
          <w:tcPr>
            <w:tcW w:w="0" w:type="auto"/>
          </w:tcPr>
          <w:p w14:paraId="6682C671" w14:textId="6294DC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R4-2108262</w:t>
            </w:r>
          </w:p>
        </w:tc>
        <w:tc>
          <w:tcPr>
            <w:tcW w:w="0" w:type="auto"/>
          </w:tcPr>
          <w:p w14:paraId="4203D204" w14:textId="03D910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NR-U Test Cases subject to statistical testing</w:t>
            </w:r>
          </w:p>
        </w:tc>
        <w:tc>
          <w:tcPr>
            <w:tcW w:w="0" w:type="auto"/>
          </w:tcPr>
          <w:p w14:paraId="279CABB0" w14:textId="39521C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73364F" w14:textId="1E212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F757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2E6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2C87C0" w14:textId="77777777" w:rsidTr="003F2FDA">
        <w:tc>
          <w:tcPr>
            <w:tcW w:w="0" w:type="auto"/>
          </w:tcPr>
          <w:p w14:paraId="578EE644" w14:textId="4A60B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R4-2108263</w:t>
            </w:r>
          </w:p>
        </w:tc>
        <w:tc>
          <w:tcPr>
            <w:tcW w:w="0" w:type="auto"/>
          </w:tcPr>
          <w:p w14:paraId="202493C0" w14:textId="7ADEC4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3644E672" w14:textId="4F29D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497803" w14:textId="137611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8DC156" w14:textId="3389CF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R4-2110781</w:t>
            </w:r>
          </w:p>
        </w:tc>
        <w:tc>
          <w:tcPr>
            <w:tcW w:w="0" w:type="auto"/>
          </w:tcPr>
          <w:p w14:paraId="4E3EED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746B31" w14:textId="77777777" w:rsidTr="003F2FDA">
        <w:tc>
          <w:tcPr>
            <w:tcW w:w="0" w:type="auto"/>
          </w:tcPr>
          <w:p w14:paraId="46E61233" w14:textId="1840F1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R4-2108264</w:t>
            </w:r>
          </w:p>
        </w:tc>
        <w:tc>
          <w:tcPr>
            <w:tcW w:w="0" w:type="auto"/>
          </w:tcPr>
          <w:p w14:paraId="0355054C" w14:textId="0E7F4A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CCA model for NR-U</w:t>
            </w:r>
          </w:p>
        </w:tc>
        <w:tc>
          <w:tcPr>
            <w:tcW w:w="0" w:type="auto"/>
          </w:tcPr>
          <w:p w14:paraId="6FB8F51F" w14:textId="446A0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A08F2A" w14:textId="32E8AA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A11434" w14:textId="22E7BE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R4-2109276</w:t>
            </w:r>
          </w:p>
        </w:tc>
        <w:tc>
          <w:tcPr>
            <w:tcW w:w="0" w:type="auto"/>
          </w:tcPr>
          <w:p w14:paraId="0D90CF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B6C104" w14:textId="77777777" w:rsidTr="003F2FDA">
        <w:tc>
          <w:tcPr>
            <w:tcW w:w="0" w:type="auto"/>
          </w:tcPr>
          <w:p w14:paraId="22ED9464" w14:textId="331785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R4-2108265</w:t>
            </w:r>
          </w:p>
        </w:tc>
        <w:tc>
          <w:tcPr>
            <w:tcW w:w="0" w:type="auto"/>
          </w:tcPr>
          <w:p w14:paraId="0F627AC7" w14:textId="28721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500CCB7B" w14:textId="3B08E4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E70773" w14:textId="5F267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15917B" w14:textId="61E8A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R4-2111242</w:t>
            </w:r>
          </w:p>
        </w:tc>
        <w:tc>
          <w:tcPr>
            <w:tcW w:w="0" w:type="auto"/>
          </w:tcPr>
          <w:p w14:paraId="657AF9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1E5B2E" w14:textId="77777777" w:rsidTr="003F2FDA">
        <w:tc>
          <w:tcPr>
            <w:tcW w:w="0" w:type="auto"/>
          </w:tcPr>
          <w:p w14:paraId="38B08575" w14:textId="3F9CF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R4-2108266</w:t>
            </w:r>
          </w:p>
        </w:tc>
        <w:tc>
          <w:tcPr>
            <w:tcW w:w="0" w:type="auto"/>
          </w:tcPr>
          <w:p w14:paraId="66FCA614" w14:textId="02B950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HO test cases for NR-U</w:t>
            </w:r>
          </w:p>
        </w:tc>
        <w:tc>
          <w:tcPr>
            <w:tcW w:w="0" w:type="auto"/>
          </w:tcPr>
          <w:p w14:paraId="057C3F89" w14:textId="1A454C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9E1E53" w14:textId="6F9C4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FE086D" w14:textId="59AA15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R4-2110329</w:t>
            </w:r>
          </w:p>
        </w:tc>
        <w:tc>
          <w:tcPr>
            <w:tcW w:w="0" w:type="auto"/>
          </w:tcPr>
          <w:p w14:paraId="229639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BBA0DA" w14:textId="77777777" w:rsidTr="003F2FDA">
        <w:tc>
          <w:tcPr>
            <w:tcW w:w="0" w:type="auto"/>
          </w:tcPr>
          <w:p w14:paraId="4D6755DA" w14:textId="0316B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R4-2108267</w:t>
            </w:r>
          </w:p>
        </w:tc>
        <w:tc>
          <w:tcPr>
            <w:tcW w:w="0" w:type="auto"/>
          </w:tcPr>
          <w:p w14:paraId="105578D8" w14:textId="194FB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3A09B87B" w14:textId="235441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F72180" w14:textId="72576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CCE4AC" w14:textId="1D484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R4-2111243</w:t>
            </w:r>
          </w:p>
        </w:tc>
        <w:tc>
          <w:tcPr>
            <w:tcW w:w="0" w:type="auto"/>
          </w:tcPr>
          <w:p w14:paraId="6F6D64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068647" w14:textId="77777777" w:rsidTr="003F2FDA">
        <w:tc>
          <w:tcPr>
            <w:tcW w:w="0" w:type="auto"/>
          </w:tcPr>
          <w:p w14:paraId="4C355506" w14:textId="3B5A3B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R4-2108268</w:t>
            </w:r>
          </w:p>
        </w:tc>
        <w:tc>
          <w:tcPr>
            <w:tcW w:w="0" w:type="auto"/>
          </w:tcPr>
          <w:p w14:paraId="350BB553" w14:textId="0FACF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1D380B72" w14:textId="7A4B83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1BC32C" w14:textId="3E0B6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1B2FA5" w14:textId="55934D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R4-2109280</w:t>
            </w:r>
          </w:p>
        </w:tc>
        <w:tc>
          <w:tcPr>
            <w:tcW w:w="0" w:type="auto"/>
          </w:tcPr>
          <w:p w14:paraId="3BFFC3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70F22A" w14:textId="77777777" w:rsidTr="003F2FDA">
        <w:tc>
          <w:tcPr>
            <w:tcW w:w="0" w:type="auto"/>
          </w:tcPr>
          <w:p w14:paraId="14139D58" w14:textId="50071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R4-2108269</w:t>
            </w:r>
          </w:p>
        </w:tc>
        <w:tc>
          <w:tcPr>
            <w:tcW w:w="0" w:type="auto"/>
          </w:tcPr>
          <w:p w14:paraId="4F87F729" w14:textId="3ACF5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Re-establishment for NR-U from NR to NRU</w:t>
            </w:r>
          </w:p>
        </w:tc>
        <w:tc>
          <w:tcPr>
            <w:tcW w:w="0" w:type="auto"/>
          </w:tcPr>
          <w:p w14:paraId="2E21B098" w14:textId="3F8D0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8082BF" w14:textId="200DB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24B6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683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42944D" w14:textId="77777777" w:rsidTr="003F2FDA">
        <w:tc>
          <w:tcPr>
            <w:tcW w:w="0" w:type="auto"/>
          </w:tcPr>
          <w:p w14:paraId="3CC1C49D" w14:textId="06400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R4-2108270</w:t>
            </w:r>
          </w:p>
        </w:tc>
        <w:tc>
          <w:tcPr>
            <w:tcW w:w="0" w:type="auto"/>
          </w:tcPr>
          <w:p w14:paraId="70A08CEE" w14:textId="608FE9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TC of RRC connection release with redirection for NR-U</w:t>
            </w:r>
          </w:p>
        </w:tc>
        <w:tc>
          <w:tcPr>
            <w:tcW w:w="0" w:type="auto"/>
          </w:tcPr>
          <w:p w14:paraId="5A4B74C1" w14:textId="0C0E3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CAF857" w14:textId="19895B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A5EE7B" w14:textId="458E20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R4-2110331</w:t>
            </w:r>
          </w:p>
        </w:tc>
        <w:tc>
          <w:tcPr>
            <w:tcW w:w="0" w:type="auto"/>
          </w:tcPr>
          <w:p w14:paraId="7CBACC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09C29F" w14:textId="77777777" w:rsidTr="003F2FDA">
        <w:tc>
          <w:tcPr>
            <w:tcW w:w="0" w:type="auto"/>
          </w:tcPr>
          <w:p w14:paraId="74CC7EC2" w14:textId="367C2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R4-2108271</w:t>
            </w:r>
          </w:p>
        </w:tc>
        <w:tc>
          <w:tcPr>
            <w:tcW w:w="0" w:type="auto"/>
          </w:tcPr>
          <w:p w14:paraId="6427C4D2" w14:textId="550225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 in 38.133</w:t>
            </w:r>
          </w:p>
        </w:tc>
        <w:tc>
          <w:tcPr>
            <w:tcW w:w="0" w:type="auto"/>
          </w:tcPr>
          <w:p w14:paraId="64B69F4D" w14:textId="4E6053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0A4635" w14:textId="60679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34350D" w14:textId="0088C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R4-2111307</w:t>
            </w:r>
          </w:p>
        </w:tc>
        <w:tc>
          <w:tcPr>
            <w:tcW w:w="0" w:type="auto"/>
          </w:tcPr>
          <w:p w14:paraId="53E3E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5938BC" w14:textId="77777777" w:rsidTr="003F2FDA">
        <w:tc>
          <w:tcPr>
            <w:tcW w:w="0" w:type="auto"/>
          </w:tcPr>
          <w:p w14:paraId="06A758A9" w14:textId="10E23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R4-2108272</w:t>
            </w:r>
          </w:p>
        </w:tc>
        <w:tc>
          <w:tcPr>
            <w:tcW w:w="0" w:type="auto"/>
          </w:tcPr>
          <w:p w14:paraId="5D01090F" w14:textId="507FC4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Random Access test cases with CCA</w:t>
            </w:r>
          </w:p>
        </w:tc>
        <w:tc>
          <w:tcPr>
            <w:tcW w:w="0" w:type="auto"/>
          </w:tcPr>
          <w:p w14:paraId="0BC57119" w14:textId="50984B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908E18" w14:textId="7D88D0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A80988" w14:textId="04A8C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R4-2109281</w:t>
            </w:r>
          </w:p>
        </w:tc>
        <w:tc>
          <w:tcPr>
            <w:tcW w:w="0" w:type="auto"/>
          </w:tcPr>
          <w:p w14:paraId="2D8285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FB7099" w14:textId="77777777" w:rsidTr="003F2FDA">
        <w:tc>
          <w:tcPr>
            <w:tcW w:w="0" w:type="auto"/>
          </w:tcPr>
          <w:p w14:paraId="17AFDE92" w14:textId="0A1B62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R4-2108273</w:t>
            </w:r>
          </w:p>
        </w:tc>
        <w:tc>
          <w:tcPr>
            <w:tcW w:w="0" w:type="auto"/>
          </w:tcPr>
          <w:p w14:paraId="50FA4BD3" w14:textId="57AABF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2D3BADC1" w14:textId="4C804C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857F41" w14:textId="710CC8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6FDF04" w14:textId="1285E7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R4-2110653</w:t>
            </w:r>
          </w:p>
        </w:tc>
        <w:tc>
          <w:tcPr>
            <w:tcW w:w="0" w:type="auto"/>
          </w:tcPr>
          <w:p w14:paraId="57CB86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5454FD" w14:textId="77777777" w:rsidTr="003F2FDA">
        <w:tc>
          <w:tcPr>
            <w:tcW w:w="0" w:type="auto"/>
          </w:tcPr>
          <w:p w14:paraId="16EE3FB7" w14:textId="604D2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R4-2108274</w:t>
            </w:r>
          </w:p>
        </w:tc>
        <w:tc>
          <w:tcPr>
            <w:tcW w:w="0" w:type="auto"/>
          </w:tcPr>
          <w:p w14:paraId="4D0F0607" w14:textId="0B1A98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transmit timing tests</w:t>
            </w:r>
          </w:p>
        </w:tc>
        <w:tc>
          <w:tcPr>
            <w:tcW w:w="0" w:type="auto"/>
          </w:tcPr>
          <w:p w14:paraId="54671D5F" w14:textId="164E90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EB5C2" w14:textId="5EFB4D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EF8AB4" w14:textId="69EC28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R4-2111308</w:t>
            </w:r>
          </w:p>
        </w:tc>
        <w:tc>
          <w:tcPr>
            <w:tcW w:w="0" w:type="auto"/>
          </w:tcPr>
          <w:p w14:paraId="74A8C9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A0DFC8" w14:textId="77777777" w:rsidTr="003F2FDA">
        <w:tc>
          <w:tcPr>
            <w:tcW w:w="0" w:type="auto"/>
          </w:tcPr>
          <w:p w14:paraId="4DF14E31" w14:textId="2EB5F2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R4-2108275</w:t>
            </w:r>
          </w:p>
        </w:tc>
        <w:tc>
          <w:tcPr>
            <w:tcW w:w="0" w:type="auto"/>
          </w:tcPr>
          <w:p w14:paraId="3D518D1C" w14:textId="1535E7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with consistent UL LBT failures</w:t>
            </w:r>
          </w:p>
        </w:tc>
        <w:tc>
          <w:tcPr>
            <w:tcW w:w="0" w:type="auto"/>
          </w:tcPr>
          <w:p w14:paraId="7C9F46CE" w14:textId="50117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6C52A9" w14:textId="4A59BE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ABE0C2" w14:textId="6FF854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R4-2111309</w:t>
            </w:r>
          </w:p>
        </w:tc>
        <w:tc>
          <w:tcPr>
            <w:tcW w:w="0" w:type="auto"/>
          </w:tcPr>
          <w:p w14:paraId="07DA31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4BAF74" w14:textId="77777777" w:rsidTr="003F2FDA">
        <w:tc>
          <w:tcPr>
            <w:tcW w:w="0" w:type="auto"/>
          </w:tcPr>
          <w:p w14:paraId="461B844D" w14:textId="2F96CC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R4-2108276</w:t>
            </w:r>
          </w:p>
        </w:tc>
        <w:tc>
          <w:tcPr>
            <w:tcW w:w="0" w:type="auto"/>
          </w:tcPr>
          <w:p w14:paraId="28AF46E1" w14:textId="473348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addtion for NR-U</w:t>
            </w:r>
          </w:p>
        </w:tc>
        <w:tc>
          <w:tcPr>
            <w:tcW w:w="0" w:type="auto"/>
          </w:tcPr>
          <w:p w14:paraId="673EF576" w14:textId="158422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5B93E5" w14:textId="092A58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45A4D6" w14:textId="387F5A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R4-2110332</w:t>
            </w:r>
          </w:p>
        </w:tc>
        <w:tc>
          <w:tcPr>
            <w:tcW w:w="0" w:type="auto"/>
          </w:tcPr>
          <w:p w14:paraId="6BD18E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E81172" w14:textId="77777777" w:rsidTr="003F2FDA">
        <w:tc>
          <w:tcPr>
            <w:tcW w:w="0" w:type="auto"/>
          </w:tcPr>
          <w:p w14:paraId="7587848C" w14:textId="6BF1F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R4-2108277</w:t>
            </w:r>
          </w:p>
        </w:tc>
        <w:tc>
          <w:tcPr>
            <w:tcW w:w="0" w:type="auto"/>
          </w:tcPr>
          <w:p w14:paraId="6AF4EB03" w14:textId="3C000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activation TC</w:t>
            </w:r>
          </w:p>
        </w:tc>
        <w:tc>
          <w:tcPr>
            <w:tcW w:w="0" w:type="auto"/>
          </w:tcPr>
          <w:p w14:paraId="50E8D18B" w14:textId="677365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BB9A4A" w14:textId="51066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1AC5B9" w14:textId="7CB7F6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R4-2110963</w:t>
            </w:r>
          </w:p>
        </w:tc>
        <w:tc>
          <w:tcPr>
            <w:tcW w:w="0" w:type="auto"/>
          </w:tcPr>
          <w:p w14:paraId="742036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F008D2" w14:textId="77777777" w:rsidTr="003F2FDA">
        <w:tc>
          <w:tcPr>
            <w:tcW w:w="0" w:type="auto"/>
          </w:tcPr>
          <w:p w14:paraId="04F5ED91" w14:textId="438F5A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R4-2108278</w:t>
            </w:r>
          </w:p>
        </w:tc>
        <w:tc>
          <w:tcPr>
            <w:tcW w:w="0" w:type="auto"/>
          </w:tcPr>
          <w:p w14:paraId="69A794C9" w14:textId="6DA0D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Other interruption TC</w:t>
            </w:r>
          </w:p>
        </w:tc>
        <w:tc>
          <w:tcPr>
            <w:tcW w:w="0" w:type="auto"/>
          </w:tcPr>
          <w:p w14:paraId="5D03DD4D" w14:textId="4F4E99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4DBD98" w14:textId="156DC8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6F5C44" w14:textId="2FC2D6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R4-2110964</w:t>
            </w:r>
          </w:p>
        </w:tc>
        <w:tc>
          <w:tcPr>
            <w:tcW w:w="0" w:type="auto"/>
          </w:tcPr>
          <w:p w14:paraId="203373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D7A320" w14:textId="77777777" w:rsidTr="003F2FDA">
        <w:tc>
          <w:tcPr>
            <w:tcW w:w="0" w:type="auto"/>
          </w:tcPr>
          <w:p w14:paraId="7433A01A" w14:textId="5C99D7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R4-2108279</w:t>
            </w:r>
          </w:p>
        </w:tc>
        <w:tc>
          <w:tcPr>
            <w:tcW w:w="0" w:type="auto"/>
          </w:tcPr>
          <w:p w14:paraId="7B91EA85" w14:textId="14FF1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27DEF1DF" w14:textId="19AEA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F1ADBD" w14:textId="5D9DB5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A2E835" w14:textId="0652B2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R4-2110652</w:t>
            </w:r>
          </w:p>
        </w:tc>
        <w:tc>
          <w:tcPr>
            <w:tcW w:w="0" w:type="auto"/>
          </w:tcPr>
          <w:p w14:paraId="6CB2E3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33AE64" w14:textId="77777777" w:rsidTr="003F2FDA">
        <w:tc>
          <w:tcPr>
            <w:tcW w:w="0" w:type="auto"/>
          </w:tcPr>
          <w:p w14:paraId="201D0684" w14:textId="5BB61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R4-2108280</w:t>
            </w:r>
          </w:p>
        </w:tc>
        <w:tc>
          <w:tcPr>
            <w:tcW w:w="0" w:type="auto"/>
          </w:tcPr>
          <w:p w14:paraId="148FBDD0" w14:textId="74AF8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Inter-RAT measurement for NR-U</w:t>
            </w:r>
          </w:p>
        </w:tc>
        <w:tc>
          <w:tcPr>
            <w:tcW w:w="0" w:type="auto"/>
          </w:tcPr>
          <w:p w14:paraId="69718F74" w14:textId="0BD81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994C80" w14:textId="7D394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18B1E7" w14:textId="188653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R4-2110333</w:t>
            </w:r>
          </w:p>
        </w:tc>
        <w:tc>
          <w:tcPr>
            <w:tcW w:w="0" w:type="auto"/>
          </w:tcPr>
          <w:p w14:paraId="766DB7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055302" w14:textId="77777777" w:rsidTr="003F2FDA">
        <w:tc>
          <w:tcPr>
            <w:tcW w:w="0" w:type="auto"/>
          </w:tcPr>
          <w:p w14:paraId="0CB8BB08" w14:textId="1D4E3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R4-2108281</w:t>
            </w:r>
          </w:p>
        </w:tc>
        <w:tc>
          <w:tcPr>
            <w:tcW w:w="0" w:type="auto"/>
          </w:tcPr>
          <w:p w14:paraId="25EBD2C3" w14:textId="5CFD48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procedure TC</w:t>
            </w:r>
          </w:p>
        </w:tc>
        <w:tc>
          <w:tcPr>
            <w:tcW w:w="0" w:type="auto"/>
          </w:tcPr>
          <w:p w14:paraId="630146CC" w14:textId="7BC53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05F6A5" w14:textId="58A0C0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D3FF6B" w14:textId="2A14AA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R4-2110965</w:t>
            </w:r>
          </w:p>
        </w:tc>
        <w:tc>
          <w:tcPr>
            <w:tcW w:w="0" w:type="auto"/>
          </w:tcPr>
          <w:p w14:paraId="1DFA7F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CB6791" w14:textId="77777777" w:rsidTr="003F2FDA">
        <w:tc>
          <w:tcPr>
            <w:tcW w:w="0" w:type="auto"/>
          </w:tcPr>
          <w:p w14:paraId="18658E42" w14:textId="475107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R4-2108282</w:t>
            </w:r>
          </w:p>
        </w:tc>
        <w:tc>
          <w:tcPr>
            <w:tcW w:w="0" w:type="auto"/>
          </w:tcPr>
          <w:p w14:paraId="0B0F346D" w14:textId="0AA92E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615AE0C9" w14:textId="175BF3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6E58C8" w14:textId="3D906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50E1BA" w14:textId="69213E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R4-2111245</w:t>
            </w:r>
          </w:p>
        </w:tc>
        <w:tc>
          <w:tcPr>
            <w:tcW w:w="0" w:type="auto"/>
          </w:tcPr>
          <w:p w14:paraId="73F053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F9F312" w14:textId="77777777" w:rsidTr="003F2FDA">
        <w:tc>
          <w:tcPr>
            <w:tcW w:w="0" w:type="auto"/>
          </w:tcPr>
          <w:p w14:paraId="122C4ADB" w14:textId="57EEF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R4-2108283</w:t>
            </w:r>
          </w:p>
        </w:tc>
        <w:tc>
          <w:tcPr>
            <w:tcW w:w="0" w:type="auto"/>
          </w:tcPr>
          <w:p w14:paraId="48407A4A" w14:textId="04858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TCs for RSSI and CO measurement accuracy in NR-U R16</w:t>
            </w:r>
          </w:p>
        </w:tc>
        <w:tc>
          <w:tcPr>
            <w:tcW w:w="0" w:type="auto"/>
          </w:tcPr>
          <w:p w14:paraId="6CA054B4" w14:textId="12F1CA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DE65D7" w14:textId="60FF12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F5CB0A" w14:textId="347FA4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R4-2109302</w:t>
            </w:r>
          </w:p>
        </w:tc>
        <w:tc>
          <w:tcPr>
            <w:tcW w:w="0" w:type="auto"/>
          </w:tcPr>
          <w:p w14:paraId="6B7B01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772003" w14:textId="77777777" w:rsidTr="003F2FDA">
        <w:tc>
          <w:tcPr>
            <w:tcW w:w="0" w:type="auto"/>
          </w:tcPr>
          <w:p w14:paraId="4637AE1E" w14:textId="5213C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R4-2108284</w:t>
            </w:r>
          </w:p>
        </w:tc>
        <w:tc>
          <w:tcPr>
            <w:tcW w:w="0" w:type="auto"/>
          </w:tcPr>
          <w:p w14:paraId="611F8F69" w14:textId="5C5F12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accuracy TC</w:t>
            </w:r>
          </w:p>
        </w:tc>
        <w:tc>
          <w:tcPr>
            <w:tcW w:w="0" w:type="auto"/>
          </w:tcPr>
          <w:p w14:paraId="12CD992C" w14:textId="465DF4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79E148" w14:textId="1D82AC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C47F1F" w14:textId="3924A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R4-2110966</w:t>
            </w:r>
          </w:p>
        </w:tc>
        <w:tc>
          <w:tcPr>
            <w:tcW w:w="0" w:type="auto"/>
          </w:tcPr>
          <w:p w14:paraId="474D74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80DCDD" w14:textId="77777777" w:rsidTr="003F2FDA">
        <w:tc>
          <w:tcPr>
            <w:tcW w:w="0" w:type="auto"/>
          </w:tcPr>
          <w:p w14:paraId="43E9FA27" w14:textId="32A600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R4-2108285</w:t>
            </w:r>
          </w:p>
        </w:tc>
        <w:tc>
          <w:tcPr>
            <w:tcW w:w="0" w:type="auto"/>
          </w:tcPr>
          <w:p w14:paraId="022E72A1" w14:textId="25777F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test cases for IAB-MT</w:t>
            </w:r>
          </w:p>
        </w:tc>
        <w:tc>
          <w:tcPr>
            <w:tcW w:w="0" w:type="auto"/>
          </w:tcPr>
          <w:p w14:paraId="4AF03067" w14:textId="74724C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B7DB5CF" w14:textId="5FE35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B4C7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A2D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CA539F" w14:textId="77777777" w:rsidTr="003F2FDA">
        <w:tc>
          <w:tcPr>
            <w:tcW w:w="0" w:type="auto"/>
          </w:tcPr>
          <w:p w14:paraId="62036C7C" w14:textId="09F6DE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  <w:tc>
          <w:tcPr>
            <w:tcW w:w="0" w:type="auto"/>
          </w:tcPr>
          <w:p w14:paraId="3865C6E9" w14:textId="5ED0B7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338CB33C" w14:textId="082BD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C4CF6D" w14:textId="14DC9E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565F25" w14:textId="6EB517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508CBA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A560D8" w14:textId="77777777" w:rsidTr="003F2FDA">
        <w:tc>
          <w:tcPr>
            <w:tcW w:w="0" w:type="auto"/>
          </w:tcPr>
          <w:p w14:paraId="6CFBACBD" w14:textId="54810B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R4-2108287</w:t>
            </w:r>
          </w:p>
        </w:tc>
        <w:tc>
          <w:tcPr>
            <w:tcW w:w="0" w:type="auto"/>
          </w:tcPr>
          <w:p w14:paraId="0E1ECD5E" w14:textId="75A896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based RLM tests for LA IAB-MT in TS 38.174</w:t>
            </w:r>
          </w:p>
        </w:tc>
        <w:tc>
          <w:tcPr>
            <w:tcW w:w="0" w:type="auto"/>
          </w:tcPr>
          <w:p w14:paraId="4EB9489E" w14:textId="5F980E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23BB74" w14:textId="676C7A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DB13C1" w14:textId="47B2C2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R4-2111302</w:t>
            </w:r>
          </w:p>
        </w:tc>
        <w:tc>
          <w:tcPr>
            <w:tcW w:w="0" w:type="auto"/>
          </w:tcPr>
          <w:p w14:paraId="0D9198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80E505" w14:textId="77777777" w:rsidTr="003F2FDA">
        <w:tc>
          <w:tcPr>
            <w:tcW w:w="0" w:type="auto"/>
          </w:tcPr>
          <w:p w14:paraId="4C183505" w14:textId="2ADEDF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R4-2108288</w:t>
            </w:r>
          </w:p>
        </w:tc>
        <w:tc>
          <w:tcPr>
            <w:tcW w:w="0" w:type="auto"/>
          </w:tcPr>
          <w:p w14:paraId="57B6E8BE" w14:textId="43335C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0" w:type="auto"/>
          </w:tcPr>
          <w:p w14:paraId="1F0B9864" w14:textId="24751A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E2063A" w14:textId="3B7DD9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15A7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493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219B74" w14:textId="77777777" w:rsidTr="003F2FDA">
        <w:tc>
          <w:tcPr>
            <w:tcW w:w="0" w:type="auto"/>
          </w:tcPr>
          <w:p w14:paraId="1117E276" w14:textId="57559E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  <w:tc>
          <w:tcPr>
            <w:tcW w:w="0" w:type="auto"/>
          </w:tcPr>
          <w:p w14:paraId="5C577526" w14:textId="0A9BB0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22361A0F" w14:textId="11BC0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927078" w14:textId="76059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F155DA" w14:textId="508B7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317777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29E169" w14:textId="77777777" w:rsidTr="003F2FDA">
        <w:tc>
          <w:tcPr>
            <w:tcW w:w="0" w:type="auto"/>
          </w:tcPr>
          <w:p w14:paraId="665C41AA" w14:textId="18B94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R4-2108290</w:t>
            </w:r>
          </w:p>
        </w:tc>
        <w:tc>
          <w:tcPr>
            <w:tcW w:w="0" w:type="auto"/>
          </w:tcPr>
          <w:p w14:paraId="7C4FFFBB" w14:textId="1769AD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core requirement maintenance of Direct SCell Activation</w:t>
            </w:r>
          </w:p>
        </w:tc>
        <w:tc>
          <w:tcPr>
            <w:tcW w:w="0" w:type="auto"/>
          </w:tcPr>
          <w:p w14:paraId="2412A099" w14:textId="4C4399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A7C434" w14:textId="585903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1EE8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194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92EBDF" w14:textId="77777777" w:rsidTr="003F2FDA">
        <w:tc>
          <w:tcPr>
            <w:tcW w:w="0" w:type="auto"/>
          </w:tcPr>
          <w:p w14:paraId="627FF570" w14:textId="096FB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R4-2108291</w:t>
            </w:r>
          </w:p>
        </w:tc>
        <w:tc>
          <w:tcPr>
            <w:tcW w:w="0" w:type="auto"/>
          </w:tcPr>
          <w:p w14:paraId="61F7BAC1" w14:textId="1CD37E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77C45B9F" w14:textId="78960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FBD6FA" w14:textId="2F6CB1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73042B" w14:textId="77D3F7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2173CD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E0B7B2" w14:textId="77777777" w:rsidTr="003F2FDA">
        <w:tc>
          <w:tcPr>
            <w:tcW w:w="0" w:type="auto"/>
          </w:tcPr>
          <w:p w14:paraId="7CB8154A" w14:textId="2AF3F3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  <w:tc>
          <w:tcPr>
            <w:tcW w:w="0" w:type="auto"/>
          </w:tcPr>
          <w:p w14:paraId="3D15A0EF" w14:textId="6BC57C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01CBBDC8" w14:textId="123BF7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03C43AE" w14:textId="218134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FD0929" w14:textId="74C980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605535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9C4CE6" w14:textId="77777777" w:rsidTr="003F2FDA">
        <w:tc>
          <w:tcPr>
            <w:tcW w:w="0" w:type="auto"/>
          </w:tcPr>
          <w:p w14:paraId="38E70845" w14:textId="153F02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  <w:tc>
          <w:tcPr>
            <w:tcW w:w="0" w:type="auto"/>
          </w:tcPr>
          <w:p w14:paraId="12350A4C" w14:textId="2D5668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17D8C72D" w14:textId="66F8F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5DBA59" w14:textId="78C6C0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C2E098" w14:textId="7BC6A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1F2EEF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437B2F" w14:textId="77777777" w:rsidTr="003F2FDA">
        <w:tc>
          <w:tcPr>
            <w:tcW w:w="0" w:type="auto"/>
          </w:tcPr>
          <w:p w14:paraId="65DD8B30" w14:textId="13D962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R4-2108294</w:t>
            </w:r>
          </w:p>
        </w:tc>
        <w:tc>
          <w:tcPr>
            <w:tcW w:w="0" w:type="auto"/>
          </w:tcPr>
          <w:p w14:paraId="7F3192E4" w14:textId="159D5F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0" w:type="auto"/>
          </w:tcPr>
          <w:p w14:paraId="2BDD2898" w14:textId="515D9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6B1B1F" w14:textId="0F828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FC4E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FEC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BE8F59" w14:textId="77777777" w:rsidTr="003F2FDA">
        <w:tc>
          <w:tcPr>
            <w:tcW w:w="0" w:type="auto"/>
          </w:tcPr>
          <w:p w14:paraId="1EFF9D67" w14:textId="068DF3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  <w:tc>
          <w:tcPr>
            <w:tcW w:w="0" w:type="auto"/>
          </w:tcPr>
          <w:p w14:paraId="4F46346F" w14:textId="0EB873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5356731F" w14:textId="553103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8B3C36" w14:textId="545BE6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91B631" w14:textId="6493D8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6F072F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1DF53B" w14:textId="77777777" w:rsidTr="003F2FDA">
        <w:tc>
          <w:tcPr>
            <w:tcW w:w="0" w:type="auto"/>
          </w:tcPr>
          <w:p w14:paraId="38BAA450" w14:textId="1955CB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  <w:tc>
          <w:tcPr>
            <w:tcW w:w="0" w:type="auto"/>
          </w:tcPr>
          <w:p w14:paraId="6B3E705E" w14:textId="0B6AC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5569C826" w14:textId="1B630E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6303956" w14:textId="424214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488CA" w14:textId="7C2C00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15D05A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92B146" w14:textId="77777777" w:rsidTr="003F2FDA">
        <w:tc>
          <w:tcPr>
            <w:tcW w:w="0" w:type="auto"/>
          </w:tcPr>
          <w:p w14:paraId="3B180815" w14:textId="35A78D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R4-2108297</w:t>
            </w:r>
          </w:p>
        </w:tc>
        <w:tc>
          <w:tcPr>
            <w:tcW w:w="0" w:type="auto"/>
          </w:tcPr>
          <w:p w14:paraId="23FAF40F" w14:textId="77DD84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6D71A289" w14:textId="0838A7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755FB9" w14:textId="008B8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E62316" w14:textId="04453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0" w:type="auto"/>
          </w:tcPr>
          <w:p w14:paraId="37DCC5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451B82" w14:textId="77777777" w:rsidTr="003F2FDA">
        <w:tc>
          <w:tcPr>
            <w:tcW w:w="0" w:type="auto"/>
          </w:tcPr>
          <w:p w14:paraId="5D08F68C" w14:textId="7C3D3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  <w:tc>
          <w:tcPr>
            <w:tcW w:w="0" w:type="auto"/>
          </w:tcPr>
          <w:p w14:paraId="3BE73612" w14:textId="52CDF8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301228E1" w14:textId="42C813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3B71F7F" w14:textId="10B32F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402A38" w14:textId="452C0E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2FA09371" w14:textId="46321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50DED4DF" w14:textId="77777777" w:rsidTr="003F2FDA">
        <w:tc>
          <w:tcPr>
            <w:tcW w:w="0" w:type="auto"/>
          </w:tcPr>
          <w:p w14:paraId="7662316C" w14:textId="0F9960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R4-2108299</w:t>
            </w:r>
          </w:p>
        </w:tc>
        <w:tc>
          <w:tcPr>
            <w:tcW w:w="0" w:type="auto"/>
          </w:tcPr>
          <w:p w14:paraId="300EF279" w14:textId="0A161C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4878D7B6" w14:textId="0D41F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EF82D18" w14:textId="37AAA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E6D299" w14:textId="28F17F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2A3277" w14:textId="53C4D2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R4-2108040</w:t>
            </w:r>
          </w:p>
        </w:tc>
      </w:tr>
      <w:tr w:rsidR="003F2FDA" w14:paraId="06645D61" w14:textId="77777777" w:rsidTr="003F2FDA">
        <w:tc>
          <w:tcPr>
            <w:tcW w:w="0" w:type="auto"/>
          </w:tcPr>
          <w:p w14:paraId="6741F243" w14:textId="535EFB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R4-2108300</w:t>
            </w:r>
          </w:p>
        </w:tc>
        <w:tc>
          <w:tcPr>
            <w:tcW w:w="0" w:type="auto"/>
          </w:tcPr>
          <w:p w14:paraId="67F7D66B" w14:textId="7DE70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29E9BE29" w14:textId="220F4D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0730E4F8" w14:textId="401604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CCA8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4AE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D1B587" w14:textId="77777777" w:rsidTr="003F2FDA">
        <w:tc>
          <w:tcPr>
            <w:tcW w:w="0" w:type="auto"/>
          </w:tcPr>
          <w:p w14:paraId="4F032BCD" w14:textId="342DC3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R4-2108301</w:t>
            </w:r>
          </w:p>
        </w:tc>
        <w:tc>
          <w:tcPr>
            <w:tcW w:w="0" w:type="auto"/>
          </w:tcPr>
          <w:p w14:paraId="47B445C4" w14:textId="5AA750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69E5586D" w14:textId="5FDA56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1E7E40D7" w14:textId="5636F6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A39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D6C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2F4A77" w14:textId="77777777" w:rsidTr="003F2FDA">
        <w:tc>
          <w:tcPr>
            <w:tcW w:w="0" w:type="auto"/>
          </w:tcPr>
          <w:p w14:paraId="326BC45E" w14:textId="0348A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R4-2108302</w:t>
            </w:r>
          </w:p>
        </w:tc>
        <w:tc>
          <w:tcPr>
            <w:tcW w:w="0" w:type="auto"/>
          </w:tcPr>
          <w:p w14:paraId="6B59141A" w14:textId="15AC86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53650E00" w14:textId="16AAF1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D6E6D8" w14:textId="3702A5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62EC4C" w14:textId="7B8713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R4-2110884</w:t>
            </w:r>
          </w:p>
        </w:tc>
        <w:tc>
          <w:tcPr>
            <w:tcW w:w="0" w:type="auto"/>
          </w:tcPr>
          <w:p w14:paraId="370FF4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59B8BE" w14:textId="77777777" w:rsidTr="003F2FDA">
        <w:tc>
          <w:tcPr>
            <w:tcW w:w="0" w:type="auto"/>
          </w:tcPr>
          <w:p w14:paraId="3BEEE90A" w14:textId="26114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R4-2108303</w:t>
            </w:r>
          </w:p>
        </w:tc>
        <w:tc>
          <w:tcPr>
            <w:tcW w:w="0" w:type="auto"/>
          </w:tcPr>
          <w:p w14:paraId="576EF1BC" w14:textId="00889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563C8F9D" w14:textId="13830B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5E5D76" w14:textId="255FD5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34797D" w14:textId="689DD9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R4-2111344</w:t>
            </w:r>
          </w:p>
        </w:tc>
        <w:tc>
          <w:tcPr>
            <w:tcW w:w="0" w:type="auto"/>
          </w:tcPr>
          <w:p w14:paraId="2725B9E8" w14:textId="0AAF8A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R4-2108041</w:t>
            </w:r>
          </w:p>
        </w:tc>
      </w:tr>
      <w:tr w:rsidR="003F2FDA" w14:paraId="30C06585" w14:textId="77777777" w:rsidTr="003F2FDA">
        <w:tc>
          <w:tcPr>
            <w:tcW w:w="0" w:type="auto"/>
          </w:tcPr>
          <w:p w14:paraId="7EFF9362" w14:textId="600361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R4-2108304</w:t>
            </w:r>
          </w:p>
        </w:tc>
        <w:tc>
          <w:tcPr>
            <w:tcW w:w="0" w:type="auto"/>
          </w:tcPr>
          <w:p w14:paraId="2DC614DB" w14:textId="7CB6CE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0" w:type="auto"/>
          </w:tcPr>
          <w:p w14:paraId="231AF1F3" w14:textId="0C1B42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BC0A954" w14:textId="0CC5E8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2CE23F" w14:textId="1F82B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R4-2109096</w:t>
            </w:r>
          </w:p>
        </w:tc>
        <w:tc>
          <w:tcPr>
            <w:tcW w:w="0" w:type="auto"/>
          </w:tcPr>
          <w:p w14:paraId="19F03F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EE8ADE" w14:textId="77777777" w:rsidTr="003F2FDA">
        <w:tc>
          <w:tcPr>
            <w:tcW w:w="0" w:type="auto"/>
          </w:tcPr>
          <w:p w14:paraId="10D88586" w14:textId="6B5231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R4-2108305</w:t>
            </w:r>
          </w:p>
        </w:tc>
        <w:tc>
          <w:tcPr>
            <w:tcW w:w="0" w:type="auto"/>
          </w:tcPr>
          <w:p w14:paraId="5D8713AF" w14:textId="4B5326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220B0EA5" w14:textId="4FEC3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D3DA344" w14:textId="345C5E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AD1A94" w14:textId="56AA0A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R4-2108765</w:t>
            </w:r>
          </w:p>
        </w:tc>
        <w:tc>
          <w:tcPr>
            <w:tcW w:w="0" w:type="auto"/>
          </w:tcPr>
          <w:p w14:paraId="6BE186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0FE982" w14:textId="77777777" w:rsidTr="003F2FDA">
        <w:tc>
          <w:tcPr>
            <w:tcW w:w="0" w:type="auto"/>
          </w:tcPr>
          <w:p w14:paraId="2C6AC6A1" w14:textId="557DE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R4-2108306</w:t>
            </w:r>
          </w:p>
        </w:tc>
        <w:tc>
          <w:tcPr>
            <w:tcW w:w="0" w:type="auto"/>
          </w:tcPr>
          <w:p w14:paraId="1752E2EF" w14:textId="5B0685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61D8B97F" w14:textId="24491F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25132B3" w14:textId="245623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12D6A5" w14:textId="179B48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R4-2109232</w:t>
            </w:r>
          </w:p>
        </w:tc>
        <w:tc>
          <w:tcPr>
            <w:tcW w:w="0" w:type="auto"/>
          </w:tcPr>
          <w:p w14:paraId="3DC134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F26F19" w14:textId="77777777" w:rsidTr="003F2FDA">
        <w:tc>
          <w:tcPr>
            <w:tcW w:w="0" w:type="auto"/>
          </w:tcPr>
          <w:p w14:paraId="4F4DAAF2" w14:textId="339CCB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R4-2108307</w:t>
            </w:r>
          </w:p>
        </w:tc>
        <w:tc>
          <w:tcPr>
            <w:tcW w:w="0" w:type="auto"/>
          </w:tcPr>
          <w:p w14:paraId="71A3F076" w14:textId="214545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394CC3F2" w14:textId="7991FB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105F61A" w14:textId="707C20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BF1F74" w14:textId="64F4CC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R4-2109233</w:t>
            </w:r>
          </w:p>
        </w:tc>
        <w:tc>
          <w:tcPr>
            <w:tcW w:w="0" w:type="auto"/>
          </w:tcPr>
          <w:p w14:paraId="7B26A7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FAD1F3" w14:textId="77777777" w:rsidTr="003F2FDA">
        <w:tc>
          <w:tcPr>
            <w:tcW w:w="0" w:type="auto"/>
          </w:tcPr>
          <w:p w14:paraId="16AA7CD4" w14:textId="32554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R4-2108308</w:t>
            </w:r>
          </w:p>
        </w:tc>
        <w:tc>
          <w:tcPr>
            <w:tcW w:w="0" w:type="auto"/>
          </w:tcPr>
          <w:p w14:paraId="25837EE0" w14:textId="0CE7B4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40A72826" w14:textId="2FF15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BC0C4C" w14:textId="5833E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30BF4A" w14:textId="5AFFAF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R4-2111346</w:t>
            </w:r>
          </w:p>
        </w:tc>
        <w:tc>
          <w:tcPr>
            <w:tcW w:w="0" w:type="auto"/>
          </w:tcPr>
          <w:p w14:paraId="4D2741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A83181" w14:textId="77777777" w:rsidTr="003F2FDA">
        <w:tc>
          <w:tcPr>
            <w:tcW w:w="0" w:type="auto"/>
          </w:tcPr>
          <w:p w14:paraId="561E67DA" w14:textId="787FE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R4-2108309</w:t>
            </w:r>
          </w:p>
        </w:tc>
        <w:tc>
          <w:tcPr>
            <w:tcW w:w="0" w:type="auto"/>
          </w:tcPr>
          <w:p w14:paraId="6782FFEB" w14:textId="5E3BD8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27A0BF87" w14:textId="38FA9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E059C2" w14:textId="01BB35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E05EC4" w14:textId="060DFE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R4-2111347</w:t>
            </w:r>
          </w:p>
        </w:tc>
        <w:tc>
          <w:tcPr>
            <w:tcW w:w="0" w:type="auto"/>
          </w:tcPr>
          <w:p w14:paraId="2BA03F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CF0F81" w14:textId="77777777" w:rsidTr="003F2FDA">
        <w:tc>
          <w:tcPr>
            <w:tcW w:w="0" w:type="auto"/>
          </w:tcPr>
          <w:p w14:paraId="56315A02" w14:textId="4892A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R4-2108310</w:t>
            </w:r>
          </w:p>
        </w:tc>
        <w:tc>
          <w:tcPr>
            <w:tcW w:w="0" w:type="auto"/>
          </w:tcPr>
          <w:p w14:paraId="3E56D126" w14:textId="3E54D0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reference configuration for SRS for positioning tests</w:t>
            </w:r>
          </w:p>
        </w:tc>
        <w:tc>
          <w:tcPr>
            <w:tcW w:w="0" w:type="auto"/>
          </w:tcPr>
          <w:p w14:paraId="23A27127" w14:textId="56DF71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DBB08C" w14:textId="551718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10BA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A2A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EB9FB1" w14:textId="77777777" w:rsidTr="003F2FDA">
        <w:tc>
          <w:tcPr>
            <w:tcW w:w="0" w:type="auto"/>
          </w:tcPr>
          <w:p w14:paraId="71F9DD55" w14:textId="5259F0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R4-2108311</w:t>
            </w:r>
          </w:p>
        </w:tc>
        <w:tc>
          <w:tcPr>
            <w:tcW w:w="0" w:type="auto"/>
          </w:tcPr>
          <w:p w14:paraId="19AD0496" w14:textId="5F6045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1D95A7F7" w14:textId="0B5E72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596E6C" w14:textId="415B0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EDE7D9" w14:textId="5B5268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R4-2110889</w:t>
            </w:r>
          </w:p>
        </w:tc>
        <w:tc>
          <w:tcPr>
            <w:tcW w:w="0" w:type="auto"/>
          </w:tcPr>
          <w:p w14:paraId="77E435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7F05F5" w14:textId="77777777" w:rsidTr="003F2FDA">
        <w:tc>
          <w:tcPr>
            <w:tcW w:w="0" w:type="auto"/>
          </w:tcPr>
          <w:p w14:paraId="0F6953D1" w14:textId="41146E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R4-2108312</w:t>
            </w:r>
          </w:p>
        </w:tc>
        <w:tc>
          <w:tcPr>
            <w:tcW w:w="0" w:type="auto"/>
          </w:tcPr>
          <w:p w14:paraId="56C120B6" w14:textId="47E037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4A10D144" w14:textId="7FB5B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38EDCE" w14:textId="7A6CD7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07B1FB" w14:textId="3C844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R4-2110890</w:t>
            </w:r>
          </w:p>
        </w:tc>
        <w:tc>
          <w:tcPr>
            <w:tcW w:w="0" w:type="auto"/>
          </w:tcPr>
          <w:p w14:paraId="0B43C2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A02287" w14:textId="77777777" w:rsidTr="003F2FDA">
        <w:tc>
          <w:tcPr>
            <w:tcW w:w="0" w:type="auto"/>
          </w:tcPr>
          <w:p w14:paraId="2DB8AF0C" w14:textId="7D596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R4-2108313</w:t>
            </w:r>
          </w:p>
        </w:tc>
        <w:tc>
          <w:tcPr>
            <w:tcW w:w="0" w:type="auto"/>
          </w:tcPr>
          <w:p w14:paraId="2120372D" w14:textId="6A58ED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for RSTD, PRS RSRP and UE Rx-Tx time difference</w:t>
            </w:r>
          </w:p>
        </w:tc>
        <w:tc>
          <w:tcPr>
            <w:tcW w:w="0" w:type="auto"/>
          </w:tcPr>
          <w:p w14:paraId="6BF18EB0" w14:textId="709378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CFBF1DF" w14:textId="6488CA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7ABC45" w14:textId="6EC3F7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R4-2109238</w:t>
            </w:r>
          </w:p>
        </w:tc>
        <w:tc>
          <w:tcPr>
            <w:tcW w:w="0" w:type="auto"/>
          </w:tcPr>
          <w:p w14:paraId="77958F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96F0A" w14:textId="77777777" w:rsidTr="003F2FDA">
        <w:tc>
          <w:tcPr>
            <w:tcW w:w="0" w:type="auto"/>
          </w:tcPr>
          <w:p w14:paraId="72324AA3" w14:textId="33758C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R4-2108314</w:t>
            </w:r>
          </w:p>
        </w:tc>
        <w:tc>
          <w:tcPr>
            <w:tcW w:w="0" w:type="auto"/>
          </w:tcPr>
          <w:p w14:paraId="0E6655A4" w14:textId="3F954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gNB positioning measurement requirements</w:t>
            </w:r>
          </w:p>
        </w:tc>
        <w:tc>
          <w:tcPr>
            <w:tcW w:w="0" w:type="auto"/>
          </w:tcPr>
          <w:p w14:paraId="06F022F6" w14:textId="5CD5E5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79FB8D" w14:textId="14C9F7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B435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DA6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55130A" w14:textId="77777777" w:rsidTr="003F2FDA">
        <w:tc>
          <w:tcPr>
            <w:tcW w:w="0" w:type="auto"/>
          </w:tcPr>
          <w:p w14:paraId="1695AF57" w14:textId="11C82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R4-2108315</w:t>
            </w:r>
          </w:p>
        </w:tc>
        <w:tc>
          <w:tcPr>
            <w:tcW w:w="0" w:type="auto"/>
          </w:tcPr>
          <w:p w14:paraId="07744ED0" w14:textId="46A6BE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14002981" w14:textId="05E49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4E638" w14:textId="2D845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40E091" w14:textId="486B29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R4-2110228</w:t>
            </w:r>
          </w:p>
        </w:tc>
        <w:tc>
          <w:tcPr>
            <w:tcW w:w="0" w:type="auto"/>
          </w:tcPr>
          <w:p w14:paraId="16F3D5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66DD57" w14:textId="77777777" w:rsidTr="003F2FDA">
        <w:tc>
          <w:tcPr>
            <w:tcW w:w="0" w:type="auto"/>
          </w:tcPr>
          <w:p w14:paraId="61D4ABF9" w14:textId="73463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R4-2108316</w:t>
            </w:r>
          </w:p>
        </w:tc>
        <w:tc>
          <w:tcPr>
            <w:tcW w:w="0" w:type="auto"/>
          </w:tcPr>
          <w:p w14:paraId="36D64C85" w14:textId="67C4B0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564254B8" w14:textId="7FAD96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B8FED8" w14:textId="41777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1582CD" w14:textId="1F20DC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R4-2110897</w:t>
            </w:r>
          </w:p>
        </w:tc>
        <w:tc>
          <w:tcPr>
            <w:tcW w:w="0" w:type="auto"/>
          </w:tcPr>
          <w:p w14:paraId="2947E6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528EB7" w14:textId="77777777" w:rsidTr="003F2FDA">
        <w:tc>
          <w:tcPr>
            <w:tcW w:w="0" w:type="auto"/>
          </w:tcPr>
          <w:p w14:paraId="21E30B3B" w14:textId="1239F0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R4-2108317</w:t>
            </w:r>
          </w:p>
        </w:tc>
        <w:tc>
          <w:tcPr>
            <w:tcW w:w="0" w:type="auto"/>
          </w:tcPr>
          <w:p w14:paraId="1E329513" w14:textId="53D6DB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CSI-RS based L3 measurement requirements</w:t>
            </w:r>
          </w:p>
        </w:tc>
        <w:tc>
          <w:tcPr>
            <w:tcW w:w="0" w:type="auto"/>
          </w:tcPr>
          <w:p w14:paraId="158DCE0D" w14:textId="74A557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267B85" w14:textId="061D86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5DA3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0FE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64F3AA" w14:textId="77777777" w:rsidTr="003F2FDA">
        <w:tc>
          <w:tcPr>
            <w:tcW w:w="0" w:type="auto"/>
          </w:tcPr>
          <w:p w14:paraId="21C57BEF" w14:textId="20E49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R4-2108318</w:t>
            </w:r>
          </w:p>
        </w:tc>
        <w:tc>
          <w:tcPr>
            <w:tcW w:w="0" w:type="auto"/>
          </w:tcPr>
          <w:p w14:paraId="30303300" w14:textId="7CFA72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44216329" w14:textId="2EF568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E605C4" w14:textId="17BCE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78234B" w14:textId="4507E8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09EEC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15C00B" w14:textId="77777777" w:rsidTr="003F2FDA">
        <w:tc>
          <w:tcPr>
            <w:tcW w:w="0" w:type="auto"/>
          </w:tcPr>
          <w:p w14:paraId="5134844D" w14:textId="4D753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  <w:tc>
          <w:tcPr>
            <w:tcW w:w="0" w:type="auto"/>
          </w:tcPr>
          <w:p w14:paraId="66C466A5" w14:textId="254450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17A2BEA1" w14:textId="48C73A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77F589" w14:textId="1E10DB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137ACF" w14:textId="07BC96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085B42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BA4617" w14:textId="77777777" w:rsidTr="003F2FDA">
        <w:tc>
          <w:tcPr>
            <w:tcW w:w="0" w:type="auto"/>
          </w:tcPr>
          <w:p w14:paraId="26372AE9" w14:textId="4D1FD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  <w:tc>
          <w:tcPr>
            <w:tcW w:w="0" w:type="auto"/>
          </w:tcPr>
          <w:p w14:paraId="2D75FE3E" w14:textId="59E2AC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22A762F2" w14:textId="67EEBA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A8BB044" w14:textId="4C7B42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F5C5B8" w14:textId="2FC369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0EAEF3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8909F3" w14:textId="77777777" w:rsidTr="003F2FDA">
        <w:tc>
          <w:tcPr>
            <w:tcW w:w="0" w:type="auto"/>
          </w:tcPr>
          <w:p w14:paraId="55B04DEE" w14:textId="4B4F9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R4-2108321</w:t>
            </w:r>
          </w:p>
        </w:tc>
        <w:tc>
          <w:tcPr>
            <w:tcW w:w="0" w:type="auto"/>
          </w:tcPr>
          <w:p w14:paraId="67AA7F2C" w14:textId="479F1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12DDA16A" w14:textId="3DD3F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861E99" w14:textId="084933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50AB2C" w14:textId="7B3C77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08C39D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FF88BA" w14:textId="77777777" w:rsidTr="003F2FDA">
        <w:tc>
          <w:tcPr>
            <w:tcW w:w="0" w:type="auto"/>
          </w:tcPr>
          <w:p w14:paraId="7AFFC244" w14:textId="152D54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  <w:tc>
          <w:tcPr>
            <w:tcW w:w="0" w:type="auto"/>
          </w:tcPr>
          <w:p w14:paraId="40CC9806" w14:textId="07213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03F0F89F" w14:textId="1F84C1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7EA874" w14:textId="4311E0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1148EC" w14:textId="1FCCF2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6E277D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3CDCD2" w14:textId="77777777" w:rsidTr="003F2FDA">
        <w:tc>
          <w:tcPr>
            <w:tcW w:w="0" w:type="auto"/>
          </w:tcPr>
          <w:p w14:paraId="4822EDC9" w14:textId="78F041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  <w:tc>
          <w:tcPr>
            <w:tcW w:w="0" w:type="auto"/>
          </w:tcPr>
          <w:p w14:paraId="7F090C76" w14:textId="3407E4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192FFFE8" w14:textId="2DC67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7936A1" w14:textId="326F92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31A60B" w14:textId="7D60E5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45BBA8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E0C5A8" w14:textId="77777777" w:rsidTr="003F2FDA">
        <w:tc>
          <w:tcPr>
            <w:tcW w:w="0" w:type="auto"/>
          </w:tcPr>
          <w:p w14:paraId="78588C74" w14:textId="620BAF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R4-2108324</w:t>
            </w:r>
          </w:p>
        </w:tc>
        <w:tc>
          <w:tcPr>
            <w:tcW w:w="0" w:type="auto"/>
          </w:tcPr>
          <w:p w14:paraId="781139D8" w14:textId="7565EE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47E50F7A" w14:textId="6276AA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8F8679" w14:textId="7D851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26B0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DDC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6F435D" w14:textId="77777777" w:rsidTr="003F2FDA">
        <w:tc>
          <w:tcPr>
            <w:tcW w:w="0" w:type="auto"/>
          </w:tcPr>
          <w:p w14:paraId="5819DBB3" w14:textId="13781B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R4-2108325</w:t>
            </w:r>
          </w:p>
        </w:tc>
        <w:tc>
          <w:tcPr>
            <w:tcW w:w="0" w:type="auto"/>
          </w:tcPr>
          <w:p w14:paraId="730E5125" w14:textId="01C4F4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074BE098" w14:textId="7BE829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F3ED48" w14:textId="149D90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E29044" w14:textId="7BCE33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R4-2109082</w:t>
            </w:r>
          </w:p>
        </w:tc>
        <w:tc>
          <w:tcPr>
            <w:tcW w:w="0" w:type="auto"/>
          </w:tcPr>
          <w:p w14:paraId="3AC541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FF6E4A" w14:textId="77777777" w:rsidTr="003F2FDA">
        <w:tc>
          <w:tcPr>
            <w:tcW w:w="0" w:type="auto"/>
          </w:tcPr>
          <w:p w14:paraId="4A8DCCEC" w14:textId="1936CB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  <w:tc>
          <w:tcPr>
            <w:tcW w:w="0" w:type="auto"/>
          </w:tcPr>
          <w:p w14:paraId="3CFB4902" w14:textId="66362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0F2CB250" w14:textId="468ECA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0C15FB5" w14:textId="6EF6C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8188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D0F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0BEAFA" w14:textId="77777777" w:rsidTr="003F2FDA">
        <w:tc>
          <w:tcPr>
            <w:tcW w:w="0" w:type="auto"/>
          </w:tcPr>
          <w:p w14:paraId="03462068" w14:textId="14425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  <w:tc>
          <w:tcPr>
            <w:tcW w:w="0" w:type="auto"/>
          </w:tcPr>
          <w:p w14:paraId="3455DE78" w14:textId="515579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5D446D46" w14:textId="5713B3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20F272" w14:textId="29DE47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01B4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922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5A53A2" w14:textId="77777777" w:rsidTr="003F2FDA">
        <w:tc>
          <w:tcPr>
            <w:tcW w:w="0" w:type="auto"/>
          </w:tcPr>
          <w:p w14:paraId="68F2F3EA" w14:textId="1F472F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R4-2108328</w:t>
            </w:r>
          </w:p>
        </w:tc>
        <w:tc>
          <w:tcPr>
            <w:tcW w:w="0" w:type="auto"/>
          </w:tcPr>
          <w:p w14:paraId="4B843E22" w14:textId="08FB6C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2B508E4C" w14:textId="307DBC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C6FBB52" w14:textId="62C658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721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948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50C0CA" w14:textId="77777777" w:rsidTr="003F2FDA">
        <w:tc>
          <w:tcPr>
            <w:tcW w:w="0" w:type="auto"/>
          </w:tcPr>
          <w:p w14:paraId="5145D1C7" w14:textId="5C00DB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  <w:tc>
          <w:tcPr>
            <w:tcW w:w="0" w:type="auto"/>
          </w:tcPr>
          <w:p w14:paraId="7E8D98C1" w14:textId="27F66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192A1FAC" w14:textId="32A40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00DD132" w14:textId="5A421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1F18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D36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ADCDA7" w14:textId="77777777" w:rsidTr="003F2FDA">
        <w:tc>
          <w:tcPr>
            <w:tcW w:w="0" w:type="auto"/>
          </w:tcPr>
          <w:p w14:paraId="5C194412" w14:textId="15B765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R4-2108330</w:t>
            </w:r>
          </w:p>
        </w:tc>
        <w:tc>
          <w:tcPr>
            <w:tcW w:w="0" w:type="auto"/>
          </w:tcPr>
          <w:p w14:paraId="5055421A" w14:textId="37B7CD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71D5B7EF" w14:textId="21522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2EFE3985" w14:textId="67EF0B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F17A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83E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3BFBF3" w14:textId="77777777" w:rsidTr="003F2FDA">
        <w:tc>
          <w:tcPr>
            <w:tcW w:w="0" w:type="auto"/>
          </w:tcPr>
          <w:p w14:paraId="13AE5621" w14:textId="443D5B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R4-2108331</w:t>
            </w:r>
          </w:p>
        </w:tc>
        <w:tc>
          <w:tcPr>
            <w:tcW w:w="0" w:type="auto"/>
          </w:tcPr>
          <w:p w14:paraId="222AF945" w14:textId="00F81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UE capabilities</w:t>
            </w:r>
          </w:p>
        </w:tc>
        <w:tc>
          <w:tcPr>
            <w:tcW w:w="0" w:type="auto"/>
          </w:tcPr>
          <w:p w14:paraId="65A99844" w14:textId="49E871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435E7E" w14:textId="75547C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8CCF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1B4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35EF21" w14:textId="77777777" w:rsidTr="003F2FDA">
        <w:tc>
          <w:tcPr>
            <w:tcW w:w="0" w:type="auto"/>
          </w:tcPr>
          <w:p w14:paraId="325EB583" w14:textId="7723BD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R4-2108332</w:t>
            </w:r>
          </w:p>
        </w:tc>
        <w:tc>
          <w:tcPr>
            <w:tcW w:w="0" w:type="auto"/>
          </w:tcPr>
          <w:p w14:paraId="7666342F" w14:textId="313CC6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per-BC indication of per-FR measurement gap UE capabilities</w:t>
            </w:r>
          </w:p>
        </w:tc>
        <w:tc>
          <w:tcPr>
            <w:tcW w:w="0" w:type="auto"/>
          </w:tcPr>
          <w:p w14:paraId="49ECE7DC" w14:textId="03A9B7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087B545" w14:textId="20FC93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41E3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F5B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CA8596" w14:textId="77777777" w:rsidTr="003F2FDA">
        <w:tc>
          <w:tcPr>
            <w:tcW w:w="0" w:type="auto"/>
          </w:tcPr>
          <w:p w14:paraId="538C009E" w14:textId="43738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R4-2108333</w:t>
            </w:r>
          </w:p>
        </w:tc>
        <w:tc>
          <w:tcPr>
            <w:tcW w:w="0" w:type="auto"/>
          </w:tcPr>
          <w:p w14:paraId="3D008D75" w14:textId="41987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updated RAN4 UE features lists for LTE and NR</w:t>
            </w:r>
          </w:p>
        </w:tc>
        <w:tc>
          <w:tcPr>
            <w:tcW w:w="0" w:type="auto"/>
          </w:tcPr>
          <w:p w14:paraId="593F9619" w14:textId="116FA2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76E19B1" w14:textId="02B523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DC88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216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331FB5" w14:textId="77777777" w:rsidTr="003F2FDA">
        <w:tc>
          <w:tcPr>
            <w:tcW w:w="0" w:type="auto"/>
          </w:tcPr>
          <w:p w14:paraId="4514AA8B" w14:textId="155416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R4-2108334</w:t>
            </w:r>
          </w:p>
        </w:tc>
        <w:tc>
          <w:tcPr>
            <w:tcW w:w="0" w:type="auto"/>
          </w:tcPr>
          <w:p w14:paraId="44DF6B77" w14:textId="55F406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RAN4 UE features list for Rel-16</w:t>
            </w:r>
          </w:p>
        </w:tc>
        <w:tc>
          <w:tcPr>
            <w:tcW w:w="0" w:type="auto"/>
          </w:tcPr>
          <w:p w14:paraId="4A2A8D52" w14:textId="0DA8A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D7C5B81" w14:textId="194E53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CF40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AEF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C4BCF4" w14:textId="77777777" w:rsidTr="003F2FDA">
        <w:tc>
          <w:tcPr>
            <w:tcW w:w="0" w:type="auto"/>
          </w:tcPr>
          <w:p w14:paraId="17E3FE70" w14:textId="649194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R4-2108335</w:t>
            </w:r>
          </w:p>
        </w:tc>
        <w:tc>
          <w:tcPr>
            <w:tcW w:w="0" w:type="auto"/>
          </w:tcPr>
          <w:p w14:paraId="20A4D473" w14:textId="3FF0B9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6E76F75F" w14:textId="11079A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Apple, Huawei</w:t>
            </w:r>
          </w:p>
        </w:tc>
        <w:tc>
          <w:tcPr>
            <w:tcW w:w="0" w:type="auto"/>
          </w:tcPr>
          <w:p w14:paraId="64FCEF2C" w14:textId="6BBBB7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7047F8" w14:textId="1B754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2C85DE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0969CC" w14:textId="77777777" w:rsidTr="003F2FDA">
        <w:tc>
          <w:tcPr>
            <w:tcW w:w="0" w:type="auto"/>
          </w:tcPr>
          <w:p w14:paraId="60687920" w14:textId="0F2C7E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R4-2108336</w:t>
            </w:r>
          </w:p>
        </w:tc>
        <w:tc>
          <w:tcPr>
            <w:tcW w:w="0" w:type="auto"/>
          </w:tcPr>
          <w:p w14:paraId="22FBB1FE" w14:textId="38F8AC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core requirements for PC1/2/4 for band n262</w:t>
            </w:r>
          </w:p>
        </w:tc>
        <w:tc>
          <w:tcPr>
            <w:tcW w:w="0" w:type="auto"/>
          </w:tcPr>
          <w:p w14:paraId="2CE8304C" w14:textId="36EC2D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9190F9" w14:textId="1DA536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7397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B74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F49214" w14:textId="77777777" w:rsidTr="003F2FDA">
        <w:tc>
          <w:tcPr>
            <w:tcW w:w="0" w:type="auto"/>
          </w:tcPr>
          <w:p w14:paraId="2F0B2DFC" w14:textId="0394D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R4-2108337</w:t>
            </w:r>
          </w:p>
        </w:tc>
        <w:tc>
          <w:tcPr>
            <w:tcW w:w="0" w:type="auto"/>
          </w:tcPr>
          <w:p w14:paraId="5AEFD8CA" w14:textId="000D69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performance requirements for PC1/2/4 for band n262</w:t>
            </w:r>
          </w:p>
        </w:tc>
        <w:tc>
          <w:tcPr>
            <w:tcW w:w="0" w:type="auto"/>
          </w:tcPr>
          <w:p w14:paraId="3E5C98B9" w14:textId="1D889D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5BB4CC" w14:textId="1D11A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33A3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1FB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0F5891" w14:textId="77777777" w:rsidTr="003F2FDA">
        <w:tc>
          <w:tcPr>
            <w:tcW w:w="0" w:type="auto"/>
          </w:tcPr>
          <w:p w14:paraId="3F8AC722" w14:textId="16C5A0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R4-2108338</w:t>
            </w:r>
          </w:p>
        </w:tc>
        <w:tc>
          <w:tcPr>
            <w:tcW w:w="0" w:type="auto"/>
          </w:tcPr>
          <w:p w14:paraId="4A063C24" w14:textId="369AB3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6C3E1448" w14:textId="67F349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9CFAE1" w14:textId="7B69DF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5152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213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489CF4" w14:textId="77777777" w:rsidTr="003F2FDA">
        <w:tc>
          <w:tcPr>
            <w:tcW w:w="0" w:type="auto"/>
          </w:tcPr>
          <w:p w14:paraId="79C4F794" w14:textId="41BA0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R4-2108339</w:t>
            </w:r>
          </w:p>
        </w:tc>
        <w:tc>
          <w:tcPr>
            <w:tcW w:w="0" w:type="auto"/>
          </w:tcPr>
          <w:p w14:paraId="145AD664" w14:textId="1870B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FR1 RF: RRM Tx switching enhancements</w:t>
            </w:r>
          </w:p>
        </w:tc>
        <w:tc>
          <w:tcPr>
            <w:tcW w:w="0" w:type="auto"/>
          </w:tcPr>
          <w:p w14:paraId="7BDF63E9" w14:textId="37DE1D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08DA94" w14:textId="5F15A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B640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9B5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A7019" w14:textId="77777777" w:rsidTr="003F2FDA">
        <w:tc>
          <w:tcPr>
            <w:tcW w:w="0" w:type="auto"/>
          </w:tcPr>
          <w:p w14:paraId="78CD57E3" w14:textId="61FB3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R4-2108340</w:t>
            </w:r>
          </w:p>
        </w:tc>
        <w:tc>
          <w:tcPr>
            <w:tcW w:w="0" w:type="auto"/>
          </w:tcPr>
          <w:p w14:paraId="78B1A91B" w14:textId="7E7A2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FR2 Inter-band DL CA and UL CA</w:t>
            </w:r>
          </w:p>
        </w:tc>
        <w:tc>
          <w:tcPr>
            <w:tcW w:w="0" w:type="auto"/>
          </w:tcPr>
          <w:p w14:paraId="52B16492" w14:textId="2FC8FE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6C274D" w14:textId="4CDB0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2CB541" w14:textId="0A1679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3230E4" w14:textId="1B4EFD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R4-2108037</w:t>
            </w:r>
          </w:p>
        </w:tc>
      </w:tr>
      <w:tr w:rsidR="003F2FDA" w14:paraId="2497B27F" w14:textId="77777777" w:rsidTr="003F2FDA">
        <w:tc>
          <w:tcPr>
            <w:tcW w:w="0" w:type="auto"/>
          </w:tcPr>
          <w:p w14:paraId="5B78ABE2" w14:textId="6AA768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R4-2108341</w:t>
            </w:r>
          </w:p>
        </w:tc>
        <w:tc>
          <w:tcPr>
            <w:tcW w:w="0" w:type="auto"/>
          </w:tcPr>
          <w:p w14:paraId="3F66EF4B" w14:textId="335C64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0" w:type="auto"/>
          </w:tcPr>
          <w:p w14:paraId="6AF6E330" w14:textId="7A988C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76AB91" w14:textId="49437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A088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BEB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41244F" w14:textId="77777777" w:rsidTr="003F2FDA">
        <w:tc>
          <w:tcPr>
            <w:tcW w:w="0" w:type="auto"/>
          </w:tcPr>
          <w:p w14:paraId="39C4ECD1" w14:textId="601AD8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R4-2108342</w:t>
            </w:r>
          </w:p>
        </w:tc>
        <w:tc>
          <w:tcPr>
            <w:tcW w:w="0" w:type="auto"/>
          </w:tcPr>
          <w:p w14:paraId="52BDDF13" w14:textId="00EF51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</w:t>
            </w:r>
          </w:p>
        </w:tc>
        <w:tc>
          <w:tcPr>
            <w:tcW w:w="0" w:type="auto"/>
          </w:tcPr>
          <w:p w14:paraId="5923AAE0" w14:textId="7812C6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5F3E73" w14:textId="034838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EB8A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3CCA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62A9A5" w14:textId="77777777" w:rsidTr="003F2FDA">
        <w:tc>
          <w:tcPr>
            <w:tcW w:w="0" w:type="auto"/>
          </w:tcPr>
          <w:p w14:paraId="6EC48637" w14:textId="7812F1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R4-2108343</w:t>
            </w:r>
          </w:p>
        </w:tc>
        <w:tc>
          <w:tcPr>
            <w:tcW w:w="0" w:type="auto"/>
          </w:tcPr>
          <w:p w14:paraId="045DE0DF" w14:textId="09C80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SRS antenna port switching</w:t>
            </w:r>
          </w:p>
        </w:tc>
        <w:tc>
          <w:tcPr>
            <w:tcW w:w="0" w:type="auto"/>
          </w:tcPr>
          <w:p w14:paraId="20888C47" w14:textId="5AEF6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7A3B4A" w14:textId="2DD8D3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4141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A01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851E56" w14:textId="77777777" w:rsidTr="003F2FDA">
        <w:tc>
          <w:tcPr>
            <w:tcW w:w="0" w:type="auto"/>
          </w:tcPr>
          <w:p w14:paraId="187B07D0" w14:textId="26E9B4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R4-2108344</w:t>
            </w:r>
          </w:p>
        </w:tc>
        <w:tc>
          <w:tcPr>
            <w:tcW w:w="0" w:type="auto"/>
          </w:tcPr>
          <w:p w14:paraId="42E762C5" w14:textId="6EB47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0" w:type="auto"/>
          </w:tcPr>
          <w:p w14:paraId="41C4FFD9" w14:textId="1B53D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D981155" w14:textId="79B891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DDBA21" w14:textId="38B64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3A4C13" w14:textId="44B808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R4-2108045</w:t>
            </w:r>
          </w:p>
        </w:tc>
      </w:tr>
      <w:tr w:rsidR="003F2FDA" w14:paraId="5B5641D3" w14:textId="77777777" w:rsidTr="003F2FDA">
        <w:tc>
          <w:tcPr>
            <w:tcW w:w="0" w:type="auto"/>
          </w:tcPr>
          <w:p w14:paraId="3832F213" w14:textId="17282B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R4-2108345</w:t>
            </w:r>
          </w:p>
        </w:tc>
        <w:tc>
          <w:tcPr>
            <w:tcW w:w="0" w:type="auto"/>
          </w:tcPr>
          <w:p w14:paraId="157D9733" w14:textId="7B14AE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PUCCH SCell activation/deactivation requirements</w:t>
            </w:r>
          </w:p>
        </w:tc>
        <w:tc>
          <w:tcPr>
            <w:tcW w:w="0" w:type="auto"/>
          </w:tcPr>
          <w:p w14:paraId="0E1E4045" w14:textId="637E3A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944825" w14:textId="7CA59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A08C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376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831247" w14:textId="77777777" w:rsidTr="003F2FDA">
        <w:tc>
          <w:tcPr>
            <w:tcW w:w="0" w:type="auto"/>
          </w:tcPr>
          <w:p w14:paraId="22199363" w14:textId="5A611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R4-2108346</w:t>
            </w:r>
          </w:p>
        </w:tc>
        <w:tc>
          <w:tcPr>
            <w:tcW w:w="0" w:type="auto"/>
          </w:tcPr>
          <w:p w14:paraId="4A37F250" w14:textId="59C1A8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0" w:type="auto"/>
          </w:tcPr>
          <w:p w14:paraId="5F57CD7D" w14:textId="7573C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67319DD" w14:textId="7543CB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B40A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21A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6F31D5" w14:textId="77777777" w:rsidTr="003F2FDA">
        <w:tc>
          <w:tcPr>
            <w:tcW w:w="0" w:type="auto"/>
          </w:tcPr>
          <w:p w14:paraId="54DE2D9D" w14:textId="45D7B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R4-2108347</w:t>
            </w:r>
          </w:p>
        </w:tc>
        <w:tc>
          <w:tcPr>
            <w:tcW w:w="0" w:type="auto"/>
          </w:tcPr>
          <w:p w14:paraId="6A88C184" w14:textId="00C273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1B74CADC" w14:textId="3EC319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A970E98" w14:textId="5DB7F9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17D1A8" w14:textId="75E8FA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D2FE35" w14:textId="05CBDA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R4-2108034</w:t>
            </w:r>
          </w:p>
        </w:tc>
      </w:tr>
      <w:tr w:rsidR="003F2FDA" w14:paraId="4BB2C945" w14:textId="77777777" w:rsidTr="003F2FDA">
        <w:tc>
          <w:tcPr>
            <w:tcW w:w="0" w:type="auto"/>
          </w:tcPr>
          <w:p w14:paraId="56B37AB8" w14:textId="24E032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R4-2108348</w:t>
            </w:r>
          </w:p>
        </w:tc>
        <w:tc>
          <w:tcPr>
            <w:tcW w:w="0" w:type="auto"/>
          </w:tcPr>
          <w:p w14:paraId="3E77CC18" w14:textId="4810B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NCSG</w:t>
            </w:r>
          </w:p>
        </w:tc>
        <w:tc>
          <w:tcPr>
            <w:tcW w:w="0" w:type="auto"/>
          </w:tcPr>
          <w:p w14:paraId="14DD9A1A" w14:textId="450906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46D81B5" w14:textId="064351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15C1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A5FB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8D2519" w14:textId="77777777" w:rsidTr="003F2FDA">
        <w:tc>
          <w:tcPr>
            <w:tcW w:w="0" w:type="auto"/>
          </w:tcPr>
          <w:p w14:paraId="30B20FD4" w14:textId="6ED4F7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R4-2108349</w:t>
            </w:r>
          </w:p>
        </w:tc>
        <w:tc>
          <w:tcPr>
            <w:tcW w:w="0" w:type="auto"/>
          </w:tcPr>
          <w:p w14:paraId="3A161261" w14:textId="7B2FF3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general, GNSS and measurement-related NR NTN RRM requirements</w:t>
            </w:r>
          </w:p>
        </w:tc>
        <w:tc>
          <w:tcPr>
            <w:tcW w:w="0" w:type="auto"/>
          </w:tcPr>
          <w:p w14:paraId="7BCBEF52" w14:textId="79AA0F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59A9260E" w14:textId="0C2D8B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25DE4C" w14:textId="4A5C37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CDE313" w14:textId="4ECB8C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R4-2108033</w:t>
            </w:r>
          </w:p>
        </w:tc>
      </w:tr>
      <w:tr w:rsidR="003F2FDA" w14:paraId="06CFC3F9" w14:textId="77777777" w:rsidTr="003F2FDA">
        <w:tc>
          <w:tcPr>
            <w:tcW w:w="0" w:type="auto"/>
          </w:tcPr>
          <w:p w14:paraId="0C14D860" w14:textId="6B9DE5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R4-2108350</w:t>
            </w:r>
          </w:p>
        </w:tc>
        <w:tc>
          <w:tcPr>
            <w:tcW w:w="0" w:type="auto"/>
          </w:tcPr>
          <w:p w14:paraId="16BDA428" w14:textId="238881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timing requirements for NR NTN</w:t>
            </w:r>
          </w:p>
        </w:tc>
        <w:tc>
          <w:tcPr>
            <w:tcW w:w="0" w:type="auto"/>
          </w:tcPr>
          <w:p w14:paraId="044F5EBD" w14:textId="46E149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3F221B8" w14:textId="4BCFF7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047E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08C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01657F" w14:textId="77777777" w:rsidTr="003F2FDA">
        <w:tc>
          <w:tcPr>
            <w:tcW w:w="0" w:type="auto"/>
          </w:tcPr>
          <w:p w14:paraId="096696A3" w14:textId="269FA2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R4-2108351</w:t>
            </w:r>
          </w:p>
        </w:tc>
        <w:tc>
          <w:tcPr>
            <w:tcW w:w="0" w:type="auto"/>
          </w:tcPr>
          <w:p w14:paraId="3FAD8F1B" w14:textId="552677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RLM/BFD relaxation for UE Power Saving enhancements</w:t>
            </w:r>
          </w:p>
        </w:tc>
        <w:tc>
          <w:tcPr>
            <w:tcW w:w="0" w:type="auto"/>
          </w:tcPr>
          <w:p w14:paraId="0057D8E0" w14:textId="3FD0B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527C997" w14:textId="4594F4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6D72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D25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EA1533" w14:textId="77777777" w:rsidTr="003F2FDA">
        <w:tc>
          <w:tcPr>
            <w:tcW w:w="0" w:type="auto"/>
          </w:tcPr>
          <w:p w14:paraId="35A7D0D8" w14:textId="743BF1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R4-2108352</w:t>
            </w:r>
          </w:p>
        </w:tc>
        <w:tc>
          <w:tcPr>
            <w:tcW w:w="0" w:type="auto"/>
          </w:tcPr>
          <w:p w14:paraId="0203C637" w14:textId="3ABB5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SL enhancements RRM requirements</w:t>
            </w:r>
          </w:p>
        </w:tc>
        <w:tc>
          <w:tcPr>
            <w:tcW w:w="0" w:type="auto"/>
          </w:tcPr>
          <w:p w14:paraId="65D7D3FD" w14:textId="405E80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23EC90F8" w14:textId="0465FD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822E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D8A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5C67FC" w14:textId="77777777" w:rsidTr="003F2FDA">
        <w:tc>
          <w:tcPr>
            <w:tcW w:w="0" w:type="auto"/>
          </w:tcPr>
          <w:p w14:paraId="12821D56" w14:textId="7D0DEB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R4-2108353</w:t>
            </w:r>
          </w:p>
        </w:tc>
        <w:tc>
          <w:tcPr>
            <w:tcW w:w="0" w:type="auto"/>
          </w:tcPr>
          <w:p w14:paraId="24AC1CB9" w14:textId="1A0661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NR extension to 71 GHz - RRM</w:t>
            </w:r>
          </w:p>
        </w:tc>
        <w:tc>
          <w:tcPr>
            <w:tcW w:w="0" w:type="auto"/>
          </w:tcPr>
          <w:p w14:paraId="79D6ACAF" w14:textId="01E85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BABC0B7" w14:textId="48A6BE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0D12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E75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FF2E3F" w14:textId="77777777" w:rsidTr="003F2FDA">
        <w:tc>
          <w:tcPr>
            <w:tcW w:w="0" w:type="auto"/>
          </w:tcPr>
          <w:p w14:paraId="132156DF" w14:textId="1E9E2E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R4-2108354</w:t>
            </w:r>
          </w:p>
        </w:tc>
        <w:tc>
          <w:tcPr>
            <w:tcW w:w="0" w:type="auto"/>
          </w:tcPr>
          <w:p w14:paraId="010E71EC" w14:textId="357681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- RRM</w:t>
            </w:r>
          </w:p>
        </w:tc>
        <w:tc>
          <w:tcPr>
            <w:tcW w:w="0" w:type="auto"/>
          </w:tcPr>
          <w:p w14:paraId="22351419" w14:textId="1E6093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950C0BF" w14:textId="7A040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FF57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DF3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703B09" w14:textId="77777777" w:rsidTr="003F2FDA">
        <w:tc>
          <w:tcPr>
            <w:tcW w:w="0" w:type="auto"/>
          </w:tcPr>
          <w:p w14:paraId="453D3142" w14:textId="6195D0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R4-2108355</w:t>
            </w:r>
          </w:p>
        </w:tc>
        <w:tc>
          <w:tcPr>
            <w:tcW w:w="0" w:type="auto"/>
          </w:tcPr>
          <w:p w14:paraId="5797971A" w14:textId="4B60AE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eIAB RRM</w:t>
            </w:r>
          </w:p>
        </w:tc>
        <w:tc>
          <w:tcPr>
            <w:tcW w:w="0" w:type="auto"/>
          </w:tcPr>
          <w:p w14:paraId="6D8CB063" w14:textId="5711A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957AE0A" w14:textId="5AB4C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BC9B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392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E7FC3D" w14:textId="77777777" w:rsidTr="003F2FDA">
        <w:tc>
          <w:tcPr>
            <w:tcW w:w="0" w:type="auto"/>
          </w:tcPr>
          <w:p w14:paraId="2495C820" w14:textId="42C470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R4-2108356</w:t>
            </w:r>
          </w:p>
        </w:tc>
        <w:tc>
          <w:tcPr>
            <w:tcW w:w="0" w:type="auto"/>
          </w:tcPr>
          <w:p w14:paraId="212B4167" w14:textId="05098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L1/L2 centric inter-cell mobility</w:t>
            </w:r>
          </w:p>
        </w:tc>
        <w:tc>
          <w:tcPr>
            <w:tcW w:w="0" w:type="auto"/>
          </w:tcPr>
          <w:p w14:paraId="1378D4BA" w14:textId="58955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D85A1EA" w14:textId="75633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A146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1FB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522D1F" w14:textId="77777777" w:rsidTr="003F2FDA">
        <w:tc>
          <w:tcPr>
            <w:tcW w:w="0" w:type="auto"/>
          </w:tcPr>
          <w:p w14:paraId="22451714" w14:textId="1A9A02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R4-2108357</w:t>
            </w:r>
          </w:p>
        </w:tc>
        <w:tc>
          <w:tcPr>
            <w:tcW w:w="0" w:type="auto"/>
          </w:tcPr>
          <w:p w14:paraId="4F930F2A" w14:textId="2167C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57B9A13D" w14:textId="2511C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6B78FB" w14:textId="360F07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0CE42A" w14:textId="799EE2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99F4D4" w14:textId="5F72D2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R4-2108043</w:t>
            </w:r>
          </w:p>
        </w:tc>
      </w:tr>
      <w:tr w:rsidR="003F2FDA" w14:paraId="4B8E6349" w14:textId="77777777" w:rsidTr="003F2FDA">
        <w:tc>
          <w:tcPr>
            <w:tcW w:w="0" w:type="auto"/>
          </w:tcPr>
          <w:p w14:paraId="2E75A069" w14:textId="3083CF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R4-2108358</w:t>
            </w:r>
          </w:p>
        </w:tc>
        <w:tc>
          <w:tcPr>
            <w:tcW w:w="0" w:type="auto"/>
          </w:tcPr>
          <w:p w14:paraId="7197978F" w14:textId="4BAEA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Rel-17 FeMIMO RRM</w:t>
            </w:r>
          </w:p>
        </w:tc>
        <w:tc>
          <w:tcPr>
            <w:tcW w:w="0" w:type="auto"/>
          </w:tcPr>
          <w:p w14:paraId="5F9E4AB9" w14:textId="05486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6A58C1F" w14:textId="457D87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FD77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2B5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B85851" w14:textId="77777777" w:rsidTr="003F2FDA">
        <w:tc>
          <w:tcPr>
            <w:tcW w:w="0" w:type="auto"/>
          </w:tcPr>
          <w:p w14:paraId="20019571" w14:textId="622105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R4-2108359</w:t>
            </w:r>
          </w:p>
        </w:tc>
        <w:tc>
          <w:tcPr>
            <w:tcW w:w="0" w:type="auto"/>
          </w:tcPr>
          <w:p w14:paraId="77CED1D6" w14:textId="27D52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 RRM requirements</w:t>
            </w:r>
          </w:p>
        </w:tc>
        <w:tc>
          <w:tcPr>
            <w:tcW w:w="0" w:type="auto"/>
          </w:tcPr>
          <w:p w14:paraId="5454EB03" w14:textId="3760D7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C8BE0F" w14:textId="194631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303B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45A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BBF88D" w14:textId="77777777" w:rsidTr="003F2FDA">
        <w:tc>
          <w:tcPr>
            <w:tcW w:w="0" w:type="auto"/>
          </w:tcPr>
          <w:p w14:paraId="6643D70A" w14:textId="263B28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R4-2108360</w:t>
            </w:r>
          </w:p>
        </w:tc>
        <w:tc>
          <w:tcPr>
            <w:tcW w:w="0" w:type="auto"/>
          </w:tcPr>
          <w:p w14:paraId="539D8C13" w14:textId="4695D9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positioning enhancements</w:t>
            </w:r>
          </w:p>
        </w:tc>
        <w:tc>
          <w:tcPr>
            <w:tcW w:w="0" w:type="auto"/>
          </w:tcPr>
          <w:p w14:paraId="5E138EE4" w14:textId="7DB6D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5DA070" w14:textId="6B8FA5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E0B9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615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A860BD" w14:textId="77777777" w:rsidTr="003F2FDA">
        <w:tc>
          <w:tcPr>
            <w:tcW w:w="0" w:type="auto"/>
          </w:tcPr>
          <w:p w14:paraId="5C879934" w14:textId="1A93E7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R4-2108361</w:t>
            </w:r>
          </w:p>
        </w:tc>
        <w:tc>
          <w:tcPr>
            <w:tcW w:w="0" w:type="auto"/>
          </w:tcPr>
          <w:p w14:paraId="590D3FA6" w14:textId="372CFB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gNB/UE Rx/Tx timing error mitigation</w:t>
            </w:r>
          </w:p>
        </w:tc>
        <w:tc>
          <w:tcPr>
            <w:tcW w:w="0" w:type="auto"/>
          </w:tcPr>
          <w:p w14:paraId="6C4FA263" w14:textId="53BFC5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159D0F" w14:textId="7EF7A6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73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D23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95A1F9" w14:textId="77777777" w:rsidTr="003F2FDA">
        <w:tc>
          <w:tcPr>
            <w:tcW w:w="0" w:type="auto"/>
          </w:tcPr>
          <w:p w14:paraId="6AEBEBF8" w14:textId="6573CA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R4-2108362</w:t>
            </w:r>
          </w:p>
        </w:tc>
        <w:tc>
          <w:tcPr>
            <w:tcW w:w="0" w:type="auto"/>
          </w:tcPr>
          <w:p w14:paraId="77C88A91" w14:textId="2632A3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RRM core requirements</w:t>
            </w:r>
          </w:p>
        </w:tc>
        <w:tc>
          <w:tcPr>
            <w:tcW w:w="0" w:type="auto"/>
          </w:tcPr>
          <w:p w14:paraId="6378D815" w14:textId="7FB01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Erisson</w:t>
            </w:r>
          </w:p>
        </w:tc>
        <w:tc>
          <w:tcPr>
            <w:tcW w:w="0" w:type="auto"/>
          </w:tcPr>
          <w:p w14:paraId="2E067DC3" w14:textId="22C129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137D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EB0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ACB3DE" w14:textId="77777777" w:rsidTr="003F2FDA">
        <w:tc>
          <w:tcPr>
            <w:tcW w:w="0" w:type="auto"/>
          </w:tcPr>
          <w:p w14:paraId="4F9CB489" w14:textId="4D7CF6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R4-2108363</w:t>
            </w:r>
          </w:p>
        </w:tc>
        <w:tc>
          <w:tcPr>
            <w:tcW w:w="0" w:type="auto"/>
          </w:tcPr>
          <w:p w14:paraId="49C6D917" w14:textId="4E124E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Multi-RAT Dual-Connectivity enhancements</w:t>
            </w:r>
          </w:p>
        </w:tc>
        <w:tc>
          <w:tcPr>
            <w:tcW w:w="0" w:type="auto"/>
          </w:tcPr>
          <w:p w14:paraId="6C8321B7" w14:textId="2F652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B16BED" w14:textId="56EC2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866C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FB02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364898" w14:textId="77777777" w:rsidTr="003F2FDA">
        <w:tc>
          <w:tcPr>
            <w:tcW w:w="0" w:type="auto"/>
          </w:tcPr>
          <w:p w14:paraId="7F9C5E45" w14:textId="088BDB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R4-2108364</w:t>
            </w:r>
          </w:p>
        </w:tc>
        <w:tc>
          <w:tcPr>
            <w:tcW w:w="0" w:type="auto"/>
          </w:tcPr>
          <w:p w14:paraId="2CD97F85" w14:textId="786796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2EFDCDEF" w14:textId="390D00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D221A4" w14:textId="42C902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6165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8FE4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AE27D9" w14:textId="77777777" w:rsidTr="003F2FDA">
        <w:tc>
          <w:tcPr>
            <w:tcW w:w="0" w:type="auto"/>
          </w:tcPr>
          <w:p w14:paraId="5D777B7B" w14:textId="2C3B8C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  <w:tc>
          <w:tcPr>
            <w:tcW w:w="0" w:type="auto"/>
          </w:tcPr>
          <w:p w14:paraId="4BC8FF9D" w14:textId="037F1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79031362" w14:textId="3DE5B1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060B7F48" w14:textId="2FCBF2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21E9732" w14:textId="3E3082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6A9B08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76517B" w14:textId="77777777" w:rsidTr="003F2FDA">
        <w:tc>
          <w:tcPr>
            <w:tcW w:w="0" w:type="auto"/>
          </w:tcPr>
          <w:p w14:paraId="2DB80A00" w14:textId="5F209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R4-2108366</w:t>
            </w:r>
          </w:p>
        </w:tc>
        <w:tc>
          <w:tcPr>
            <w:tcW w:w="0" w:type="auto"/>
          </w:tcPr>
          <w:p w14:paraId="08646045" w14:textId="0062D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NR_IIOT_URLLC_enh_RRM</w:t>
            </w:r>
          </w:p>
        </w:tc>
        <w:tc>
          <w:tcPr>
            <w:tcW w:w="0" w:type="auto"/>
          </w:tcPr>
          <w:p w14:paraId="0DCDE85F" w14:textId="6B7B8C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584BEB" w14:textId="7DD626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6554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5B52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2BD38F" w14:textId="77777777" w:rsidTr="003F2FDA">
        <w:tc>
          <w:tcPr>
            <w:tcW w:w="0" w:type="auto"/>
          </w:tcPr>
          <w:p w14:paraId="56A73EE7" w14:textId="455FFD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R4-2108367</w:t>
            </w:r>
          </w:p>
        </w:tc>
        <w:tc>
          <w:tcPr>
            <w:tcW w:w="0" w:type="auto"/>
          </w:tcPr>
          <w:p w14:paraId="69250433" w14:textId="0E8BF3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definition of Reference point for Te requirements</w:t>
            </w:r>
          </w:p>
        </w:tc>
        <w:tc>
          <w:tcPr>
            <w:tcW w:w="0" w:type="auto"/>
          </w:tcPr>
          <w:p w14:paraId="4C1F0207" w14:textId="2A141D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9D96CA" w14:textId="60CC87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EB1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8E1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07B45D" w14:textId="77777777" w:rsidTr="003F2FDA">
        <w:tc>
          <w:tcPr>
            <w:tcW w:w="0" w:type="auto"/>
          </w:tcPr>
          <w:p w14:paraId="24085543" w14:textId="389F5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R4-2108368</w:t>
            </w:r>
          </w:p>
        </w:tc>
        <w:tc>
          <w:tcPr>
            <w:tcW w:w="0" w:type="auto"/>
          </w:tcPr>
          <w:p w14:paraId="6EBB9FF0" w14:textId="536E82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NR IIoT and URLLC</w:t>
            </w:r>
          </w:p>
        </w:tc>
        <w:tc>
          <w:tcPr>
            <w:tcW w:w="0" w:type="auto"/>
          </w:tcPr>
          <w:p w14:paraId="2EF3A7A9" w14:textId="518B4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73C068" w14:textId="66E04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930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A16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6DEDEF" w14:textId="77777777" w:rsidTr="003F2FDA">
        <w:tc>
          <w:tcPr>
            <w:tcW w:w="0" w:type="auto"/>
          </w:tcPr>
          <w:p w14:paraId="493F8893" w14:textId="6F4DA5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R4-2108369</w:t>
            </w:r>
          </w:p>
        </w:tc>
        <w:tc>
          <w:tcPr>
            <w:tcW w:w="0" w:type="auto"/>
          </w:tcPr>
          <w:p w14:paraId="25675408" w14:textId="10D496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of Rel-17 Additional enhancements for NB-IoT and LTE-MTC</w:t>
            </w:r>
          </w:p>
        </w:tc>
        <w:tc>
          <w:tcPr>
            <w:tcW w:w="0" w:type="auto"/>
          </w:tcPr>
          <w:p w14:paraId="080F8E93" w14:textId="469B6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DD64CF" w14:textId="52D6E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7137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831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4DECAB" w14:textId="77777777" w:rsidTr="003F2FDA">
        <w:tc>
          <w:tcPr>
            <w:tcW w:w="0" w:type="auto"/>
          </w:tcPr>
          <w:p w14:paraId="7BDD754B" w14:textId="4F7D2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R4-2108370</w:t>
            </w:r>
          </w:p>
        </w:tc>
        <w:tc>
          <w:tcPr>
            <w:tcW w:w="0" w:type="auto"/>
          </w:tcPr>
          <w:p w14:paraId="79E9BEBF" w14:textId="101C00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[99-e][201] NR_RRM_maintenance_R15_Core</w:t>
            </w:r>
          </w:p>
        </w:tc>
        <w:tc>
          <w:tcPr>
            <w:tcW w:w="0" w:type="auto"/>
          </w:tcPr>
          <w:p w14:paraId="17479302" w14:textId="1D4F97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FDF83AD" w14:textId="11615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CB566C" w14:textId="5F97A7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R4-2108125</w:t>
            </w:r>
          </w:p>
        </w:tc>
        <w:tc>
          <w:tcPr>
            <w:tcW w:w="0" w:type="auto"/>
          </w:tcPr>
          <w:p w14:paraId="0FBF27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F0D24D" w14:textId="77777777" w:rsidTr="003F2FDA">
        <w:tc>
          <w:tcPr>
            <w:tcW w:w="0" w:type="auto"/>
          </w:tcPr>
          <w:p w14:paraId="0E7E991D" w14:textId="3AC098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R4-2108371</w:t>
            </w:r>
          </w:p>
        </w:tc>
        <w:tc>
          <w:tcPr>
            <w:tcW w:w="0" w:type="auto"/>
          </w:tcPr>
          <w:p w14:paraId="29C4B3D2" w14:textId="099FD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[99-e][202] NR_RRM_maintenance_R15_Perf</w:t>
            </w:r>
          </w:p>
        </w:tc>
        <w:tc>
          <w:tcPr>
            <w:tcW w:w="0" w:type="auto"/>
          </w:tcPr>
          <w:p w14:paraId="7A33414C" w14:textId="54AEDE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B5D01CA" w14:textId="539D36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A5B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720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28D505" w14:textId="77777777" w:rsidTr="003F2FDA">
        <w:tc>
          <w:tcPr>
            <w:tcW w:w="0" w:type="auto"/>
          </w:tcPr>
          <w:p w14:paraId="4B963C63" w14:textId="4080F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R4-2108372</w:t>
            </w:r>
          </w:p>
        </w:tc>
        <w:tc>
          <w:tcPr>
            <w:tcW w:w="0" w:type="auto"/>
          </w:tcPr>
          <w:p w14:paraId="5D97785B" w14:textId="2EC0D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[99-e][242] NR_NewRAT_Positioning</w:t>
            </w:r>
          </w:p>
        </w:tc>
        <w:tc>
          <w:tcPr>
            <w:tcW w:w="0" w:type="auto"/>
          </w:tcPr>
          <w:p w14:paraId="16F12576" w14:textId="36B226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3C36D0A5" w14:textId="6B735A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EF2D4C" w14:textId="435F9E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R4-2108166</w:t>
            </w:r>
          </w:p>
        </w:tc>
        <w:tc>
          <w:tcPr>
            <w:tcW w:w="0" w:type="auto"/>
          </w:tcPr>
          <w:p w14:paraId="7BA990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E2B5B5" w14:textId="77777777" w:rsidTr="003F2FDA">
        <w:tc>
          <w:tcPr>
            <w:tcW w:w="0" w:type="auto"/>
          </w:tcPr>
          <w:p w14:paraId="708DEBE9" w14:textId="7561B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R4-2108373</w:t>
            </w:r>
          </w:p>
        </w:tc>
        <w:tc>
          <w:tcPr>
            <w:tcW w:w="0" w:type="auto"/>
          </w:tcPr>
          <w:p w14:paraId="0FA030AD" w14:textId="405475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[99-e][203] LTE_RRM_maintenance</w:t>
            </w:r>
          </w:p>
        </w:tc>
        <w:tc>
          <w:tcPr>
            <w:tcW w:w="0" w:type="auto"/>
          </w:tcPr>
          <w:p w14:paraId="0F780709" w14:textId="032C5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AB2A1DD" w14:textId="57B2EF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85A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88C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A427F4" w14:textId="77777777" w:rsidTr="003F2FDA">
        <w:tc>
          <w:tcPr>
            <w:tcW w:w="0" w:type="auto"/>
          </w:tcPr>
          <w:p w14:paraId="7C46D4F3" w14:textId="089D96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R4-2108374</w:t>
            </w:r>
          </w:p>
        </w:tc>
        <w:tc>
          <w:tcPr>
            <w:tcW w:w="0" w:type="auto"/>
          </w:tcPr>
          <w:p w14:paraId="446476B9" w14:textId="209640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[99-e][205] NR_eMIMO_RRM</w:t>
            </w:r>
          </w:p>
        </w:tc>
        <w:tc>
          <w:tcPr>
            <w:tcW w:w="0" w:type="auto"/>
          </w:tcPr>
          <w:p w14:paraId="5D2B6834" w14:textId="3F297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65497A4A" w14:textId="341910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E55C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ED8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C63216" w14:textId="77777777" w:rsidTr="003F2FDA">
        <w:tc>
          <w:tcPr>
            <w:tcW w:w="0" w:type="auto"/>
          </w:tcPr>
          <w:p w14:paraId="0F981CC0" w14:textId="497C54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R4-2108375</w:t>
            </w:r>
          </w:p>
        </w:tc>
        <w:tc>
          <w:tcPr>
            <w:tcW w:w="0" w:type="auto"/>
          </w:tcPr>
          <w:p w14:paraId="5993A9B8" w14:textId="41BBE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[99-e][243] NR_UE_pow_sav_RRM</w:t>
            </w:r>
          </w:p>
        </w:tc>
        <w:tc>
          <w:tcPr>
            <w:tcW w:w="0" w:type="auto"/>
          </w:tcPr>
          <w:p w14:paraId="10E2EBFC" w14:textId="60CB4D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C83EADA" w14:textId="726AF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D591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B03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1E952F" w14:textId="77777777" w:rsidTr="003F2FDA">
        <w:tc>
          <w:tcPr>
            <w:tcW w:w="0" w:type="auto"/>
          </w:tcPr>
          <w:p w14:paraId="28E6F7E2" w14:textId="674DD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R4-2108376</w:t>
            </w:r>
          </w:p>
        </w:tc>
        <w:tc>
          <w:tcPr>
            <w:tcW w:w="0" w:type="auto"/>
          </w:tcPr>
          <w:p w14:paraId="3FC05A11" w14:textId="31637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[99-e][206] NR_RRM_Enh_RRM_1</w:t>
            </w:r>
          </w:p>
        </w:tc>
        <w:tc>
          <w:tcPr>
            <w:tcW w:w="0" w:type="auto"/>
          </w:tcPr>
          <w:p w14:paraId="514C0428" w14:textId="4FEA3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6C486565" w14:textId="66FBF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66BE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9CD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39E156" w14:textId="77777777" w:rsidTr="003F2FDA">
        <w:tc>
          <w:tcPr>
            <w:tcW w:w="0" w:type="auto"/>
          </w:tcPr>
          <w:p w14:paraId="64585555" w14:textId="788689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R4-2108377</w:t>
            </w:r>
          </w:p>
        </w:tc>
        <w:tc>
          <w:tcPr>
            <w:tcW w:w="0" w:type="auto"/>
          </w:tcPr>
          <w:p w14:paraId="2BCE7FBD" w14:textId="5C5F0E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[99-e][207] NR_RRM_Enh_RRM_2</w:t>
            </w:r>
          </w:p>
        </w:tc>
        <w:tc>
          <w:tcPr>
            <w:tcW w:w="0" w:type="auto"/>
          </w:tcPr>
          <w:p w14:paraId="2C0731AE" w14:textId="45B35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B09A6A5" w14:textId="0CCD60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4AD7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918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EE8E54" w14:textId="77777777" w:rsidTr="003F2FDA">
        <w:tc>
          <w:tcPr>
            <w:tcW w:w="0" w:type="auto"/>
          </w:tcPr>
          <w:p w14:paraId="0A6DDC89" w14:textId="0FD70D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R4-2108378</w:t>
            </w:r>
          </w:p>
        </w:tc>
        <w:tc>
          <w:tcPr>
            <w:tcW w:w="0" w:type="auto"/>
          </w:tcPr>
          <w:p w14:paraId="33B2273F" w14:textId="482F96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[99-e][208] NR_RRM_Enh_RRM_3</w:t>
            </w:r>
          </w:p>
        </w:tc>
        <w:tc>
          <w:tcPr>
            <w:tcW w:w="0" w:type="auto"/>
          </w:tcPr>
          <w:p w14:paraId="54986D8F" w14:textId="64A66E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6AFE056" w14:textId="5FF686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3E37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0B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D7A76A" w14:textId="77777777" w:rsidTr="003F2FDA">
        <w:tc>
          <w:tcPr>
            <w:tcW w:w="0" w:type="auto"/>
          </w:tcPr>
          <w:p w14:paraId="3B97A42F" w14:textId="3A3E4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R4-2108379</w:t>
            </w:r>
          </w:p>
        </w:tc>
        <w:tc>
          <w:tcPr>
            <w:tcW w:w="0" w:type="auto"/>
          </w:tcPr>
          <w:p w14:paraId="43827C36" w14:textId="0346D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[99-e][204] NR_RRM_maintenance_R16</w:t>
            </w:r>
          </w:p>
        </w:tc>
        <w:tc>
          <w:tcPr>
            <w:tcW w:w="0" w:type="auto"/>
          </w:tcPr>
          <w:p w14:paraId="7FE3F4FC" w14:textId="50D601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73A71CA" w14:textId="3D0834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C31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70F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C4C1EA" w14:textId="77777777" w:rsidTr="003F2FDA">
        <w:tc>
          <w:tcPr>
            <w:tcW w:w="0" w:type="auto"/>
          </w:tcPr>
          <w:p w14:paraId="777A4D8F" w14:textId="7F4FD5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R4-2108380</w:t>
            </w:r>
          </w:p>
        </w:tc>
        <w:tc>
          <w:tcPr>
            <w:tcW w:w="0" w:type="auto"/>
          </w:tcPr>
          <w:p w14:paraId="29FE4B94" w14:textId="34AFD9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[99-e][241] R16_UE_feature_list_RRM</w:t>
            </w:r>
          </w:p>
        </w:tc>
        <w:tc>
          <w:tcPr>
            <w:tcW w:w="0" w:type="auto"/>
          </w:tcPr>
          <w:p w14:paraId="1BA64482" w14:textId="5926E3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549EFD9A" w14:textId="43ECB1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3D6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DEE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5A93F0" w14:textId="77777777" w:rsidTr="003F2FDA">
        <w:tc>
          <w:tcPr>
            <w:tcW w:w="0" w:type="auto"/>
          </w:tcPr>
          <w:p w14:paraId="44A052AF" w14:textId="6BEA3E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R4-2108381</w:t>
            </w:r>
          </w:p>
        </w:tc>
        <w:tc>
          <w:tcPr>
            <w:tcW w:w="0" w:type="auto"/>
          </w:tcPr>
          <w:p w14:paraId="5590D8C4" w14:textId="145A2B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[99-e][209] NR_unlic_RRM_1</w:t>
            </w:r>
          </w:p>
        </w:tc>
        <w:tc>
          <w:tcPr>
            <w:tcW w:w="0" w:type="auto"/>
          </w:tcPr>
          <w:p w14:paraId="30D8C533" w14:textId="6251CC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71201E2" w14:textId="77299B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EF2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A8F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173871" w14:textId="77777777" w:rsidTr="003F2FDA">
        <w:tc>
          <w:tcPr>
            <w:tcW w:w="0" w:type="auto"/>
          </w:tcPr>
          <w:p w14:paraId="7136C9B3" w14:textId="23DD2E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R4-2108382</w:t>
            </w:r>
          </w:p>
        </w:tc>
        <w:tc>
          <w:tcPr>
            <w:tcW w:w="0" w:type="auto"/>
          </w:tcPr>
          <w:p w14:paraId="5DE4C3D9" w14:textId="775D2F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[99-e][210] NR_unlic_RRM_2</w:t>
            </w:r>
          </w:p>
        </w:tc>
        <w:tc>
          <w:tcPr>
            <w:tcW w:w="0" w:type="auto"/>
          </w:tcPr>
          <w:p w14:paraId="2C3A445C" w14:textId="4CFED9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25D3FCF" w14:textId="67F0DF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65BF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00F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34F6DE" w14:textId="77777777" w:rsidTr="003F2FDA">
        <w:tc>
          <w:tcPr>
            <w:tcW w:w="0" w:type="auto"/>
          </w:tcPr>
          <w:p w14:paraId="5E75BA91" w14:textId="29EF69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R4-2108383</w:t>
            </w:r>
          </w:p>
        </w:tc>
        <w:tc>
          <w:tcPr>
            <w:tcW w:w="0" w:type="auto"/>
          </w:tcPr>
          <w:p w14:paraId="65832D1B" w14:textId="609C3A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[99-e][211] NR_IAB_RRM</w:t>
            </w:r>
          </w:p>
        </w:tc>
        <w:tc>
          <w:tcPr>
            <w:tcW w:w="0" w:type="auto"/>
          </w:tcPr>
          <w:p w14:paraId="74665C3E" w14:textId="64850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5EDA4E5" w14:textId="5EA1DD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BAE18" w14:textId="02B47F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R4-2108135</w:t>
            </w:r>
          </w:p>
        </w:tc>
        <w:tc>
          <w:tcPr>
            <w:tcW w:w="0" w:type="auto"/>
          </w:tcPr>
          <w:p w14:paraId="7EB2C4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6F775D" w14:textId="77777777" w:rsidTr="003F2FDA">
        <w:tc>
          <w:tcPr>
            <w:tcW w:w="0" w:type="auto"/>
          </w:tcPr>
          <w:p w14:paraId="5C51F835" w14:textId="51431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R4-2108384</w:t>
            </w:r>
          </w:p>
        </w:tc>
        <w:tc>
          <w:tcPr>
            <w:tcW w:w="0" w:type="auto"/>
          </w:tcPr>
          <w:p w14:paraId="4FABF633" w14:textId="16BB7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[99-e][212] LTE_NR_DC_CA_RRM_1_NWM</w:t>
            </w:r>
          </w:p>
        </w:tc>
        <w:tc>
          <w:tcPr>
            <w:tcW w:w="0" w:type="auto"/>
          </w:tcPr>
          <w:p w14:paraId="1310E06A" w14:textId="30A1BC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97E0CD7" w14:textId="47DB24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BF4E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DE4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2D15E1" w14:textId="77777777" w:rsidTr="003F2FDA">
        <w:tc>
          <w:tcPr>
            <w:tcW w:w="0" w:type="auto"/>
          </w:tcPr>
          <w:p w14:paraId="38526FAE" w14:textId="4FAD13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R4-2108385</w:t>
            </w:r>
          </w:p>
        </w:tc>
        <w:tc>
          <w:tcPr>
            <w:tcW w:w="0" w:type="auto"/>
          </w:tcPr>
          <w:p w14:paraId="4D933CFA" w14:textId="3DC5BF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[99-e][213] LTE_NR_DC_CA_RRM_2</w:t>
            </w:r>
          </w:p>
        </w:tc>
        <w:tc>
          <w:tcPr>
            <w:tcW w:w="0" w:type="auto"/>
          </w:tcPr>
          <w:p w14:paraId="249729B3" w14:textId="665536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6277A90" w14:textId="6E279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95CB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E56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F1ED7E" w14:textId="77777777" w:rsidTr="003F2FDA">
        <w:tc>
          <w:tcPr>
            <w:tcW w:w="0" w:type="auto"/>
          </w:tcPr>
          <w:p w14:paraId="7FB562FC" w14:textId="0730B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R4-2108386</w:t>
            </w:r>
          </w:p>
        </w:tc>
        <w:tc>
          <w:tcPr>
            <w:tcW w:w="0" w:type="auto"/>
          </w:tcPr>
          <w:p w14:paraId="6CA35402" w14:textId="72CA51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50DAB14F" w14:textId="569A7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0D102C8" w14:textId="7E9BD8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649F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17493" w14:textId="3BCA5D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R4-2108036</w:t>
            </w:r>
          </w:p>
        </w:tc>
      </w:tr>
      <w:tr w:rsidR="003F2FDA" w14:paraId="09E6F725" w14:textId="77777777" w:rsidTr="003F2FDA">
        <w:tc>
          <w:tcPr>
            <w:tcW w:w="0" w:type="auto"/>
          </w:tcPr>
          <w:p w14:paraId="499FA48A" w14:textId="7CA40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R4-2108387</w:t>
            </w:r>
          </w:p>
        </w:tc>
        <w:tc>
          <w:tcPr>
            <w:tcW w:w="0" w:type="auto"/>
          </w:tcPr>
          <w:p w14:paraId="0C782B69" w14:textId="3B2A4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[99-e][215] NR_pos_2</w:t>
            </w:r>
          </w:p>
        </w:tc>
        <w:tc>
          <w:tcPr>
            <w:tcW w:w="0" w:type="auto"/>
          </w:tcPr>
          <w:p w14:paraId="7926167C" w14:textId="60E6A1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45398DDB" w14:textId="0AC8FF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03D9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481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67D7FB" w14:textId="77777777" w:rsidTr="003F2FDA">
        <w:tc>
          <w:tcPr>
            <w:tcW w:w="0" w:type="auto"/>
          </w:tcPr>
          <w:p w14:paraId="5BE39CD0" w14:textId="1ED55C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R4-2108388</w:t>
            </w:r>
          </w:p>
        </w:tc>
        <w:tc>
          <w:tcPr>
            <w:tcW w:w="0" w:type="auto"/>
          </w:tcPr>
          <w:p w14:paraId="4603B9B8" w14:textId="7A487E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[99-e][216] NR_pos_3</w:t>
            </w:r>
          </w:p>
        </w:tc>
        <w:tc>
          <w:tcPr>
            <w:tcW w:w="0" w:type="auto"/>
          </w:tcPr>
          <w:p w14:paraId="17F89FBD" w14:textId="4A22E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14CB9C" w14:textId="373BC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3F1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5F6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F9575E" w14:textId="77777777" w:rsidTr="003F2FDA">
        <w:tc>
          <w:tcPr>
            <w:tcW w:w="0" w:type="auto"/>
          </w:tcPr>
          <w:p w14:paraId="531DA3C0" w14:textId="4B9997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R4-2108389</w:t>
            </w:r>
          </w:p>
        </w:tc>
        <w:tc>
          <w:tcPr>
            <w:tcW w:w="0" w:type="auto"/>
          </w:tcPr>
          <w:p w14:paraId="331FEDF8" w14:textId="5E4D4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[99-e][217] NR_CSIRS_L3meas_1</w:t>
            </w:r>
          </w:p>
        </w:tc>
        <w:tc>
          <w:tcPr>
            <w:tcW w:w="0" w:type="auto"/>
          </w:tcPr>
          <w:p w14:paraId="6AF9082D" w14:textId="55E12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EBB9251" w14:textId="3A7365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E923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29C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61956" w14:textId="77777777" w:rsidTr="003F2FDA">
        <w:tc>
          <w:tcPr>
            <w:tcW w:w="0" w:type="auto"/>
          </w:tcPr>
          <w:p w14:paraId="46251C75" w14:textId="4226BC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R4-2108390</w:t>
            </w:r>
          </w:p>
        </w:tc>
        <w:tc>
          <w:tcPr>
            <w:tcW w:w="0" w:type="auto"/>
          </w:tcPr>
          <w:p w14:paraId="18C194DD" w14:textId="6311C6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[99-e][218] NR_CSIRS_L3meas_2</w:t>
            </w:r>
          </w:p>
        </w:tc>
        <w:tc>
          <w:tcPr>
            <w:tcW w:w="0" w:type="auto"/>
          </w:tcPr>
          <w:p w14:paraId="5578AC63" w14:textId="3C09A2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117A4475" w14:textId="589F9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104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481D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A0F02C" w14:textId="77777777" w:rsidTr="003F2FDA">
        <w:tc>
          <w:tcPr>
            <w:tcW w:w="0" w:type="auto"/>
          </w:tcPr>
          <w:p w14:paraId="12005F3D" w14:textId="2A2AA1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R4-2108391</w:t>
            </w:r>
          </w:p>
        </w:tc>
        <w:tc>
          <w:tcPr>
            <w:tcW w:w="0" w:type="auto"/>
          </w:tcPr>
          <w:p w14:paraId="33525A56" w14:textId="408EED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[99-e][219] Spectrum_RRM</w:t>
            </w:r>
          </w:p>
        </w:tc>
        <w:tc>
          <w:tcPr>
            <w:tcW w:w="0" w:type="auto"/>
          </w:tcPr>
          <w:p w14:paraId="79607167" w14:textId="46336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3EB664C" w14:textId="3C583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018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765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8D3950" w14:textId="77777777" w:rsidTr="003F2FDA">
        <w:tc>
          <w:tcPr>
            <w:tcW w:w="0" w:type="auto"/>
          </w:tcPr>
          <w:p w14:paraId="0A02F362" w14:textId="3BDCB0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R4-2108392</w:t>
            </w:r>
          </w:p>
        </w:tc>
        <w:tc>
          <w:tcPr>
            <w:tcW w:w="0" w:type="auto"/>
          </w:tcPr>
          <w:p w14:paraId="2E3FAFD9" w14:textId="1C5C50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[99-e][220] NR_RF_FR1_enh_RRM_NWM</w:t>
            </w:r>
          </w:p>
        </w:tc>
        <w:tc>
          <w:tcPr>
            <w:tcW w:w="0" w:type="auto"/>
          </w:tcPr>
          <w:p w14:paraId="5C49E8FA" w14:textId="1C7AB9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A7BB429" w14:textId="2B28C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BB4D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CFC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95FE74" w14:textId="77777777" w:rsidTr="003F2FDA">
        <w:tc>
          <w:tcPr>
            <w:tcW w:w="0" w:type="auto"/>
          </w:tcPr>
          <w:p w14:paraId="6AEDDF8C" w14:textId="7B4F57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R4-2108393</w:t>
            </w:r>
          </w:p>
        </w:tc>
        <w:tc>
          <w:tcPr>
            <w:tcW w:w="0" w:type="auto"/>
          </w:tcPr>
          <w:p w14:paraId="42A5ECFA" w14:textId="2DE23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[99-e][221] NR_RF_FR2_req_enh2_RRM</w:t>
            </w:r>
          </w:p>
        </w:tc>
        <w:tc>
          <w:tcPr>
            <w:tcW w:w="0" w:type="auto"/>
          </w:tcPr>
          <w:p w14:paraId="72811B0B" w14:textId="5A1535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DF7683C" w14:textId="7ABDBA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6AD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369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CC321D" w14:textId="77777777" w:rsidTr="003F2FDA">
        <w:tc>
          <w:tcPr>
            <w:tcW w:w="0" w:type="auto"/>
          </w:tcPr>
          <w:p w14:paraId="5F189405" w14:textId="56AB3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R4-2108394</w:t>
            </w:r>
          </w:p>
        </w:tc>
        <w:tc>
          <w:tcPr>
            <w:tcW w:w="0" w:type="auto"/>
          </w:tcPr>
          <w:p w14:paraId="4CF36200" w14:textId="015AE1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[99-e][222] NR_HST_FR1_enh_RRM</w:t>
            </w:r>
          </w:p>
        </w:tc>
        <w:tc>
          <w:tcPr>
            <w:tcW w:w="0" w:type="auto"/>
          </w:tcPr>
          <w:p w14:paraId="30038034" w14:textId="16927B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115A1B71" w14:textId="0C932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B7B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328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70A640" w14:textId="77777777" w:rsidTr="003F2FDA">
        <w:tc>
          <w:tcPr>
            <w:tcW w:w="0" w:type="auto"/>
          </w:tcPr>
          <w:p w14:paraId="2A76BAC3" w14:textId="43A6C7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R4-2108395</w:t>
            </w:r>
          </w:p>
        </w:tc>
        <w:tc>
          <w:tcPr>
            <w:tcW w:w="0" w:type="auto"/>
          </w:tcPr>
          <w:p w14:paraId="27E799F7" w14:textId="70455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[99-e][223] NR_HST_FR2_RRM</w:t>
            </w:r>
          </w:p>
        </w:tc>
        <w:tc>
          <w:tcPr>
            <w:tcW w:w="0" w:type="auto"/>
          </w:tcPr>
          <w:p w14:paraId="7B0A6B60" w14:textId="2F5B98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9C62920" w14:textId="67F01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496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134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CB8B0C" w14:textId="77777777" w:rsidTr="003F2FDA">
        <w:tc>
          <w:tcPr>
            <w:tcW w:w="0" w:type="auto"/>
          </w:tcPr>
          <w:p w14:paraId="5B0260DA" w14:textId="65A221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R4-2108396</w:t>
            </w:r>
          </w:p>
        </w:tc>
        <w:tc>
          <w:tcPr>
            <w:tcW w:w="0" w:type="auto"/>
          </w:tcPr>
          <w:p w14:paraId="054A7A18" w14:textId="17ED0D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[99-e][224] NR_RRM_enh2_1</w:t>
            </w:r>
          </w:p>
        </w:tc>
        <w:tc>
          <w:tcPr>
            <w:tcW w:w="0" w:type="auto"/>
          </w:tcPr>
          <w:p w14:paraId="153A979B" w14:textId="7C2D24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3D6C138" w14:textId="6AD573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BF45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3D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B1E96D" w14:textId="77777777" w:rsidTr="003F2FDA">
        <w:tc>
          <w:tcPr>
            <w:tcW w:w="0" w:type="auto"/>
          </w:tcPr>
          <w:p w14:paraId="4362EF84" w14:textId="2C54A8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R4-2108397</w:t>
            </w:r>
          </w:p>
        </w:tc>
        <w:tc>
          <w:tcPr>
            <w:tcW w:w="0" w:type="auto"/>
          </w:tcPr>
          <w:p w14:paraId="458B6941" w14:textId="46C3CA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[99-e][225] NR_RRM_enh2_2</w:t>
            </w:r>
          </w:p>
        </w:tc>
        <w:tc>
          <w:tcPr>
            <w:tcW w:w="0" w:type="auto"/>
          </w:tcPr>
          <w:p w14:paraId="1051B556" w14:textId="604793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9A66C1A" w14:textId="34EFB9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DDC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AC6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8C8C78" w14:textId="77777777" w:rsidTr="003F2FDA">
        <w:tc>
          <w:tcPr>
            <w:tcW w:w="0" w:type="auto"/>
          </w:tcPr>
          <w:p w14:paraId="4AAB1983" w14:textId="70F5E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R4-2108398</w:t>
            </w:r>
          </w:p>
        </w:tc>
        <w:tc>
          <w:tcPr>
            <w:tcW w:w="0" w:type="auto"/>
          </w:tcPr>
          <w:p w14:paraId="20FE9FF1" w14:textId="2413AB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[99-e][226] NR_RRM_enh2_3</w:t>
            </w:r>
          </w:p>
        </w:tc>
        <w:tc>
          <w:tcPr>
            <w:tcW w:w="0" w:type="auto"/>
          </w:tcPr>
          <w:p w14:paraId="634AA2DC" w14:textId="21A58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156C89C" w14:textId="65B61A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5AD7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29F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C6F686" w14:textId="77777777" w:rsidTr="003F2FDA">
        <w:tc>
          <w:tcPr>
            <w:tcW w:w="0" w:type="auto"/>
          </w:tcPr>
          <w:p w14:paraId="36BE4AB4" w14:textId="3EEC6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R4-2108399</w:t>
            </w:r>
          </w:p>
        </w:tc>
        <w:tc>
          <w:tcPr>
            <w:tcW w:w="0" w:type="auto"/>
          </w:tcPr>
          <w:p w14:paraId="3D44B2E8" w14:textId="0E1A4F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[99-e][227] NR_MG_enh_1</w:t>
            </w:r>
          </w:p>
        </w:tc>
        <w:tc>
          <w:tcPr>
            <w:tcW w:w="0" w:type="auto"/>
          </w:tcPr>
          <w:p w14:paraId="0F904E1E" w14:textId="227372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2E119497" w14:textId="41FDE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E27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BCEC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42BC6F" w14:textId="77777777" w:rsidTr="003F2FDA">
        <w:tc>
          <w:tcPr>
            <w:tcW w:w="0" w:type="auto"/>
          </w:tcPr>
          <w:p w14:paraId="4E4566DA" w14:textId="3D4399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R4-2108400</w:t>
            </w:r>
          </w:p>
        </w:tc>
        <w:tc>
          <w:tcPr>
            <w:tcW w:w="0" w:type="auto"/>
          </w:tcPr>
          <w:p w14:paraId="57878625" w14:textId="656C95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[99-e][228] NR_MG_enh_2</w:t>
            </w:r>
          </w:p>
        </w:tc>
        <w:tc>
          <w:tcPr>
            <w:tcW w:w="0" w:type="auto"/>
          </w:tcPr>
          <w:p w14:paraId="05322830" w14:textId="11A143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703C7EBE" w14:textId="72ACB6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D73F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B44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44FB0C" w14:textId="77777777" w:rsidTr="003F2FDA">
        <w:tc>
          <w:tcPr>
            <w:tcW w:w="0" w:type="auto"/>
          </w:tcPr>
          <w:p w14:paraId="0B6AF52A" w14:textId="7A5FB1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R4-2108401</w:t>
            </w:r>
          </w:p>
        </w:tc>
        <w:tc>
          <w:tcPr>
            <w:tcW w:w="0" w:type="auto"/>
          </w:tcPr>
          <w:p w14:paraId="214C0EDF" w14:textId="44167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[99-e][229] NR_NTN_solutions_RRM_1</w:t>
            </w:r>
          </w:p>
        </w:tc>
        <w:tc>
          <w:tcPr>
            <w:tcW w:w="0" w:type="auto"/>
          </w:tcPr>
          <w:p w14:paraId="7DE346D7" w14:textId="2CACC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(Fraunhofer)</w:t>
            </w:r>
          </w:p>
        </w:tc>
        <w:tc>
          <w:tcPr>
            <w:tcW w:w="0" w:type="auto"/>
          </w:tcPr>
          <w:p w14:paraId="1321B166" w14:textId="7CACC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9F63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18B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E462DB" w14:textId="77777777" w:rsidTr="003F2FDA">
        <w:tc>
          <w:tcPr>
            <w:tcW w:w="0" w:type="auto"/>
          </w:tcPr>
          <w:p w14:paraId="7B7B607D" w14:textId="48B110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R4-2108402</w:t>
            </w:r>
          </w:p>
        </w:tc>
        <w:tc>
          <w:tcPr>
            <w:tcW w:w="0" w:type="auto"/>
          </w:tcPr>
          <w:p w14:paraId="47319D1C" w14:textId="4BD5A6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[99-e][230] NR_NTN_solutions_RRM_2</w:t>
            </w:r>
          </w:p>
        </w:tc>
        <w:tc>
          <w:tcPr>
            <w:tcW w:w="0" w:type="auto"/>
          </w:tcPr>
          <w:p w14:paraId="55652532" w14:textId="5E70BB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2450C9D4" w14:textId="25C467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5B9B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DA8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8A75C7" w14:textId="77777777" w:rsidTr="003F2FDA">
        <w:tc>
          <w:tcPr>
            <w:tcW w:w="0" w:type="auto"/>
          </w:tcPr>
          <w:p w14:paraId="23014DB7" w14:textId="61D515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R4-2108403</w:t>
            </w:r>
          </w:p>
        </w:tc>
        <w:tc>
          <w:tcPr>
            <w:tcW w:w="0" w:type="auto"/>
          </w:tcPr>
          <w:p w14:paraId="040F1F67" w14:textId="46A4EB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[99-e][231] NR_UE_pow_sav_enh_RRM</w:t>
            </w:r>
          </w:p>
        </w:tc>
        <w:tc>
          <w:tcPr>
            <w:tcW w:w="0" w:type="auto"/>
          </w:tcPr>
          <w:p w14:paraId="5334758E" w14:textId="3FFA6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1E8E98D6" w14:textId="036CAD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8A11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A9B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73C99F" w14:textId="77777777" w:rsidTr="003F2FDA">
        <w:tc>
          <w:tcPr>
            <w:tcW w:w="0" w:type="auto"/>
          </w:tcPr>
          <w:p w14:paraId="1E4634DC" w14:textId="290AC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R4-2108404</w:t>
            </w:r>
          </w:p>
        </w:tc>
        <w:tc>
          <w:tcPr>
            <w:tcW w:w="0" w:type="auto"/>
          </w:tcPr>
          <w:p w14:paraId="06669C10" w14:textId="1CF392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[99-e][232] NR_SL_enh_RRM</w:t>
            </w:r>
          </w:p>
        </w:tc>
        <w:tc>
          <w:tcPr>
            <w:tcW w:w="0" w:type="auto"/>
          </w:tcPr>
          <w:p w14:paraId="297DD7DF" w14:textId="4752B7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5BCF597B" w14:textId="4B52E5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A8AA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F98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6673F4" w14:textId="77777777" w:rsidTr="003F2FDA">
        <w:tc>
          <w:tcPr>
            <w:tcW w:w="0" w:type="auto"/>
          </w:tcPr>
          <w:p w14:paraId="20B9425F" w14:textId="5E7B5D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R4-2108405</w:t>
            </w:r>
          </w:p>
        </w:tc>
        <w:tc>
          <w:tcPr>
            <w:tcW w:w="0" w:type="auto"/>
          </w:tcPr>
          <w:p w14:paraId="7E34075B" w14:textId="3DB4C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[99-e][233] NR_ext_to_71GHz_RRM</w:t>
            </w:r>
          </w:p>
        </w:tc>
        <w:tc>
          <w:tcPr>
            <w:tcW w:w="0" w:type="auto"/>
          </w:tcPr>
          <w:p w14:paraId="2D0B2DE3" w14:textId="5A7FA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0EC32CF" w14:textId="6DFBAB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604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1BD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519F15" w14:textId="77777777" w:rsidTr="003F2FDA">
        <w:tc>
          <w:tcPr>
            <w:tcW w:w="0" w:type="auto"/>
          </w:tcPr>
          <w:p w14:paraId="72CA06B7" w14:textId="3F50D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R4-2108406</w:t>
            </w:r>
          </w:p>
        </w:tc>
        <w:tc>
          <w:tcPr>
            <w:tcW w:w="0" w:type="auto"/>
          </w:tcPr>
          <w:p w14:paraId="4B708866" w14:textId="1BD91D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[99-e][234] NR_IAB_enh_RRM</w:t>
            </w:r>
          </w:p>
        </w:tc>
        <w:tc>
          <w:tcPr>
            <w:tcW w:w="0" w:type="auto"/>
          </w:tcPr>
          <w:p w14:paraId="372D9CE1" w14:textId="735F11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BE825D3" w14:textId="214172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FFF1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DE0A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DAF9F7" w14:textId="77777777" w:rsidTr="003F2FDA">
        <w:tc>
          <w:tcPr>
            <w:tcW w:w="0" w:type="auto"/>
          </w:tcPr>
          <w:p w14:paraId="5F0714DA" w14:textId="41B465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R4-2108407</w:t>
            </w:r>
          </w:p>
        </w:tc>
        <w:tc>
          <w:tcPr>
            <w:tcW w:w="0" w:type="auto"/>
          </w:tcPr>
          <w:p w14:paraId="2DB7D985" w14:textId="40A1FC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[99-e][235] NR_feMIMO_RRM</w:t>
            </w:r>
          </w:p>
        </w:tc>
        <w:tc>
          <w:tcPr>
            <w:tcW w:w="0" w:type="auto"/>
          </w:tcPr>
          <w:p w14:paraId="0120937E" w14:textId="2156FE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9C709E3" w14:textId="215D8B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D31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B2E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E10CC5" w14:textId="77777777" w:rsidTr="003F2FDA">
        <w:tc>
          <w:tcPr>
            <w:tcW w:w="0" w:type="auto"/>
          </w:tcPr>
          <w:p w14:paraId="4E020343" w14:textId="36B3BE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R4-2108408</w:t>
            </w:r>
          </w:p>
        </w:tc>
        <w:tc>
          <w:tcPr>
            <w:tcW w:w="0" w:type="auto"/>
          </w:tcPr>
          <w:p w14:paraId="3E43F316" w14:textId="28B070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[99-e][236] NR_redcap_RRM</w:t>
            </w:r>
          </w:p>
        </w:tc>
        <w:tc>
          <w:tcPr>
            <w:tcW w:w="0" w:type="auto"/>
          </w:tcPr>
          <w:p w14:paraId="4FD17359" w14:textId="13D3EA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1430DCD" w14:textId="43D3DE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753D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905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AB9CFF" w14:textId="77777777" w:rsidTr="003F2FDA">
        <w:tc>
          <w:tcPr>
            <w:tcW w:w="0" w:type="auto"/>
          </w:tcPr>
          <w:p w14:paraId="3771F786" w14:textId="4FB299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R4-2108409</w:t>
            </w:r>
          </w:p>
        </w:tc>
        <w:tc>
          <w:tcPr>
            <w:tcW w:w="0" w:type="auto"/>
          </w:tcPr>
          <w:p w14:paraId="2A31A33A" w14:textId="11AE6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[99-e][237] NR_pos_enh_RRM</w:t>
            </w:r>
          </w:p>
        </w:tc>
        <w:tc>
          <w:tcPr>
            <w:tcW w:w="0" w:type="auto"/>
          </w:tcPr>
          <w:p w14:paraId="4D4FAFDA" w14:textId="6A1032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51A187D" w14:textId="0A5CFA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A22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D8C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C6E52" w14:textId="77777777" w:rsidTr="003F2FDA">
        <w:tc>
          <w:tcPr>
            <w:tcW w:w="0" w:type="auto"/>
          </w:tcPr>
          <w:p w14:paraId="5C04FDFD" w14:textId="4DE13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R4-2108410</w:t>
            </w:r>
          </w:p>
        </w:tc>
        <w:tc>
          <w:tcPr>
            <w:tcW w:w="0" w:type="auto"/>
          </w:tcPr>
          <w:p w14:paraId="4690B3DE" w14:textId="53559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[99-e][238] LTE_NR_DC_enh2_RRM</w:t>
            </w:r>
          </w:p>
        </w:tc>
        <w:tc>
          <w:tcPr>
            <w:tcW w:w="0" w:type="auto"/>
          </w:tcPr>
          <w:p w14:paraId="3851329A" w14:textId="1663E9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E0F0774" w14:textId="11F15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9DA7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E72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2ED27E" w14:textId="77777777" w:rsidTr="003F2FDA">
        <w:tc>
          <w:tcPr>
            <w:tcW w:w="0" w:type="auto"/>
          </w:tcPr>
          <w:p w14:paraId="7DDC50F1" w14:textId="5A4E1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R4-2108411</w:t>
            </w:r>
          </w:p>
        </w:tc>
        <w:tc>
          <w:tcPr>
            <w:tcW w:w="0" w:type="auto"/>
          </w:tcPr>
          <w:p w14:paraId="081A309B" w14:textId="011FC8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[99-e][239] NR_IIOT_URLLC_enh_RRM</w:t>
            </w:r>
          </w:p>
        </w:tc>
        <w:tc>
          <w:tcPr>
            <w:tcW w:w="0" w:type="auto"/>
          </w:tcPr>
          <w:p w14:paraId="6FC751F1" w14:textId="3B5875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C9F8E20" w14:textId="4BAC3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1C39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898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758E31" w14:textId="77777777" w:rsidTr="003F2FDA">
        <w:tc>
          <w:tcPr>
            <w:tcW w:w="0" w:type="auto"/>
          </w:tcPr>
          <w:p w14:paraId="3E7E4720" w14:textId="31DCC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R4-2108412</w:t>
            </w:r>
          </w:p>
        </w:tc>
        <w:tc>
          <w:tcPr>
            <w:tcW w:w="0" w:type="auto"/>
          </w:tcPr>
          <w:p w14:paraId="0D7B77A9" w14:textId="7D25F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[99-e][240] NB_IOTenh4_LTE_eMTC6_RRM</w:t>
            </w:r>
          </w:p>
        </w:tc>
        <w:tc>
          <w:tcPr>
            <w:tcW w:w="0" w:type="auto"/>
          </w:tcPr>
          <w:p w14:paraId="54AA4A7C" w14:textId="34C613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3F86AD0" w14:textId="2DF494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679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BC4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EB5A2B" w14:textId="77777777" w:rsidTr="003F2FDA">
        <w:tc>
          <w:tcPr>
            <w:tcW w:w="0" w:type="auto"/>
          </w:tcPr>
          <w:p w14:paraId="56E4939E" w14:textId="31EF1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  <w:tc>
          <w:tcPr>
            <w:tcW w:w="0" w:type="auto"/>
          </w:tcPr>
          <w:p w14:paraId="1A0008EA" w14:textId="3BC00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0E62BDCC" w14:textId="506A8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17E4D7" w14:textId="20D7A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B312FB" w14:textId="0BABFF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28EBD8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4FB5F4" w14:textId="77777777" w:rsidTr="003F2FDA">
        <w:tc>
          <w:tcPr>
            <w:tcW w:w="0" w:type="auto"/>
          </w:tcPr>
          <w:p w14:paraId="1E3BCE6C" w14:textId="200425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R4-2108414</w:t>
            </w:r>
          </w:p>
        </w:tc>
        <w:tc>
          <w:tcPr>
            <w:tcW w:w="0" w:type="auto"/>
          </w:tcPr>
          <w:p w14:paraId="776AC61F" w14:textId="5A0DAA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563F78A4" w14:textId="5951EC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03FC46" w14:textId="36F83B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F1FB53" w14:textId="6C11F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2109089</w:t>
            </w:r>
          </w:p>
        </w:tc>
        <w:tc>
          <w:tcPr>
            <w:tcW w:w="0" w:type="auto"/>
          </w:tcPr>
          <w:p w14:paraId="214356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0507AF" w14:textId="77777777" w:rsidTr="003F2FDA">
        <w:tc>
          <w:tcPr>
            <w:tcW w:w="0" w:type="auto"/>
          </w:tcPr>
          <w:p w14:paraId="2C8DC624" w14:textId="2D046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  <w:tc>
          <w:tcPr>
            <w:tcW w:w="0" w:type="auto"/>
          </w:tcPr>
          <w:p w14:paraId="55F71E4E" w14:textId="1CEEF9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04527E44" w14:textId="16F51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C2A7B4" w14:textId="53CD4D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A89CA7" w14:textId="0627BC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508E7A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2AF3B2" w14:textId="77777777" w:rsidTr="003F2FDA">
        <w:tc>
          <w:tcPr>
            <w:tcW w:w="0" w:type="auto"/>
          </w:tcPr>
          <w:p w14:paraId="003CE7F9" w14:textId="56D3B7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  <w:tc>
          <w:tcPr>
            <w:tcW w:w="0" w:type="auto"/>
          </w:tcPr>
          <w:p w14:paraId="3B9BE0EC" w14:textId="133565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661090AE" w14:textId="0280F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8B4E5C" w14:textId="27D83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9EF86" w14:textId="2D777C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0" w:type="auto"/>
          </w:tcPr>
          <w:p w14:paraId="2276A1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73A0EF" w14:textId="77777777" w:rsidTr="003F2FDA">
        <w:tc>
          <w:tcPr>
            <w:tcW w:w="0" w:type="auto"/>
          </w:tcPr>
          <w:p w14:paraId="2815C7F0" w14:textId="11F1F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66A3FD3B" w14:textId="0A64E3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3C369F5E" w14:textId="5B79A7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68CB84F" w14:textId="65229E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877C67" w14:textId="7C32B0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7BBC3CC1" w14:textId="3FB3C2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</w:tr>
      <w:tr w:rsidR="003F2FDA" w14:paraId="57B442A0" w14:textId="77777777" w:rsidTr="003F2FDA">
        <w:tc>
          <w:tcPr>
            <w:tcW w:w="0" w:type="auto"/>
          </w:tcPr>
          <w:p w14:paraId="11C2707D" w14:textId="396CE3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  <w:tc>
          <w:tcPr>
            <w:tcW w:w="0" w:type="auto"/>
          </w:tcPr>
          <w:p w14:paraId="6B621CDC" w14:textId="215C69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2DFA1FA1" w14:textId="7144EB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9C3921" w14:textId="7C0CD3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48986E" w14:textId="131772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170C8E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45DDEF" w14:textId="77777777" w:rsidTr="003F2FDA">
        <w:tc>
          <w:tcPr>
            <w:tcW w:w="0" w:type="auto"/>
          </w:tcPr>
          <w:p w14:paraId="0318EFCB" w14:textId="44600B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R4-2108419</w:t>
            </w:r>
          </w:p>
        </w:tc>
        <w:tc>
          <w:tcPr>
            <w:tcW w:w="0" w:type="auto"/>
          </w:tcPr>
          <w:p w14:paraId="6EB3F4B1" w14:textId="339A29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08BF221E" w14:textId="3C434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78C8E06" w14:textId="7B222D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314D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EBD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DA9440" w14:textId="77777777" w:rsidTr="003F2FDA">
        <w:tc>
          <w:tcPr>
            <w:tcW w:w="0" w:type="auto"/>
          </w:tcPr>
          <w:p w14:paraId="0C9A0867" w14:textId="6F761F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  <w:tc>
          <w:tcPr>
            <w:tcW w:w="0" w:type="auto"/>
          </w:tcPr>
          <w:p w14:paraId="0C4106B4" w14:textId="21B4E9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35AACC1B" w14:textId="346E9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46501CB" w14:textId="10DAE3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02CEB7" w14:textId="3864A9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20C139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43C7A0" w14:textId="77777777" w:rsidTr="003F2FDA">
        <w:tc>
          <w:tcPr>
            <w:tcW w:w="0" w:type="auto"/>
          </w:tcPr>
          <w:p w14:paraId="4CB4519D" w14:textId="1B4E1F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  <w:tc>
          <w:tcPr>
            <w:tcW w:w="0" w:type="auto"/>
          </w:tcPr>
          <w:p w14:paraId="3CABCC14" w14:textId="1F17FA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25C0DF27" w14:textId="75F6B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33DA45F" w14:textId="1443A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D7BC1C" w14:textId="03B603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555851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4498F1" w14:textId="77777777" w:rsidTr="003F2FDA">
        <w:tc>
          <w:tcPr>
            <w:tcW w:w="0" w:type="auto"/>
          </w:tcPr>
          <w:p w14:paraId="1B1E1B60" w14:textId="39AC24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R4-2108422</w:t>
            </w:r>
          </w:p>
        </w:tc>
        <w:tc>
          <w:tcPr>
            <w:tcW w:w="0" w:type="auto"/>
          </w:tcPr>
          <w:p w14:paraId="6D0CE93F" w14:textId="1C07D3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235CF8A5" w14:textId="73497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BB9501" w14:textId="635B7B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75010A4" w14:textId="479FED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0" w:type="auto"/>
          </w:tcPr>
          <w:p w14:paraId="559B56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A4CBFD" w14:textId="77777777" w:rsidTr="003F2FDA">
        <w:tc>
          <w:tcPr>
            <w:tcW w:w="0" w:type="auto"/>
          </w:tcPr>
          <w:p w14:paraId="1434B187" w14:textId="0E328B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  <w:tc>
          <w:tcPr>
            <w:tcW w:w="0" w:type="auto"/>
          </w:tcPr>
          <w:p w14:paraId="448B4C74" w14:textId="4410C2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2F00D1C3" w14:textId="521349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7BF497" w14:textId="48F2E0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631B06" w14:textId="288A86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20108A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29BD4B" w14:textId="77777777" w:rsidTr="003F2FDA">
        <w:tc>
          <w:tcPr>
            <w:tcW w:w="0" w:type="auto"/>
          </w:tcPr>
          <w:p w14:paraId="2EBF8CA3" w14:textId="1F4FA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R4-2108424</w:t>
            </w:r>
          </w:p>
        </w:tc>
        <w:tc>
          <w:tcPr>
            <w:tcW w:w="0" w:type="auto"/>
          </w:tcPr>
          <w:p w14:paraId="05830F94" w14:textId="4E97BF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0" w:type="auto"/>
          </w:tcPr>
          <w:p w14:paraId="0FF94363" w14:textId="2E9C3C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9ADD4B" w14:textId="3AD516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286628" w14:textId="1BDC8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R4-2109097</w:t>
            </w:r>
          </w:p>
        </w:tc>
        <w:tc>
          <w:tcPr>
            <w:tcW w:w="0" w:type="auto"/>
          </w:tcPr>
          <w:p w14:paraId="60E3D3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38F0F8" w14:textId="77777777" w:rsidTr="003F2FDA">
        <w:tc>
          <w:tcPr>
            <w:tcW w:w="0" w:type="auto"/>
          </w:tcPr>
          <w:p w14:paraId="446ED6A5" w14:textId="60814B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R4-2108425</w:t>
            </w:r>
          </w:p>
        </w:tc>
        <w:tc>
          <w:tcPr>
            <w:tcW w:w="0" w:type="auto"/>
          </w:tcPr>
          <w:p w14:paraId="6B2D5D78" w14:textId="5B3E80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67A327" w14:textId="07D97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0EAF200" w14:textId="3D75F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052B3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B9C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E58B1C" w14:textId="77777777" w:rsidTr="003F2FDA">
        <w:tc>
          <w:tcPr>
            <w:tcW w:w="0" w:type="auto"/>
          </w:tcPr>
          <w:p w14:paraId="270BBBA3" w14:textId="2D166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R4-2108426</w:t>
            </w:r>
          </w:p>
        </w:tc>
        <w:tc>
          <w:tcPr>
            <w:tcW w:w="0" w:type="auto"/>
          </w:tcPr>
          <w:p w14:paraId="082A2F8A" w14:textId="4EC12A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[99-e][301] BSRF_Maintenance</w:t>
            </w:r>
          </w:p>
        </w:tc>
        <w:tc>
          <w:tcPr>
            <w:tcW w:w="0" w:type="auto"/>
          </w:tcPr>
          <w:p w14:paraId="556E7402" w14:textId="637E7A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9655762" w14:textId="063A8C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D5F83C" w14:textId="0F1F81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A0E107" w14:textId="46A66A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R4-2108670</w:t>
            </w:r>
          </w:p>
        </w:tc>
      </w:tr>
      <w:tr w:rsidR="003F2FDA" w14:paraId="43591D37" w14:textId="77777777" w:rsidTr="003F2FDA">
        <w:tc>
          <w:tcPr>
            <w:tcW w:w="0" w:type="auto"/>
          </w:tcPr>
          <w:p w14:paraId="3D405007" w14:textId="4CC2A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R4-2108427</w:t>
            </w:r>
          </w:p>
        </w:tc>
        <w:tc>
          <w:tcPr>
            <w:tcW w:w="0" w:type="auto"/>
          </w:tcPr>
          <w:p w14:paraId="674AF063" w14:textId="633897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[99-e][302] NR_Conformance_Maintenance</w:t>
            </w:r>
          </w:p>
        </w:tc>
        <w:tc>
          <w:tcPr>
            <w:tcW w:w="0" w:type="auto"/>
          </w:tcPr>
          <w:p w14:paraId="40F4E99F" w14:textId="0D1C98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EB34292" w14:textId="1D08EC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0D8B4C" w14:textId="7A658E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A59530" w14:textId="251A2C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R4-2108427</w:t>
            </w:r>
          </w:p>
        </w:tc>
      </w:tr>
      <w:tr w:rsidR="003F2FDA" w14:paraId="084C5C24" w14:textId="77777777" w:rsidTr="003F2FDA">
        <w:tc>
          <w:tcPr>
            <w:tcW w:w="0" w:type="auto"/>
          </w:tcPr>
          <w:p w14:paraId="49A8D309" w14:textId="747790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R4-2108428</w:t>
            </w:r>
          </w:p>
        </w:tc>
        <w:tc>
          <w:tcPr>
            <w:tcW w:w="0" w:type="auto"/>
          </w:tcPr>
          <w:p w14:paraId="6CB4E39F" w14:textId="29E299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[99-e][303] NR_EMC</w:t>
            </w:r>
          </w:p>
        </w:tc>
        <w:tc>
          <w:tcPr>
            <w:tcW w:w="0" w:type="auto"/>
          </w:tcPr>
          <w:p w14:paraId="728D456B" w14:textId="751C9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30AD010C" w14:textId="645331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0E07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FC52E" w14:textId="66A578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R4-2108669</w:t>
            </w:r>
          </w:p>
        </w:tc>
      </w:tr>
      <w:tr w:rsidR="003F2FDA" w14:paraId="46745BFD" w14:textId="77777777" w:rsidTr="003F2FDA">
        <w:tc>
          <w:tcPr>
            <w:tcW w:w="0" w:type="auto"/>
          </w:tcPr>
          <w:p w14:paraId="5EAE45E5" w14:textId="78F9D1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R4-2108429</w:t>
            </w:r>
          </w:p>
        </w:tc>
        <w:tc>
          <w:tcPr>
            <w:tcW w:w="0" w:type="auto"/>
          </w:tcPr>
          <w:p w14:paraId="5EBC41CC" w14:textId="22E323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[99-e][304] NR_unlic_BS_Conformance</w:t>
            </w:r>
          </w:p>
        </w:tc>
        <w:tc>
          <w:tcPr>
            <w:tcW w:w="0" w:type="auto"/>
          </w:tcPr>
          <w:p w14:paraId="7735269E" w14:textId="7EDF53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4D1770BC" w14:textId="5896B5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4CC786" w14:textId="28C578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8F1061" w14:textId="3ABE1C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R4-2108675</w:t>
            </w:r>
          </w:p>
        </w:tc>
      </w:tr>
      <w:tr w:rsidR="003F2FDA" w14:paraId="05BE1487" w14:textId="77777777" w:rsidTr="003F2FDA">
        <w:tc>
          <w:tcPr>
            <w:tcW w:w="0" w:type="auto"/>
          </w:tcPr>
          <w:p w14:paraId="50CDE6FD" w14:textId="68263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R4-2108430</w:t>
            </w:r>
          </w:p>
        </w:tc>
        <w:tc>
          <w:tcPr>
            <w:tcW w:w="0" w:type="auto"/>
          </w:tcPr>
          <w:p w14:paraId="06236A55" w14:textId="1C8C88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[99-e][305] NR_IAB_RF_Maintenance</w:t>
            </w:r>
          </w:p>
        </w:tc>
        <w:tc>
          <w:tcPr>
            <w:tcW w:w="0" w:type="auto"/>
          </w:tcPr>
          <w:p w14:paraId="17B2E578" w14:textId="565FF5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519F4F9" w14:textId="3A4A92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D7E022" w14:textId="59E051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BE2C80" w14:textId="0D9D46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R4-2108681</w:t>
            </w:r>
          </w:p>
        </w:tc>
      </w:tr>
      <w:tr w:rsidR="003F2FDA" w14:paraId="249B3E13" w14:textId="77777777" w:rsidTr="003F2FDA">
        <w:tc>
          <w:tcPr>
            <w:tcW w:w="0" w:type="auto"/>
          </w:tcPr>
          <w:p w14:paraId="0ED61D85" w14:textId="72A92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R4-2108431</w:t>
            </w:r>
          </w:p>
        </w:tc>
        <w:tc>
          <w:tcPr>
            <w:tcW w:w="0" w:type="auto"/>
          </w:tcPr>
          <w:p w14:paraId="47372EB0" w14:textId="5F5A75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[99-e][306] NR_IAB_Conformance_Part1</w:t>
            </w:r>
          </w:p>
        </w:tc>
        <w:tc>
          <w:tcPr>
            <w:tcW w:w="0" w:type="auto"/>
          </w:tcPr>
          <w:p w14:paraId="2B06F8B2" w14:textId="2C49A3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57F8793" w14:textId="20154A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0F41C" w14:textId="6BD89D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621AA9E" w14:textId="701BE8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R4-2108682</w:t>
            </w:r>
          </w:p>
        </w:tc>
      </w:tr>
      <w:tr w:rsidR="003F2FDA" w14:paraId="7F14AEB0" w14:textId="77777777" w:rsidTr="003F2FDA">
        <w:tc>
          <w:tcPr>
            <w:tcW w:w="0" w:type="auto"/>
          </w:tcPr>
          <w:p w14:paraId="3220E819" w14:textId="577E99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R4-2108432</w:t>
            </w:r>
          </w:p>
        </w:tc>
        <w:tc>
          <w:tcPr>
            <w:tcW w:w="0" w:type="auto"/>
          </w:tcPr>
          <w:p w14:paraId="3374CE57" w14:textId="2EC5A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[99-e][307] NR_IAB_Conformance_Part2</w:t>
            </w:r>
          </w:p>
        </w:tc>
        <w:tc>
          <w:tcPr>
            <w:tcW w:w="0" w:type="auto"/>
          </w:tcPr>
          <w:p w14:paraId="231CAF7B" w14:textId="70F06E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E84CD4A" w14:textId="52D13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C44DEC" w14:textId="40035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EE3FDB" w14:textId="5AE58F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R4-2108683</w:t>
            </w:r>
          </w:p>
        </w:tc>
      </w:tr>
      <w:tr w:rsidR="003F2FDA" w14:paraId="196F4140" w14:textId="77777777" w:rsidTr="003F2FDA">
        <w:tc>
          <w:tcPr>
            <w:tcW w:w="0" w:type="auto"/>
          </w:tcPr>
          <w:p w14:paraId="146A5D8F" w14:textId="5C26EC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R4-2108433</w:t>
            </w:r>
          </w:p>
        </w:tc>
        <w:tc>
          <w:tcPr>
            <w:tcW w:w="0" w:type="auto"/>
          </w:tcPr>
          <w:p w14:paraId="4F93F1FE" w14:textId="5C5DD3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[99-e][308] NR_47GHz_Band_BSRF_NWM</w:t>
            </w:r>
          </w:p>
        </w:tc>
        <w:tc>
          <w:tcPr>
            <w:tcW w:w="0" w:type="auto"/>
          </w:tcPr>
          <w:p w14:paraId="79B77C34" w14:textId="167BC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F24DC6B" w14:textId="252500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289C5C" w14:textId="178E37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0344B1" w14:textId="45EF5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R4-2108685</w:t>
            </w:r>
          </w:p>
        </w:tc>
      </w:tr>
      <w:tr w:rsidR="003F2FDA" w14:paraId="58930248" w14:textId="77777777" w:rsidTr="003F2FDA">
        <w:tc>
          <w:tcPr>
            <w:tcW w:w="0" w:type="auto"/>
          </w:tcPr>
          <w:p w14:paraId="5AE4406E" w14:textId="1ACB5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R4-2108434</w:t>
            </w:r>
          </w:p>
        </w:tc>
        <w:tc>
          <w:tcPr>
            <w:tcW w:w="0" w:type="auto"/>
          </w:tcPr>
          <w:p w14:paraId="0188A8C3" w14:textId="071E2E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[99-e][309] NR_Repeater_General</w:t>
            </w:r>
          </w:p>
        </w:tc>
        <w:tc>
          <w:tcPr>
            <w:tcW w:w="0" w:type="auto"/>
          </w:tcPr>
          <w:p w14:paraId="72BEEA6C" w14:textId="2BEE4C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1342A2C" w14:textId="7004DD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429F71" w14:textId="05BF4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EB9A80" w14:textId="175EB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R4-2108690</w:t>
            </w:r>
          </w:p>
        </w:tc>
      </w:tr>
      <w:tr w:rsidR="003F2FDA" w14:paraId="292E4DBD" w14:textId="77777777" w:rsidTr="003F2FDA">
        <w:tc>
          <w:tcPr>
            <w:tcW w:w="0" w:type="auto"/>
          </w:tcPr>
          <w:p w14:paraId="7BBC0509" w14:textId="706902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R4-2108435</w:t>
            </w:r>
          </w:p>
        </w:tc>
        <w:tc>
          <w:tcPr>
            <w:tcW w:w="0" w:type="auto"/>
          </w:tcPr>
          <w:p w14:paraId="771A2141" w14:textId="078F2D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[99-e][310] NR_Repeater_RF</w:t>
            </w:r>
          </w:p>
        </w:tc>
        <w:tc>
          <w:tcPr>
            <w:tcW w:w="0" w:type="auto"/>
          </w:tcPr>
          <w:p w14:paraId="407AA589" w14:textId="1AD8E9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C2D5A67" w14:textId="0E8A17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F1EEE5" w14:textId="62C58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6699FE" w14:textId="4EE3F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R4-2108691</w:t>
            </w:r>
          </w:p>
        </w:tc>
      </w:tr>
      <w:tr w:rsidR="003F2FDA" w14:paraId="00E125A2" w14:textId="77777777" w:rsidTr="003F2FDA">
        <w:tc>
          <w:tcPr>
            <w:tcW w:w="0" w:type="auto"/>
          </w:tcPr>
          <w:p w14:paraId="7A9DB294" w14:textId="586D5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R4-2108436</w:t>
            </w:r>
          </w:p>
        </w:tc>
        <w:tc>
          <w:tcPr>
            <w:tcW w:w="0" w:type="auto"/>
          </w:tcPr>
          <w:p w14:paraId="0ED8D726" w14:textId="76B5DE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[99-e][311] NR_DL1024QAM_BSRF</w:t>
            </w:r>
          </w:p>
        </w:tc>
        <w:tc>
          <w:tcPr>
            <w:tcW w:w="0" w:type="auto"/>
          </w:tcPr>
          <w:p w14:paraId="2FC27831" w14:textId="3A246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289A9CB" w14:textId="22755C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43C138" w14:textId="0B5B54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58271B" w14:textId="49D3B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R4-2108692</w:t>
            </w:r>
          </w:p>
        </w:tc>
      </w:tr>
      <w:tr w:rsidR="003F2FDA" w14:paraId="6383DF8C" w14:textId="77777777" w:rsidTr="003F2FDA">
        <w:tc>
          <w:tcPr>
            <w:tcW w:w="0" w:type="auto"/>
          </w:tcPr>
          <w:p w14:paraId="33ADC721" w14:textId="5523DC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R4-2108437</w:t>
            </w:r>
          </w:p>
        </w:tc>
        <w:tc>
          <w:tcPr>
            <w:tcW w:w="0" w:type="auto"/>
          </w:tcPr>
          <w:p w14:paraId="2CBD1B53" w14:textId="5BCEB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[99-e][312] NTN_Solutions_Part1</w:t>
            </w:r>
          </w:p>
        </w:tc>
        <w:tc>
          <w:tcPr>
            <w:tcW w:w="0" w:type="auto"/>
          </w:tcPr>
          <w:p w14:paraId="6DCE0CED" w14:textId="245F88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14D2CEC5" w14:textId="00015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5319FB" w14:textId="4E764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1897C9" w14:textId="2A2CD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R4-2108699</w:t>
            </w:r>
          </w:p>
        </w:tc>
      </w:tr>
      <w:tr w:rsidR="003F2FDA" w14:paraId="0441F875" w14:textId="77777777" w:rsidTr="003F2FDA">
        <w:tc>
          <w:tcPr>
            <w:tcW w:w="0" w:type="auto"/>
          </w:tcPr>
          <w:p w14:paraId="461786A3" w14:textId="71E56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R4-2108438</w:t>
            </w:r>
          </w:p>
        </w:tc>
        <w:tc>
          <w:tcPr>
            <w:tcW w:w="0" w:type="auto"/>
          </w:tcPr>
          <w:p w14:paraId="0F94E625" w14:textId="07E47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[99-e][313] NTN_Solutions_Part2</w:t>
            </w:r>
          </w:p>
        </w:tc>
        <w:tc>
          <w:tcPr>
            <w:tcW w:w="0" w:type="auto"/>
          </w:tcPr>
          <w:p w14:paraId="5E4DE57E" w14:textId="63C4E7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6D69FA9F" w14:textId="14045C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C09C87" w14:textId="065F7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4196C6" w14:textId="1809B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R4-2108700</w:t>
            </w:r>
          </w:p>
        </w:tc>
      </w:tr>
      <w:tr w:rsidR="003F2FDA" w14:paraId="193B1348" w14:textId="77777777" w:rsidTr="003F2FDA">
        <w:tc>
          <w:tcPr>
            <w:tcW w:w="0" w:type="auto"/>
          </w:tcPr>
          <w:p w14:paraId="658A72E6" w14:textId="0A5F7E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R4-2108439</w:t>
            </w:r>
          </w:p>
        </w:tc>
        <w:tc>
          <w:tcPr>
            <w:tcW w:w="0" w:type="auto"/>
          </w:tcPr>
          <w:p w14:paraId="0B66CFDA" w14:textId="0C86FF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0240A010" w14:textId="320F48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4492C54" w14:textId="0F5328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3653EF" w14:textId="0455BA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3EB1E2" w14:textId="67E584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R4-2108701</w:t>
            </w:r>
          </w:p>
        </w:tc>
      </w:tr>
      <w:tr w:rsidR="003F2FDA" w14:paraId="455BC3FB" w14:textId="77777777" w:rsidTr="003F2FDA">
        <w:tc>
          <w:tcPr>
            <w:tcW w:w="0" w:type="auto"/>
          </w:tcPr>
          <w:p w14:paraId="0A928BBD" w14:textId="6C7A5C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R4-2108440</w:t>
            </w:r>
          </w:p>
        </w:tc>
        <w:tc>
          <w:tcPr>
            <w:tcW w:w="0" w:type="auto"/>
          </w:tcPr>
          <w:p w14:paraId="3307964C" w14:textId="2D2995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[99-e][315] NR_exto71GHz_BSRF</w:t>
            </w:r>
          </w:p>
        </w:tc>
        <w:tc>
          <w:tcPr>
            <w:tcW w:w="0" w:type="auto"/>
          </w:tcPr>
          <w:p w14:paraId="451DA3C5" w14:textId="2F5F97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D20A552" w14:textId="0138E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72EBB9" w14:textId="7F1627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C9BCC6" w14:textId="0FF5C8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R4-2108702</w:t>
            </w:r>
          </w:p>
        </w:tc>
      </w:tr>
      <w:tr w:rsidR="003F2FDA" w14:paraId="0C82765D" w14:textId="77777777" w:rsidTr="003F2FDA">
        <w:tc>
          <w:tcPr>
            <w:tcW w:w="0" w:type="auto"/>
          </w:tcPr>
          <w:p w14:paraId="49787116" w14:textId="04037A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R4-2108441</w:t>
            </w:r>
          </w:p>
        </w:tc>
        <w:tc>
          <w:tcPr>
            <w:tcW w:w="0" w:type="auto"/>
          </w:tcPr>
          <w:p w14:paraId="2C972918" w14:textId="149143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[99-e][316] NR_eIAB</w:t>
            </w:r>
          </w:p>
        </w:tc>
        <w:tc>
          <w:tcPr>
            <w:tcW w:w="0" w:type="auto"/>
          </w:tcPr>
          <w:p w14:paraId="3E1037DD" w14:textId="23E5C2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F3BF154" w14:textId="4069C8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A5E768" w14:textId="354C20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AB23A0" w14:textId="4483DF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R4-2108703</w:t>
            </w:r>
          </w:p>
        </w:tc>
      </w:tr>
      <w:tr w:rsidR="003F2FDA" w14:paraId="7DA188BD" w14:textId="77777777" w:rsidTr="003F2FDA">
        <w:tc>
          <w:tcPr>
            <w:tcW w:w="0" w:type="auto"/>
          </w:tcPr>
          <w:p w14:paraId="2BA8F887" w14:textId="3907A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R4-2108442</w:t>
            </w:r>
          </w:p>
        </w:tc>
        <w:tc>
          <w:tcPr>
            <w:tcW w:w="0" w:type="auto"/>
          </w:tcPr>
          <w:p w14:paraId="0C5319C7" w14:textId="768D59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[99-e][317] RAIL_900_1900MHz_BSRF</w:t>
            </w:r>
          </w:p>
        </w:tc>
        <w:tc>
          <w:tcPr>
            <w:tcW w:w="0" w:type="auto"/>
          </w:tcPr>
          <w:p w14:paraId="6B10ACC0" w14:textId="27B205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9C02A32" w14:textId="737CEE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1FC875" w14:textId="1AE5FB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5A19ED" w14:textId="03E186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R4-2108686</w:t>
            </w:r>
          </w:p>
        </w:tc>
      </w:tr>
      <w:tr w:rsidR="003F2FDA" w14:paraId="26ACCCD4" w14:textId="77777777" w:rsidTr="003F2FDA">
        <w:tc>
          <w:tcPr>
            <w:tcW w:w="0" w:type="auto"/>
          </w:tcPr>
          <w:p w14:paraId="2567DA76" w14:textId="4E3AA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R4-2108443</w:t>
            </w:r>
          </w:p>
        </w:tc>
        <w:tc>
          <w:tcPr>
            <w:tcW w:w="0" w:type="auto"/>
          </w:tcPr>
          <w:p w14:paraId="1C34A415" w14:textId="3AE35A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[99-e][318] Demod_R15_Maintenance</w:t>
            </w:r>
          </w:p>
        </w:tc>
        <w:tc>
          <w:tcPr>
            <w:tcW w:w="0" w:type="auto"/>
          </w:tcPr>
          <w:p w14:paraId="2A876A7C" w14:textId="3F12D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80CDB02" w14:textId="4FF4B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AABE7" w14:textId="7B62AE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E17E08" w14:textId="13C280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R4-2108672</w:t>
            </w:r>
          </w:p>
        </w:tc>
      </w:tr>
      <w:tr w:rsidR="003F2FDA" w14:paraId="1CF53B22" w14:textId="77777777" w:rsidTr="003F2FDA">
        <w:tc>
          <w:tcPr>
            <w:tcW w:w="0" w:type="auto"/>
          </w:tcPr>
          <w:p w14:paraId="09EDD4EF" w14:textId="06EA5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R4-2108444</w:t>
            </w:r>
          </w:p>
        </w:tc>
        <w:tc>
          <w:tcPr>
            <w:tcW w:w="0" w:type="auto"/>
          </w:tcPr>
          <w:p w14:paraId="040E9771" w14:textId="67ADF1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[99-e][319] Demod_R16_Maintenance_Part1</w:t>
            </w:r>
          </w:p>
        </w:tc>
        <w:tc>
          <w:tcPr>
            <w:tcW w:w="0" w:type="auto"/>
          </w:tcPr>
          <w:p w14:paraId="3ED46985" w14:textId="17104A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5E0F83E" w14:textId="670818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A05610" w14:textId="3CA1B3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12813F" w14:textId="2277F7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R4-2108673</w:t>
            </w:r>
          </w:p>
        </w:tc>
      </w:tr>
      <w:tr w:rsidR="003F2FDA" w14:paraId="6687818A" w14:textId="77777777" w:rsidTr="003F2FDA">
        <w:tc>
          <w:tcPr>
            <w:tcW w:w="0" w:type="auto"/>
          </w:tcPr>
          <w:p w14:paraId="3352925C" w14:textId="778168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R4-2108445</w:t>
            </w:r>
          </w:p>
        </w:tc>
        <w:tc>
          <w:tcPr>
            <w:tcW w:w="0" w:type="auto"/>
          </w:tcPr>
          <w:p w14:paraId="01C5992F" w14:textId="3A984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[99-e][320] Demod_R16_Maintenance_Part2</w:t>
            </w:r>
          </w:p>
        </w:tc>
        <w:tc>
          <w:tcPr>
            <w:tcW w:w="0" w:type="auto"/>
          </w:tcPr>
          <w:p w14:paraId="149257AD" w14:textId="0039E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4D3A32C9" w14:textId="496FF6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BB1692" w14:textId="67478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5DB8CE" w14:textId="3F6A7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R4-2108674</w:t>
            </w:r>
          </w:p>
        </w:tc>
      </w:tr>
      <w:tr w:rsidR="003F2FDA" w14:paraId="585A8BCA" w14:textId="77777777" w:rsidTr="003F2FDA">
        <w:tc>
          <w:tcPr>
            <w:tcW w:w="0" w:type="auto"/>
          </w:tcPr>
          <w:p w14:paraId="37623558" w14:textId="24B198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R4-2108446</w:t>
            </w:r>
          </w:p>
        </w:tc>
        <w:tc>
          <w:tcPr>
            <w:tcW w:w="0" w:type="auto"/>
          </w:tcPr>
          <w:p w14:paraId="4DA55380" w14:textId="4C2F8C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[99-e][321] NR_unlic_Demod_UE</w:t>
            </w:r>
          </w:p>
        </w:tc>
        <w:tc>
          <w:tcPr>
            <w:tcW w:w="0" w:type="auto"/>
          </w:tcPr>
          <w:p w14:paraId="5A8129DE" w14:textId="572C99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83017B8" w14:textId="64FC6A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0AC1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14180" w14:textId="429DCB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R4-2108676</w:t>
            </w:r>
          </w:p>
        </w:tc>
      </w:tr>
      <w:tr w:rsidR="003F2FDA" w14:paraId="434ED607" w14:textId="77777777" w:rsidTr="003F2FDA">
        <w:tc>
          <w:tcPr>
            <w:tcW w:w="0" w:type="auto"/>
          </w:tcPr>
          <w:p w14:paraId="502115D7" w14:textId="4275A1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R4-2108447</w:t>
            </w:r>
          </w:p>
        </w:tc>
        <w:tc>
          <w:tcPr>
            <w:tcW w:w="0" w:type="auto"/>
          </w:tcPr>
          <w:p w14:paraId="204FC860" w14:textId="35CE6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[99-e][322] NR_unlic_Demod_BS</w:t>
            </w:r>
          </w:p>
        </w:tc>
        <w:tc>
          <w:tcPr>
            <w:tcW w:w="0" w:type="auto"/>
          </w:tcPr>
          <w:p w14:paraId="2FC6DA9A" w14:textId="4A0AB3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ABD039C" w14:textId="179EA3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4064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55F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FA7AD7" w14:textId="77777777" w:rsidTr="003F2FDA">
        <w:tc>
          <w:tcPr>
            <w:tcW w:w="0" w:type="auto"/>
          </w:tcPr>
          <w:p w14:paraId="2BA81F90" w14:textId="344765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R4-2108448</w:t>
            </w:r>
          </w:p>
        </w:tc>
        <w:tc>
          <w:tcPr>
            <w:tcW w:w="0" w:type="auto"/>
          </w:tcPr>
          <w:p w14:paraId="6BCFA0AA" w14:textId="32114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[99-e][323] V2X_Demod_Part1</w:t>
            </w:r>
          </w:p>
        </w:tc>
        <w:tc>
          <w:tcPr>
            <w:tcW w:w="0" w:type="auto"/>
          </w:tcPr>
          <w:p w14:paraId="1753934B" w14:textId="5C46C9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7C466FB2" w14:textId="22AC2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37FC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E5F4A" w14:textId="40E5C7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R4-2108678</w:t>
            </w:r>
          </w:p>
        </w:tc>
      </w:tr>
      <w:tr w:rsidR="003F2FDA" w14:paraId="5C27EC8A" w14:textId="77777777" w:rsidTr="003F2FDA">
        <w:tc>
          <w:tcPr>
            <w:tcW w:w="0" w:type="auto"/>
          </w:tcPr>
          <w:p w14:paraId="4946984F" w14:textId="02AA40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R4-2108449</w:t>
            </w:r>
          </w:p>
        </w:tc>
        <w:tc>
          <w:tcPr>
            <w:tcW w:w="0" w:type="auto"/>
          </w:tcPr>
          <w:p w14:paraId="344DDA4E" w14:textId="58747F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29BCA061" w14:textId="0845E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44616C00" w14:textId="7C8724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790F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ED542" w14:textId="679912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R4-2108679</w:t>
            </w:r>
          </w:p>
        </w:tc>
      </w:tr>
      <w:tr w:rsidR="003F2FDA" w14:paraId="683DD2A6" w14:textId="77777777" w:rsidTr="003F2FDA">
        <w:tc>
          <w:tcPr>
            <w:tcW w:w="0" w:type="auto"/>
          </w:tcPr>
          <w:p w14:paraId="2B4C1518" w14:textId="26C71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R4-2108450</w:t>
            </w:r>
          </w:p>
        </w:tc>
        <w:tc>
          <w:tcPr>
            <w:tcW w:w="0" w:type="auto"/>
          </w:tcPr>
          <w:p w14:paraId="20D1F284" w14:textId="3FB406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NR_IAB_Demod</w:t>
            </w:r>
          </w:p>
        </w:tc>
        <w:tc>
          <w:tcPr>
            <w:tcW w:w="0" w:type="auto"/>
          </w:tcPr>
          <w:p w14:paraId="31517FA8" w14:textId="7858DC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E9B115F" w14:textId="04108B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F62B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1CDB8" w14:textId="09D1B9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R4-2108684</w:t>
            </w:r>
          </w:p>
        </w:tc>
      </w:tr>
      <w:tr w:rsidR="003F2FDA" w14:paraId="02F634A7" w14:textId="77777777" w:rsidTr="003F2FDA">
        <w:tc>
          <w:tcPr>
            <w:tcW w:w="0" w:type="auto"/>
          </w:tcPr>
          <w:p w14:paraId="264A8F46" w14:textId="3A4E8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R4-2108451</w:t>
            </w:r>
          </w:p>
        </w:tc>
        <w:tc>
          <w:tcPr>
            <w:tcW w:w="0" w:type="auto"/>
          </w:tcPr>
          <w:p w14:paraId="15673A3D" w14:textId="7252AE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[99-e][326] NR_R17_SpectrumWI_Demod</w:t>
            </w:r>
          </w:p>
        </w:tc>
        <w:tc>
          <w:tcPr>
            <w:tcW w:w="0" w:type="auto"/>
          </w:tcPr>
          <w:p w14:paraId="3431E66A" w14:textId="68FA6D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9614972" w14:textId="6A349E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4B8B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5AB38" w14:textId="7FA9A8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R4-2108687</w:t>
            </w:r>
          </w:p>
        </w:tc>
      </w:tr>
      <w:tr w:rsidR="003F2FDA" w14:paraId="034ABA75" w14:textId="77777777" w:rsidTr="003F2FDA">
        <w:tc>
          <w:tcPr>
            <w:tcW w:w="0" w:type="auto"/>
          </w:tcPr>
          <w:p w14:paraId="6A8A4B49" w14:textId="64DFC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R4-2108452</w:t>
            </w:r>
          </w:p>
        </w:tc>
        <w:tc>
          <w:tcPr>
            <w:tcW w:w="0" w:type="auto"/>
          </w:tcPr>
          <w:p w14:paraId="5677138C" w14:textId="77EB3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[99-e][327] </w:t>
            </w:r>
            <w:r>
              <w:rPr>
                <w:sz w:val="16"/>
              </w:rPr>
              <w:lastRenderedPageBreak/>
              <w:t>NR_HST_FR1_Demod</w:t>
            </w:r>
          </w:p>
        </w:tc>
        <w:tc>
          <w:tcPr>
            <w:tcW w:w="0" w:type="auto"/>
          </w:tcPr>
          <w:p w14:paraId="3135CE82" w14:textId="15237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(CMCC)</w:t>
            </w:r>
          </w:p>
        </w:tc>
        <w:tc>
          <w:tcPr>
            <w:tcW w:w="0" w:type="auto"/>
          </w:tcPr>
          <w:p w14:paraId="7840133C" w14:textId="0BF79F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2EE5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960FE" w14:textId="35B67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2108693</w:t>
            </w:r>
          </w:p>
        </w:tc>
      </w:tr>
      <w:tr w:rsidR="003F2FDA" w14:paraId="082135C3" w14:textId="77777777" w:rsidTr="003F2FDA">
        <w:tc>
          <w:tcPr>
            <w:tcW w:w="0" w:type="auto"/>
          </w:tcPr>
          <w:p w14:paraId="792E749E" w14:textId="7D1830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R4-2108453</w:t>
            </w:r>
          </w:p>
        </w:tc>
        <w:tc>
          <w:tcPr>
            <w:tcW w:w="0" w:type="auto"/>
          </w:tcPr>
          <w:p w14:paraId="063CCC36" w14:textId="23FF6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[99-e][328] NR_HST_FR2_Scenario</w:t>
            </w:r>
          </w:p>
        </w:tc>
        <w:tc>
          <w:tcPr>
            <w:tcW w:w="0" w:type="auto"/>
          </w:tcPr>
          <w:p w14:paraId="6572DC00" w14:textId="186E10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26EE889" w14:textId="51737D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DB7E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02110" w14:textId="56B41E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R4-2108694</w:t>
            </w:r>
          </w:p>
        </w:tc>
      </w:tr>
      <w:tr w:rsidR="003F2FDA" w14:paraId="738F365D" w14:textId="77777777" w:rsidTr="003F2FDA">
        <w:tc>
          <w:tcPr>
            <w:tcW w:w="0" w:type="auto"/>
          </w:tcPr>
          <w:p w14:paraId="5CB6ACCC" w14:textId="582586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R4-2108454</w:t>
            </w:r>
          </w:p>
        </w:tc>
        <w:tc>
          <w:tcPr>
            <w:tcW w:w="0" w:type="auto"/>
          </w:tcPr>
          <w:p w14:paraId="670FEBB1" w14:textId="32A86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[99-e][329] NR_HST_FR2_Demod</w:t>
            </w:r>
          </w:p>
        </w:tc>
        <w:tc>
          <w:tcPr>
            <w:tcW w:w="0" w:type="auto"/>
          </w:tcPr>
          <w:p w14:paraId="68D1E07B" w14:textId="00ACD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69DC033" w14:textId="02DAA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E345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D8189" w14:textId="190ABB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R4-2108695</w:t>
            </w:r>
          </w:p>
        </w:tc>
      </w:tr>
      <w:tr w:rsidR="003F2FDA" w14:paraId="62B9CA85" w14:textId="77777777" w:rsidTr="003F2FDA">
        <w:tc>
          <w:tcPr>
            <w:tcW w:w="0" w:type="auto"/>
          </w:tcPr>
          <w:p w14:paraId="496C84A0" w14:textId="0C9B28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R4-2108455</w:t>
            </w:r>
          </w:p>
        </w:tc>
        <w:tc>
          <w:tcPr>
            <w:tcW w:w="0" w:type="auto"/>
          </w:tcPr>
          <w:p w14:paraId="6328BCDF" w14:textId="376DD5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[99-e][330] NR_perf_enh2_Demod_Part1</w:t>
            </w:r>
          </w:p>
        </w:tc>
        <w:tc>
          <w:tcPr>
            <w:tcW w:w="0" w:type="auto"/>
          </w:tcPr>
          <w:p w14:paraId="2CE2B38B" w14:textId="0B931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100EB0FE" w14:textId="248D69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A8BD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76DBD" w14:textId="60254F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R4-2108696</w:t>
            </w:r>
          </w:p>
        </w:tc>
      </w:tr>
      <w:tr w:rsidR="003F2FDA" w14:paraId="1C22B4CA" w14:textId="77777777" w:rsidTr="003F2FDA">
        <w:tc>
          <w:tcPr>
            <w:tcW w:w="0" w:type="auto"/>
          </w:tcPr>
          <w:p w14:paraId="682BE626" w14:textId="7A7E61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R4-2108456</w:t>
            </w:r>
          </w:p>
        </w:tc>
        <w:tc>
          <w:tcPr>
            <w:tcW w:w="0" w:type="auto"/>
          </w:tcPr>
          <w:p w14:paraId="77293CDB" w14:textId="5D80A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[99-e][331] NR_perf_enh2_Demod_Part2</w:t>
            </w:r>
          </w:p>
        </w:tc>
        <w:tc>
          <w:tcPr>
            <w:tcW w:w="0" w:type="auto"/>
          </w:tcPr>
          <w:p w14:paraId="0410A3D6" w14:textId="2C7202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D69E90A" w14:textId="2CCFF9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1DE3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F08D6" w14:textId="41A0A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R4-2108697</w:t>
            </w:r>
          </w:p>
        </w:tc>
      </w:tr>
      <w:tr w:rsidR="003F2FDA" w14:paraId="40C26FC0" w14:textId="77777777" w:rsidTr="003F2FDA">
        <w:tc>
          <w:tcPr>
            <w:tcW w:w="0" w:type="auto"/>
          </w:tcPr>
          <w:p w14:paraId="5A5F05AC" w14:textId="7E45F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R4-2108457</w:t>
            </w:r>
          </w:p>
        </w:tc>
        <w:tc>
          <w:tcPr>
            <w:tcW w:w="0" w:type="auto"/>
          </w:tcPr>
          <w:p w14:paraId="0A6978AC" w14:textId="5D55B2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[99-e][332] NR_perf_enh2_Demod_Part3_NWM</w:t>
            </w:r>
          </w:p>
        </w:tc>
        <w:tc>
          <w:tcPr>
            <w:tcW w:w="0" w:type="auto"/>
          </w:tcPr>
          <w:p w14:paraId="0B470227" w14:textId="3BB05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E2A5754" w14:textId="777CF0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64F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4AA9F" w14:textId="0F114E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R4-2108698</w:t>
            </w:r>
          </w:p>
        </w:tc>
      </w:tr>
      <w:tr w:rsidR="003F2FDA" w14:paraId="1D1A87DD" w14:textId="77777777" w:rsidTr="003F2FDA">
        <w:tc>
          <w:tcPr>
            <w:tcW w:w="0" w:type="auto"/>
          </w:tcPr>
          <w:p w14:paraId="7601EA3B" w14:textId="1DDAE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R4-2108458</w:t>
            </w:r>
          </w:p>
        </w:tc>
        <w:tc>
          <w:tcPr>
            <w:tcW w:w="0" w:type="auto"/>
          </w:tcPr>
          <w:p w14:paraId="4283DA29" w14:textId="724DDF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[99-e][333] NR_ATP</w:t>
            </w:r>
          </w:p>
        </w:tc>
        <w:tc>
          <w:tcPr>
            <w:tcW w:w="0" w:type="auto"/>
          </w:tcPr>
          <w:p w14:paraId="57553321" w14:textId="308DA5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A9769D4" w14:textId="451C07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C3D8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815D5" w14:textId="5F4BE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R4-2108705</w:t>
            </w:r>
          </w:p>
        </w:tc>
      </w:tr>
      <w:tr w:rsidR="003F2FDA" w14:paraId="3F6CEF00" w14:textId="77777777" w:rsidTr="003F2FDA">
        <w:tc>
          <w:tcPr>
            <w:tcW w:w="0" w:type="auto"/>
          </w:tcPr>
          <w:p w14:paraId="103B80EA" w14:textId="5119A7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R4-2108459</w:t>
            </w:r>
          </w:p>
        </w:tc>
        <w:tc>
          <w:tcPr>
            <w:tcW w:w="0" w:type="auto"/>
          </w:tcPr>
          <w:p w14:paraId="55CD3C51" w14:textId="603C6E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FR2_enhTestMethods</w:t>
            </w:r>
          </w:p>
        </w:tc>
        <w:tc>
          <w:tcPr>
            <w:tcW w:w="0" w:type="auto"/>
          </w:tcPr>
          <w:p w14:paraId="3D8FC8D1" w14:textId="09799E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017C826" w14:textId="19C055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664BEC" w14:textId="029930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7B68B6" w14:textId="49D44D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R4-2108704</w:t>
            </w:r>
          </w:p>
        </w:tc>
      </w:tr>
      <w:tr w:rsidR="003F2FDA" w14:paraId="04A275F4" w14:textId="77777777" w:rsidTr="003F2FDA">
        <w:tc>
          <w:tcPr>
            <w:tcW w:w="0" w:type="auto"/>
          </w:tcPr>
          <w:p w14:paraId="131E1CBD" w14:textId="6793D7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R4-2108460</w:t>
            </w:r>
          </w:p>
        </w:tc>
        <w:tc>
          <w:tcPr>
            <w:tcW w:w="0" w:type="auto"/>
          </w:tcPr>
          <w:p w14:paraId="05413E94" w14:textId="2DB2A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[99-e][334] NR_MIMO_OTA</w:t>
            </w:r>
          </w:p>
        </w:tc>
        <w:tc>
          <w:tcPr>
            <w:tcW w:w="0" w:type="auto"/>
          </w:tcPr>
          <w:p w14:paraId="330A64EB" w14:textId="390D2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30CE6B35" w14:textId="48A10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F38F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5F987" w14:textId="64720E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R4-2108688</w:t>
            </w:r>
          </w:p>
        </w:tc>
      </w:tr>
      <w:tr w:rsidR="003F2FDA" w14:paraId="0E546C72" w14:textId="77777777" w:rsidTr="003F2FDA">
        <w:tc>
          <w:tcPr>
            <w:tcW w:w="0" w:type="auto"/>
          </w:tcPr>
          <w:p w14:paraId="22977827" w14:textId="57D11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R4-2108461</w:t>
            </w:r>
          </w:p>
        </w:tc>
        <w:tc>
          <w:tcPr>
            <w:tcW w:w="0" w:type="auto"/>
          </w:tcPr>
          <w:p w14:paraId="27E9224C" w14:textId="0A75DC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[99-e][335] FR1_TRP_TRS</w:t>
            </w:r>
          </w:p>
        </w:tc>
        <w:tc>
          <w:tcPr>
            <w:tcW w:w="0" w:type="auto"/>
          </w:tcPr>
          <w:p w14:paraId="35D584F1" w14:textId="66923E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5B59E864" w14:textId="13815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3532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2A6C3" w14:textId="637446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R4-2108689</w:t>
            </w:r>
          </w:p>
        </w:tc>
      </w:tr>
      <w:tr w:rsidR="003F2FDA" w14:paraId="34F3B93F" w14:textId="77777777" w:rsidTr="003F2FDA">
        <w:tc>
          <w:tcPr>
            <w:tcW w:w="0" w:type="auto"/>
          </w:tcPr>
          <w:p w14:paraId="7FEC992A" w14:textId="051679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R4-2108462</w:t>
            </w:r>
          </w:p>
        </w:tc>
        <w:tc>
          <w:tcPr>
            <w:tcW w:w="0" w:type="auto"/>
          </w:tcPr>
          <w:p w14:paraId="32BCD3A6" w14:textId="4A3D5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[99-e][337] LS_reply_ITU-R</w:t>
            </w:r>
          </w:p>
        </w:tc>
        <w:tc>
          <w:tcPr>
            <w:tcW w:w="0" w:type="auto"/>
          </w:tcPr>
          <w:p w14:paraId="111056A8" w14:textId="2F7669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AD92C38" w14:textId="6CAAB9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823B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72CEF" w14:textId="6C8FC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R4-2108706</w:t>
            </w:r>
          </w:p>
        </w:tc>
      </w:tr>
      <w:tr w:rsidR="003F2FDA" w14:paraId="3A0EB2BD" w14:textId="77777777" w:rsidTr="003F2FDA">
        <w:tc>
          <w:tcPr>
            <w:tcW w:w="0" w:type="auto"/>
          </w:tcPr>
          <w:p w14:paraId="3555CBB8" w14:textId="60EBB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R4-2108463</w:t>
            </w:r>
          </w:p>
        </w:tc>
        <w:tc>
          <w:tcPr>
            <w:tcW w:w="0" w:type="auto"/>
          </w:tcPr>
          <w:p w14:paraId="37752BE9" w14:textId="4EB6C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simulation result for discussion and calibration</w:t>
            </w:r>
          </w:p>
        </w:tc>
        <w:tc>
          <w:tcPr>
            <w:tcW w:w="0" w:type="auto"/>
          </w:tcPr>
          <w:p w14:paraId="252249DC" w14:textId="558496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F7849F3" w14:textId="5A9CF6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4B9BE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2E7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0135C" w14:textId="77777777" w:rsidTr="003F2FDA">
        <w:tc>
          <w:tcPr>
            <w:tcW w:w="0" w:type="auto"/>
          </w:tcPr>
          <w:p w14:paraId="502D843B" w14:textId="4A2381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R4-2108464</w:t>
            </w:r>
          </w:p>
        </w:tc>
        <w:tc>
          <w:tcPr>
            <w:tcW w:w="0" w:type="auto"/>
          </w:tcPr>
          <w:p w14:paraId="7D36A006" w14:textId="4F230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and GNSS interfrence analysis</w:t>
            </w:r>
          </w:p>
        </w:tc>
        <w:tc>
          <w:tcPr>
            <w:tcW w:w="0" w:type="auto"/>
          </w:tcPr>
          <w:p w14:paraId="33A60928" w14:textId="0ECAEF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3BA0A7E" w14:textId="1A56AE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137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583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19CB86" w14:textId="77777777" w:rsidTr="003F2FDA">
        <w:tc>
          <w:tcPr>
            <w:tcW w:w="0" w:type="auto"/>
          </w:tcPr>
          <w:p w14:paraId="1E2AE095" w14:textId="22A1A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R4-2108465</w:t>
            </w:r>
          </w:p>
        </w:tc>
        <w:tc>
          <w:tcPr>
            <w:tcW w:w="0" w:type="auto"/>
          </w:tcPr>
          <w:p w14:paraId="6DF679F6" w14:textId="2E9EE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NTN</w:t>
            </w:r>
          </w:p>
        </w:tc>
        <w:tc>
          <w:tcPr>
            <w:tcW w:w="0" w:type="auto"/>
          </w:tcPr>
          <w:p w14:paraId="23B1B74C" w14:textId="208E10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D1ABDC" w14:textId="0512D6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AFB2D" w14:textId="3EBE7F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R4-2109054</w:t>
            </w:r>
          </w:p>
        </w:tc>
        <w:tc>
          <w:tcPr>
            <w:tcW w:w="0" w:type="auto"/>
          </w:tcPr>
          <w:p w14:paraId="1942C8B0" w14:textId="2D1BD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5650C355" w14:textId="77777777" w:rsidTr="003F2FDA">
        <w:tc>
          <w:tcPr>
            <w:tcW w:w="0" w:type="auto"/>
          </w:tcPr>
          <w:p w14:paraId="2CCD3D5A" w14:textId="73626F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R4-2108466</w:t>
            </w:r>
          </w:p>
        </w:tc>
        <w:tc>
          <w:tcPr>
            <w:tcW w:w="0" w:type="auto"/>
          </w:tcPr>
          <w:p w14:paraId="58B77186" w14:textId="22659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introduction of NR-U CG-UCI multiplexing on interlaced PUSCH</w:t>
            </w:r>
          </w:p>
        </w:tc>
        <w:tc>
          <w:tcPr>
            <w:tcW w:w="0" w:type="auto"/>
          </w:tcPr>
          <w:p w14:paraId="108AF4A1" w14:textId="2ED2B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D77AE3" w14:textId="648875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922B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63A8C" w14:textId="62120A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R4-2108081</w:t>
            </w:r>
          </w:p>
        </w:tc>
      </w:tr>
      <w:tr w:rsidR="003F2FDA" w14:paraId="127111DA" w14:textId="77777777" w:rsidTr="003F2FDA">
        <w:tc>
          <w:tcPr>
            <w:tcW w:w="0" w:type="auto"/>
          </w:tcPr>
          <w:p w14:paraId="5D27F6FD" w14:textId="16C6A5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R4-2108467</w:t>
            </w:r>
          </w:p>
        </w:tc>
        <w:tc>
          <w:tcPr>
            <w:tcW w:w="0" w:type="auto"/>
          </w:tcPr>
          <w:p w14:paraId="613B2329" w14:textId="5DD44A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38.141-2 introduction of NR-U PUCCH PF0 PF1 demodulation requirements</w:t>
            </w:r>
          </w:p>
        </w:tc>
        <w:tc>
          <w:tcPr>
            <w:tcW w:w="0" w:type="auto"/>
          </w:tcPr>
          <w:p w14:paraId="34C0D5F4" w14:textId="34288E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DCC75B" w14:textId="12F9AC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D8E6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E5F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D850A5" w14:textId="77777777" w:rsidTr="003F2FDA">
        <w:tc>
          <w:tcPr>
            <w:tcW w:w="0" w:type="auto"/>
          </w:tcPr>
          <w:p w14:paraId="7DC72F86" w14:textId="689AA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R4-2108468</w:t>
            </w:r>
          </w:p>
        </w:tc>
        <w:tc>
          <w:tcPr>
            <w:tcW w:w="0" w:type="auto"/>
          </w:tcPr>
          <w:p w14:paraId="5D7722EF" w14:textId="115BAC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842362" w14:textId="04F0CF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E4E4A67" w14:textId="25496F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C894F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C96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A5E89B" w14:textId="77777777" w:rsidTr="003F2FDA">
        <w:tc>
          <w:tcPr>
            <w:tcW w:w="0" w:type="auto"/>
          </w:tcPr>
          <w:p w14:paraId="12C5A2DE" w14:textId="03D981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R4-2108469</w:t>
            </w:r>
          </w:p>
        </w:tc>
        <w:tc>
          <w:tcPr>
            <w:tcW w:w="0" w:type="auto"/>
          </w:tcPr>
          <w:p w14:paraId="4305CCA8" w14:textId="4A56CE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maximum measurement uncertainty for Effective radiated RF power between 12.75 GHz and 26 GHz</w:t>
            </w:r>
          </w:p>
        </w:tc>
        <w:tc>
          <w:tcPr>
            <w:tcW w:w="0" w:type="auto"/>
          </w:tcPr>
          <w:p w14:paraId="508910BD" w14:textId="7F3FC3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53F5FB" w14:textId="4C3A22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1077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250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4C58E" w14:textId="77777777" w:rsidTr="003F2FDA">
        <w:tc>
          <w:tcPr>
            <w:tcW w:w="0" w:type="auto"/>
          </w:tcPr>
          <w:p w14:paraId="6C82639D" w14:textId="0DFBAE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  <w:tc>
          <w:tcPr>
            <w:tcW w:w="0" w:type="auto"/>
          </w:tcPr>
          <w:p w14:paraId="61347C5D" w14:textId="0B54F8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3593DF37" w14:textId="55D389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E71C3F" w14:textId="2F5604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3359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D81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EA7763" w14:textId="77777777" w:rsidTr="003F2FDA">
        <w:tc>
          <w:tcPr>
            <w:tcW w:w="0" w:type="auto"/>
          </w:tcPr>
          <w:p w14:paraId="24861F32" w14:textId="5BF2D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R4-2108471</w:t>
            </w:r>
          </w:p>
        </w:tc>
        <w:tc>
          <w:tcPr>
            <w:tcW w:w="0" w:type="auto"/>
          </w:tcPr>
          <w:p w14:paraId="48678905" w14:textId="0E1315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radiated emission limit of ancillary equipment</w:t>
            </w:r>
          </w:p>
        </w:tc>
        <w:tc>
          <w:tcPr>
            <w:tcW w:w="0" w:type="auto"/>
          </w:tcPr>
          <w:p w14:paraId="47006613" w14:textId="0D3DA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558B7E6" w14:textId="1178E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93D9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D58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1C42EB" w14:textId="77777777" w:rsidTr="003F2FDA">
        <w:tc>
          <w:tcPr>
            <w:tcW w:w="0" w:type="auto"/>
          </w:tcPr>
          <w:p w14:paraId="3C0EB36E" w14:textId="3D3FF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  <w:tc>
          <w:tcPr>
            <w:tcW w:w="0" w:type="auto"/>
          </w:tcPr>
          <w:p w14:paraId="1B0644AD" w14:textId="59E18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5A855FC9" w14:textId="3CC40E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9B89209" w14:textId="486B2B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C75250" w14:textId="5277F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21ADA8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D08054" w14:textId="77777777" w:rsidTr="003F2FDA">
        <w:tc>
          <w:tcPr>
            <w:tcW w:w="0" w:type="auto"/>
          </w:tcPr>
          <w:p w14:paraId="38CFD27B" w14:textId="46D7ED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  <w:tc>
          <w:tcPr>
            <w:tcW w:w="0" w:type="auto"/>
          </w:tcPr>
          <w:p w14:paraId="17CA8D81" w14:textId="64AE2A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50A35904" w14:textId="089E4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59ACF6A" w14:textId="3A0F3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13CAA2" w14:textId="758F2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75517A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BE40F7" w14:textId="77777777" w:rsidTr="003F2FDA">
        <w:tc>
          <w:tcPr>
            <w:tcW w:w="0" w:type="auto"/>
          </w:tcPr>
          <w:p w14:paraId="407F2D5B" w14:textId="71CF28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  <w:tc>
          <w:tcPr>
            <w:tcW w:w="0" w:type="auto"/>
          </w:tcPr>
          <w:p w14:paraId="69FBDC30" w14:textId="33604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7E3B1F5C" w14:textId="0FBE0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2F0B47" w14:textId="07AF0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D06A33" w14:textId="61B6A3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668704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8A594E" w14:textId="77777777" w:rsidTr="003F2FDA">
        <w:tc>
          <w:tcPr>
            <w:tcW w:w="0" w:type="auto"/>
          </w:tcPr>
          <w:p w14:paraId="05D352D7" w14:textId="0F90C4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  <w:tc>
          <w:tcPr>
            <w:tcW w:w="0" w:type="auto"/>
          </w:tcPr>
          <w:p w14:paraId="171DAE17" w14:textId="3FC981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68AC73BB" w14:textId="3072EB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E0C2CC" w14:textId="43BB96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9DDB3B" w14:textId="0E986F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51F05F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590D0B" w14:textId="77777777" w:rsidTr="003F2FDA">
        <w:tc>
          <w:tcPr>
            <w:tcW w:w="0" w:type="auto"/>
          </w:tcPr>
          <w:p w14:paraId="2F796446" w14:textId="2A5612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  <w:tc>
          <w:tcPr>
            <w:tcW w:w="0" w:type="auto"/>
          </w:tcPr>
          <w:p w14:paraId="5F08A220" w14:textId="4320BC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69409784" w14:textId="59F9DE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E018063" w14:textId="61CF01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A74336" w14:textId="5D6D1E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0DCA42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04F1ED" w14:textId="77777777" w:rsidTr="003F2FDA">
        <w:tc>
          <w:tcPr>
            <w:tcW w:w="0" w:type="auto"/>
          </w:tcPr>
          <w:p w14:paraId="5B7651BE" w14:textId="1CC1DC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  <w:tc>
          <w:tcPr>
            <w:tcW w:w="0" w:type="auto"/>
          </w:tcPr>
          <w:p w14:paraId="652AC39B" w14:textId="5436E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349F0C7E" w14:textId="58C9C8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AF08ED" w14:textId="50162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F64D0E" w14:textId="7D8A2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58F6ED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1B74EB" w14:textId="77777777" w:rsidTr="003F2FDA">
        <w:tc>
          <w:tcPr>
            <w:tcW w:w="0" w:type="auto"/>
          </w:tcPr>
          <w:p w14:paraId="52C220EF" w14:textId="546129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R4-2108478</w:t>
            </w:r>
          </w:p>
        </w:tc>
        <w:tc>
          <w:tcPr>
            <w:tcW w:w="0" w:type="auto"/>
          </w:tcPr>
          <w:p w14:paraId="7C765DD7" w14:textId="2E717F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EMC test configurations and performance requirements (updated)</w:t>
            </w:r>
          </w:p>
        </w:tc>
        <w:tc>
          <w:tcPr>
            <w:tcW w:w="0" w:type="auto"/>
          </w:tcPr>
          <w:p w14:paraId="63FB0C52" w14:textId="532B2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149283" w14:textId="3ADCB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4574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5DB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8C8860" w14:textId="77777777" w:rsidTr="003F2FDA">
        <w:tc>
          <w:tcPr>
            <w:tcW w:w="0" w:type="auto"/>
          </w:tcPr>
          <w:p w14:paraId="24E25D32" w14:textId="2158C5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R4-2108479</w:t>
            </w:r>
          </w:p>
        </w:tc>
        <w:tc>
          <w:tcPr>
            <w:tcW w:w="0" w:type="auto"/>
          </w:tcPr>
          <w:p w14:paraId="1B1E0821" w14:textId="659371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NR repeater EMC requirements</w:t>
            </w:r>
          </w:p>
        </w:tc>
        <w:tc>
          <w:tcPr>
            <w:tcW w:w="0" w:type="auto"/>
          </w:tcPr>
          <w:p w14:paraId="6A2A9FF8" w14:textId="6463F8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047DFF7" w14:textId="6A3D5F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67A5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D59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768D1A" w14:textId="77777777" w:rsidTr="003F2FDA">
        <w:tc>
          <w:tcPr>
            <w:tcW w:w="0" w:type="auto"/>
          </w:tcPr>
          <w:p w14:paraId="484209BC" w14:textId="710FF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  <w:tc>
          <w:tcPr>
            <w:tcW w:w="0" w:type="auto"/>
          </w:tcPr>
          <w:p w14:paraId="287C41C6" w14:textId="0D2AB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41F3FF8D" w14:textId="3A6A5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89FAE05" w14:textId="1CDCD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E3E1F0" w14:textId="5EEC49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315F92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DDAA5C" w14:textId="77777777" w:rsidTr="003F2FDA">
        <w:tc>
          <w:tcPr>
            <w:tcW w:w="0" w:type="auto"/>
          </w:tcPr>
          <w:p w14:paraId="42CCA363" w14:textId="15DD4C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  <w:tc>
          <w:tcPr>
            <w:tcW w:w="0" w:type="auto"/>
          </w:tcPr>
          <w:p w14:paraId="3FA4D4AC" w14:textId="65DF36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317F9DCE" w14:textId="3F4A80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7D5C114" w14:textId="28400C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5CDC8E" w14:textId="3C215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3B860795" w14:textId="66CD3A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</w:tr>
      <w:tr w:rsidR="003F2FDA" w14:paraId="0A6F9ADA" w14:textId="77777777" w:rsidTr="003F2FDA">
        <w:tc>
          <w:tcPr>
            <w:tcW w:w="0" w:type="auto"/>
          </w:tcPr>
          <w:p w14:paraId="133D5FF9" w14:textId="76944D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  <w:tc>
          <w:tcPr>
            <w:tcW w:w="0" w:type="auto"/>
          </w:tcPr>
          <w:p w14:paraId="34979A7D" w14:textId="327D4C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370E8EBE" w14:textId="0BFD92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486E6FD" w14:textId="19D87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585B32" w14:textId="2066A8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06AF3421" w14:textId="1D5598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10FFCB68" w14:textId="77777777" w:rsidTr="003F2FDA">
        <w:tc>
          <w:tcPr>
            <w:tcW w:w="0" w:type="auto"/>
          </w:tcPr>
          <w:p w14:paraId="14DD3C87" w14:textId="402B0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  <w:tc>
          <w:tcPr>
            <w:tcW w:w="0" w:type="auto"/>
          </w:tcPr>
          <w:p w14:paraId="0667B581" w14:textId="4D6743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53AABAA7" w14:textId="0D9425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7C779A0" w14:textId="0773DB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91CA9D" w14:textId="02C2BE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0" w:type="auto"/>
          </w:tcPr>
          <w:p w14:paraId="6616BA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B87862" w14:textId="77777777" w:rsidTr="003F2FDA">
        <w:tc>
          <w:tcPr>
            <w:tcW w:w="0" w:type="auto"/>
          </w:tcPr>
          <w:p w14:paraId="2911C00E" w14:textId="0FEEF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  <w:tc>
          <w:tcPr>
            <w:tcW w:w="0" w:type="auto"/>
          </w:tcPr>
          <w:p w14:paraId="2901A48A" w14:textId="5D094C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3F12189A" w14:textId="48CCEA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4696F3" w14:textId="78450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9BB4D" w14:textId="0C61E3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0" w:type="auto"/>
          </w:tcPr>
          <w:p w14:paraId="5D3336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A73DA7" w14:textId="77777777" w:rsidTr="003F2FDA">
        <w:tc>
          <w:tcPr>
            <w:tcW w:w="0" w:type="auto"/>
          </w:tcPr>
          <w:p w14:paraId="1424582D" w14:textId="11F4FB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  <w:tc>
          <w:tcPr>
            <w:tcW w:w="0" w:type="auto"/>
          </w:tcPr>
          <w:p w14:paraId="51578000" w14:textId="7E63E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24D66F0C" w14:textId="5A130E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16EDA2D" w14:textId="2817B5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B4E0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E9E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A0F6F7" w14:textId="77777777" w:rsidTr="003F2FDA">
        <w:tc>
          <w:tcPr>
            <w:tcW w:w="0" w:type="auto"/>
          </w:tcPr>
          <w:p w14:paraId="351BA471" w14:textId="4B2F3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R4-2108486</w:t>
            </w:r>
          </w:p>
        </w:tc>
        <w:tc>
          <w:tcPr>
            <w:tcW w:w="0" w:type="auto"/>
          </w:tcPr>
          <w:p w14:paraId="0080460A" w14:textId="6DDC43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540BAFF2" w14:textId="362614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69A73D" w14:textId="6DE82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41A9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715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286933" w14:textId="77777777" w:rsidTr="003F2FDA">
        <w:tc>
          <w:tcPr>
            <w:tcW w:w="0" w:type="auto"/>
          </w:tcPr>
          <w:p w14:paraId="45B53C18" w14:textId="4158D4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R4-2108487</w:t>
            </w:r>
          </w:p>
        </w:tc>
        <w:tc>
          <w:tcPr>
            <w:tcW w:w="0" w:type="auto"/>
          </w:tcPr>
          <w:p w14:paraId="54CF3EB5" w14:textId="07DDCA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2DA5855D" w14:textId="629D6F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FA11EF" w14:textId="4CD7CB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ECC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399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9810C4" w14:textId="77777777" w:rsidTr="003F2FDA">
        <w:tc>
          <w:tcPr>
            <w:tcW w:w="0" w:type="auto"/>
          </w:tcPr>
          <w:p w14:paraId="165066E6" w14:textId="75C7FF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  <w:tc>
          <w:tcPr>
            <w:tcW w:w="0" w:type="auto"/>
          </w:tcPr>
          <w:p w14:paraId="25884313" w14:textId="148E8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7781E83F" w14:textId="3BEA58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B7A981" w14:textId="284505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EE94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0B1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B12ECA" w14:textId="77777777" w:rsidTr="003F2FDA">
        <w:tc>
          <w:tcPr>
            <w:tcW w:w="0" w:type="auto"/>
          </w:tcPr>
          <w:p w14:paraId="42EBDA87" w14:textId="1F5CED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  <w:tc>
          <w:tcPr>
            <w:tcW w:w="0" w:type="auto"/>
          </w:tcPr>
          <w:p w14:paraId="6D2B496D" w14:textId="4B0A5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30ACD961" w14:textId="663B3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1C1E99" w14:textId="0989CF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CED4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AB5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B8C2FE" w14:textId="77777777" w:rsidTr="003F2FDA">
        <w:tc>
          <w:tcPr>
            <w:tcW w:w="0" w:type="auto"/>
          </w:tcPr>
          <w:p w14:paraId="7F89CE31" w14:textId="521D6B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  <w:tc>
          <w:tcPr>
            <w:tcW w:w="0" w:type="auto"/>
          </w:tcPr>
          <w:p w14:paraId="64B817D3" w14:textId="4DB311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37.145-1 to modify statement in Co-existence with other systems in the same </w:t>
            </w:r>
            <w:r>
              <w:rPr>
                <w:sz w:val="16"/>
              </w:rPr>
              <w:lastRenderedPageBreak/>
              <w:t>geographical area in R15</w:t>
            </w:r>
          </w:p>
        </w:tc>
        <w:tc>
          <w:tcPr>
            <w:tcW w:w="0" w:type="auto"/>
          </w:tcPr>
          <w:p w14:paraId="0576D465" w14:textId="69AF83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Huawei,HiSilicon</w:t>
            </w:r>
          </w:p>
        </w:tc>
        <w:tc>
          <w:tcPr>
            <w:tcW w:w="0" w:type="auto"/>
          </w:tcPr>
          <w:p w14:paraId="3ABED8E5" w14:textId="0D60DC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9397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78F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68B6E8" w14:textId="77777777" w:rsidTr="003F2FDA">
        <w:tc>
          <w:tcPr>
            <w:tcW w:w="0" w:type="auto"/>
          </w:tcPr>
          <w:p w14:paraId="45CC4D57" w14:textId="113D98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  <w:tc>
          <w:tcPr>
            <w:tcW w:w="0" w:type="auto"/>
          </w:tcPr>
          <w:p w14:paraId="49BFD4F4" w14:textId="0305E0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5F596004" w14:textId="13910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Huawei,HiSilicon</w:t>
            </w:r>
          </w:p>
        </w:tc>
        <w:tc>
          <w:tcPr>
            <w:tcW w:w="0" w:type="auto"/>
          </w:tcPr>
          <w:p w14:paraId="02C56F52" w14:textId="3D1D0F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4C45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504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5444D4" w14:textId="77777777" w:rsidTr="003F2FDA">
        <w:tc>
          <w:tcPr>
            <w:tcW w:w="0" w:type="auto"/>
          </w:tcPr>
          <w:p w14:paraId="280A163B" w14:textId="58E15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  <w:tc>
          <w:tcPr>
            <w:tcW w:w="0" w:type="auto"/>
          </w:tcPr>
          <w:p w14:paraId="2603B0C6" w14:textId="582E81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76A15F83" w14:textId="0B3D46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7DA1EA6" w14:textId="48BF3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D69C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F44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08DBED" w14:textId="77777777" w:rsidTr="003F2FDA">
        <w:tc>
          <w:tcPr>
            <w:tcW w:w="0" w:type="auto"/>
          </w:tcPr>
          <w:p w14:paraId="442F6732" w14:textId="32E9D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  <w:tc>
          <w:tcPr>
            <w:tcW w:w="0" w:type="auto"/>
          </w:tcPr>
          <w:p w14:paraId="6996C09A" w14:textId="5105D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5767D32C" w14:textId="692086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51D2928" w14:textId="1FD59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C0CC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3FD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EAFFD5" w14:textId="77777777" w:rsidTr="003F2FDA">
        <w:tc>
          <w:tcPr>
            <w:tcW w:w="0" w:type="auto"/>
          </w:tcPr>
          <w:p w14:paraId="5413D615" w14:textId="64655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  <w:tc>
          <w:tcPr>
            <w:tcW w:w="0" w:type="auto"/>
          </w:tcPr>
          <w:p w14:paraId="1808C27E" w14:textId="1E3A02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231A0D9A" w14:textId="326F51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9889EC5" w14:textId="73909C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3FAC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CAA3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4BD5A7" w14:textId="77777777" w:rsidTr="003F2FDA">
        <w:tc>
          <w:tcPr>
            <w:tcW w:w="0" w:type="auto"/>
          </w:tcPr>
          <w:p w14:paraId="71513B63" w14:textId="13504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  <w:tc>
          <w:tcPr>
            <w:tcW w:w="0" w:type="auto"/>
          </w:tcPr>
          <w:p w14:paraId="54602ADE" w14:textId="0932E6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085961B1" w14:textId="00CCE3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8056B03" w14:textId="4F3998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E736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9C9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C542D0" w14:textId="77777777" w:rsidTr="003F2FDA">
        <w:tc>
          <w:tcPr>
            <w:tcW w:w="0" w:type="auto"/>
          </w:tcPr>
          <w:p w14:paraId="18D76EAC" w14:textId="3BA10D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  <w:tc>
          <w:tcPr>
            <w:tcW w:w="0" w:type="auto"/>
          </w:tcPr>
          <w:p w14:paraId="1BBD8A56" w14:textId="2C950B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5170D484" w14:textId="6CE7B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095AC88" w14:textId="10633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8E2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0D2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63FF93" w14:textId="77777777" w:rsidTr="003F2FDA">
        <w:tc>
          <w:tcPr>
            <w:tcW w:w="0" w:type="auto"/>
          </w:tcPr>
          <w:p w14:paraId="7888608E" w14:textId="4D506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  <w:tc>
          <w:tcPr>
            <w:tcW w:w="0" w:type="auto"/>
          </w:tcPr>
          <w:p w14:paraId="22ED265E" w14:textId="20C3A0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7EE5A482" w14:textId="0BE4B2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AE5108D" w14:textId="5F9205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B8DED8" w14:textId="7FED1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5F49D4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E1A179" w14:textId="77777777" w:rsidTr="003F2FDA">
        <w:tc>
          <w:tcPr>
            <w:tcW w:w="0" w:type="auto"/>
          </w:tcPr>
          <w:p w14:paraId="78135495" w14:textId="44FC68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  <w:tc>
          <w:tcPr>
            <w:tcW w:w="0" w:type="auto"/>
          </w:tcPr>
          <w:p w14:paraId="18A0DD0E" w14:textId="2237B8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6E4D1E8D" w14:textId="4EA897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99F778" w14:textId="34BDBA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B76D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27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203983" w14:textId="77777777" w:rsidTr="003F2FDA">
        <w:tc>
          <w:tcPr>
            <w:tcW w:w="0" w:type="auto"/>
          </w:tcPr>
          <w:p w14:paraId="0B477BAC" w14:textId="7C4B50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  <w:tc>
          <w:tcPr>
            <w:tcW w:w="0" w:type="auto"/>
          </w:tcPr>
          <w:p w14:paraId="50603C5E" w14:textId="705366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16F8B58C" w14:textId="4A969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5975B4" w14:textId="0DD92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055C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A9E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2DE78E" w14:textId="77777777" w:rsidTr="003F2FDA">
        <w:tc>
          <w:tcPr>
            <w:tcW w:w="0" w:type="auto"/>
          </w:tcPr>
          <w:p w14:paraId="116DF3C1" w14:textId="1118E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  <w:tc>
          <w:tcPr>
            <w:tcW w:w="0" w:type="auto"/>
          </w:tcPr>
          <w:p w14:paraId="422CDB93" w14:textId="034765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4DF0738A" w14:textId="64FE3D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C8D4682" w14:textId="087B2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D6A6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7A5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0FC5DB" w14:textId="77777777" w:rsidTr="003F2FDA">
        <w:tc>
          <w:tcPr>
            <w:tcW w:w="0" w:type="auto"/>
          </w:tcPr>
          <w:p w14:paraId="1B3751D7" w14:textId="16264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  <w:tc>
          <w:tcPr>
            <w:tcW w:w="0" w:type="auto"/>
          </w:tcPr>
          <w:p w14:paraId="344B5702" w14:textId="5540D7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4955C084" w14:textId="338CE9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9C76B28" w14:textId="3FF3B1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66C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9E8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3B3BFA" w14:textId="77777777" w:rsidTr="003F2FDA">
        <w:tc>
          <w:tcPr>
            <w:tcW w:w="0" w:type="auto"/>
          </w:tcPr>
          <w:p w14:paraId="58CCC9A8" w14:textId="1378DD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R4-2108502</w:t>
            </w:r>
          </w:p>
        </w:tc>
        <w:tc>
          <w:tcPr>
            <w:tcW w:w="0" w:type="auto"/>
          </w:tcPr>
          <w:p w14:paraId="43612472" w14:textId="1EC455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AWGN power level</w:t>
            </w:r>
          </w:p>
        </w:tc>
        <w:tc>
          <w:tcPr>
            <w:tcW w:w="0" w:type="auto"/>
          </w:tcPr>
          <w:p w14:paraId="00C01145" w14:textId="6D0ED2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632E19" w14:textId="6CB13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EC71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9B5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945B37" w14:textId="77777777" w:rsidTr="003F2FDA">
        <w:tc>
          <w:tcPr>
            <w:tcW w:w="0" w:type="auto"/>
          </w:tcPr>
          <w:p w14:paraId="006C2BD8" w14:textId="547C04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R4-2108503</w:t>
            </w:r>
          </w:p>
        </w:tc>
        <w:tc>
          <w:tcPr>
            <w:tcW w:w="0" w:type="auto"/>
          </w:tcPr>
          <w:p w14:paraId="50DAA003" w14:textId="34C59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overhead consideration for multiplexing of UCI or PTRS on PUSCH</w:t>
            </w:r>
          </w:p>
        </w:tc>
        <w:tc>
          <w:tcPr>
            <w:tcW w:w="0" w:type="auto"/>
          </w:tcPr>
          <w:p w14:paraId="6E3962D0" w14:textId="1AAC9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90B50F" w14:textId="6B7C9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7EBE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74A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FDE2A4" w14:textId="77777777" w:rsidTr="003F2FDA">
        <w:tc>
          <w:tcPr>
            <w:tcW w:w="0" w:type="auto"/>
          </w:tcPr>
          <w:p w14:paraId="2DA19310" w14:textId="77EC56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R4-2108504</w:t>
            </w:r>
          </w:p>
        </w:tc>
        <w:tc>
          <w:tcPr>
            <w:tcW w:w="0" w:type="auto"/>
          </w:tcPr>
          <w:p w14:paraId="2A93AA8D" w14:textId="40CD39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HARQ feedback for PDCCH demodulation tests</w:t>
            </w:r>
          </w:p>
        </w:tc>
        <w:tc>
          <w:tcPr>
            <w:tcW w:w="0" w:type="auto"/>
          </w:tcPr>
          <w:p w14:paraId="7E029F9D" w14:textId="1C1DD5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45B2334F" w14:textId="3FA335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673F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FB2D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21085B" w14:textId="77777777" w:rsidTr="003F2FDA">
        <w:tc>
          <w:tcPr>
            <w:tcW w:w="0" w:type="auto"/>
          </w:tcPr>
          <w:p w14:paraId="6C79E656" w14:textId="4E4A7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  <w:tc>
          <w:tcPr>
            <w:tcW w:w="0" w:type="auto"/>
          </w:tcPr>
          <w:p w14:paraId="1B866A2E" w14:textId="1932A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0EA420C9" w14:textId="46DE94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498A69BA" w14:textId="63F6BA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06F2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2D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AFBEEF" w14:textId="77777777" w:rsidTr="003F2FDA">
        <w:tc>
          <w:tcPr>
            <w:tcW w:w="0" w:type="auto"/>
          </w:tcPr>
          <w:p w14:paraId="28CC6759" w14:textId="7D3CC4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44A58631" w14:textId="1F4359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1D19DCDF" w14:textId="75D20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3B0D0A" w14:textId="14E2DD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6FEA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B224D" w14:textId="5E6414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</w:tr>
      <w:tr w:rsidR="003F2FDA" w14:paraId="05DAC5E4" w14:textId="77777777" w:rsidTr="003F2FDA">
        <w:tc>
          <w:tcPr>
            <w:tcW w:w="0" w:type="auto"/>
          </w:tcPr>
          <w:p w14:paraId="259EA26B" w14:textId="34E676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  <w:tc>
          <w:tcPr>
            <w:tcW w:w="0" w:type="auto"/>
          </w:tcPr>
          <w:p w14:paraId="51C9B84A" w14:textId="086848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42AFCB6B" w14:textId="23A1E4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D1BAE39" w14:textId="14BBAC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F79F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2F6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F49D13" w14:textId="77777777" w:rsidTr="003F2FDA">
        <w:tc>
          <w:tcPr>
            <w:tcW w:w="0" w:type="auto"/>
          </w:tcPr>
          <w:p w14:paraId="006E6F2F" w14:textId="4E3A8A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  <w:tc>
          <w:tcPr>
            <w:tcW w:w="0" w:type="auto"/>
          </w:tcPr>
          <w:p w14:paraId="27AC1D3E" w14:textId="36D69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10EA8BB9" w14:textId="62A30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0FF0007" w14:textId="2332F8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B0D7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A19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BF8172" w14:textId="77777777" w:rsidTr="003F2FDA">
        <w:tc>
          <w:tcPr>
            <w:tcW w:w="0" w:type="auto"/>
          </w:tcPr>
          <w:p w14:paraId="5436E5AE" w14:textId="25D5B2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  <w:tc>
          <w:tcPr>
            <w:tcW w:w="0" w:type="auto"/>
          </w:tcPr>
          <w:p w14:paraId="59161E6C" w14:textId="12215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409A09C0" w14:textId="2444F6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074CF88" w14:textId="04C2FA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4A8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E47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DD93DC" w14:textId="77777777" w:rsidTr="003F2FDA">
        <w:tc>
          <w:tcPr>
            <w:tcW w:w="0" w:type="auto"/>
          </w:tcPr>
          <w:p w14:paraId="4603A63B" w14:textId="3A7E4D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  <w:tc>
          <w:tcPr>
            <w:tcW w:w="0" w:type="auto"/>
          </w:tcPr>
          <w:p w14:paraId="150CFB3B" w14:textId="1A793E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2E0EB916" w14:textId="3857E6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DF52BE" w14:textId="1F2D68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75FD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87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B78E44" w14:textId="77777777" w:rsidTr="003F2FDA">
        <w:tc>
          <w:tcPr>
            <w:tcW w:w="0" w:type="auto"/>
          </w:tcPr>
          <w:p w14:paraId="14CDBFA2" w14:textId="13D9BD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R4-2108511</w:t>
            </w:r>
          </w:p>
        </w:tc>
        <w:tc>
          <w:tcPr>
            <w:tcW w:w="0" w:type="auto"/>
          </w:tcPr>
          <w:p w14:paraId="343D68F1" w14:textId="234374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non-contiguous transmission testing</w:t>
            </w:r>
          </w:p>
        </w:tc>
        <w:tc>
          <w:tcPr>
            <w:tcW w:w="0" w:type="auto"/>
          </w:tcPr>
          <w:p w14:paraId="32EFBD25" w14:textId="6DD478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37F4E2" w14:textId="0B2F94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BA3D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CB2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63F293" w14:textId="77777777" w:rsidTr="003F2FDA">
        <w:tc>
          <w:tcPr>
            <w:tcW w:w="0" w:type="auto"/>
          </w:tcPr>
          <w:p w14:paraId="331FB05E" w14:textId="555DB9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  <w:tc>
          <w:tcPr>
            <w:tcW w:w="0" w:type="auto"/>
          </w:tcPr>
          <w:p w14:paraId="61BDE083" w14:textId="07905A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4C5ADDAD" w14:textId="47F163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4F718C1" w14:textId="12748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7D74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CDA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BE7B07" w14:textId="77777777" w:rsidTr="003F2FDA">
        <w:tc>
          <w:tcPr>
            <w:tcW w:w="0" w:type="auto"/>
          </w:tcPr>
          <w:p w14:paraId="37B2A52E" w14:textId="5582B5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R4-2108513</w:t>
            </w:r>
          </w:p>
        </w:tc>
        <w:tc>
          <w:tcPr>
            <w:tcW w:w="0" w:type="auto"/>
          </w:tcPr>
          <w:p w14:paraId="5B77ABF4" w14:textId="127DA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190C8C1B" w14:textId="7A0BED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167A0D5" w14:textId="36A9D7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91C7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3FA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8090A6" w14:textId="77777777" w:rsidTr="003F2FDA">
        <w:tc>
          <w:tcPr>
            <w:tcW w:w="0" w:type="auto"/>
          </w:tcPr>
          <w:p w14:paraId="1DAAF395" w14:textId="6C3A11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R4-2108514</w:t>
            </w:r>
          </w:p>
        </w:tc>
        <w:tc>
          <w:tcPr>
            <w:tcW w:w="0" w:type="auto"/>
          </w:tcPr>
          <w:p w14:paraId="424F641C" w14:textId="0AC652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7AC05CDC" w14:textId="75469B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0B76A32" w14:textId="30D9DA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71C6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54B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447784" w14:textId="77777777" w:rsidTr="003F2FDA">
        <w:tc>
          <w:tcPr>
            <w:tcW w:w="0" w:type="auto"/>
          </w:tcPr>
          <w:p w14:paraId="56D316BD" w14:textId="79A9DB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R4-2108515</w:t>
            </w:r>
          </w:p>
        </w:tc>
        <w:tc>
          <w:tcPr>
            <w:tcW w:w="0" w:type="auto"/>
          </w:tcPr>
          <w:p w14:paraId="7B1C3510" w14:textId="0465AA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NR-U BS demodulation requirements</w:t>
            </w:r>
          </w:p>
        </w:tc>
        <w:tc>
          <w:tcPr>
            <w:tcW w:w="0" w:type="auto"/>
          </w:tcPr>
          <w:p w14:paraId="042C8FF1" w14:textId="4B5CD0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9ABE08" w14:textId="42C02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791C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98A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D99140" w14:textId="77777777" w:rsidTr="003F2FDA">
        <w:tc>
          <w:tcPr>
            <w:tcW w:w="0" w:type="auto"/>
          </w:tcPr>
          <w:p w14:paraId="13097AE7" w14:textId="6EA5E9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R4-2108516</w:t>
            </w:r>
          </w:p>
        </w:tc>
        <w:tc>
          <w:tcPr>
            <w:tcW w:w="0" w:type="auto"/>
          </w:tcPr>
          <w:p w14:paraId="6DBC9E12" w14:textId="6E03E4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in TS 38.104</w:t>
            </w:r>
          </w:p>
        </w:tc>
        <w:tc>
          <w:tcPr>
            <w:tcW w:w="0" w:type="auto"/>
          </w:tcPr>
          <w:p w14:paraId="7809148B" w14:textId="265F06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660A04" w14:textId="2686AC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9AF6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0E5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83731F" w14:textId="77777777" w:rsidTr="003F2FDA">
        <w:tc>
          <w:tcPr>
            <w:tcW w:w="0" w:type="auto"/>
          </w:tcPr>
          <w:p w14:paraId="163602B3" w14:textId="42E45B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R4-2108517</w:t>
            </w:r>
          </w:p>
        </w:tc>
        <w:tc>
          <w:tcPr>
            <w:tcW w:w="0" w:type="auto"/>
          </w:tcPr>
          <w:p w14:paraId="31125B2E" w14:textId="4DA3B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in TS 38.141-1</w:t>
            </w:r>
          </w:p>
        </w:tc>
        <w:tc>
          <w:tcPr>
            <w:tcW w:w="0" w:type="auto"/>
          </w:tcPr>
          <w:p w14:paraId="2840B87F" w14:textId="1DFD9D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F2B03C" w14:textId="258E2E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5FCE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A5E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19330" w14:textId="77777777" w:rsidTr="003F2FDA">
        <w:tc>
          <w:tcPr>
            <w:tcW w:w="0" w:type="auto"/>
          </w:tcPr>
          <w:p w14:paraId="3C4570C0" w14:textId="7CB88C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R4-2108518</w:t>
            </w:r>
          </w:p>
        </w:tc>
        <w:tc>
          <w:tcPr>
            <w:tcW w:w="0" w:type="auto"/>
          </w:tcPr>
          <w:p w14:paraId="4F03567B" w14:textId="4EE772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radiated conformance testing for PUSCH with interlace in TS 38.141-2</w:t>
            </w:r>
          </w:p>
        </w:tc>
        <w:tc>
          <w:tcPr>
            <w:tcW w:w="0" w:type="auto"/>
          </w:tcPr>
          <w:p w14:paraId="4E1999A1" w14:textId="2028C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279360" w14:textId="58B85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4D94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B6F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E44CA1" w14:textId="77777777" w:rsidTr="003F2FDA">
        <w:tc>
          <w:tcPr>
            <w:tcW w:w="0" w:type="auto"/>
          </w:tcPr>
          <w:p w14:paraId="2F54BAF4" w14:textId="615CA3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R4-2108519</w:t>
            </w:r>
          </w:p>
        </w:tc>
        <w:tc>
          <w:tcPr>
            <w:tcW w:w="0" w:type="auto"/>
          </w:tcPr>
          <w:p w14:paraId="6094FE47" w14:textId="3A0B0E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4EEBC940" w14:textId="553DE0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9485D3" w14:textId="41EAD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DEC6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01CF8" w14:textId="683FF2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R4-2108075</w:t>
            </w:r>
          </w:p>
        </w:tc>
      </w:tr>
      <w:tr w:rsidR="003F2FDA" w14:paraId="2BDECA32" w14:textId="77777777" w:rsidTr="003F2FDA">
        <w:tc>
          <w:tcPr>
            <w:tcW w:w="0" w:type="auto"/>
          </w:tcPr>
          <w:p w14:paraId="357A00CF" w14:textId="1CFFB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R4-2108520</w:t>
            </w:r>
          </w:p>
        </w:tc>
        <w:tc>
          <w:tcPr>
            <w:tcW w:w="0" w:type="auto"/>
          </w:tcPr>
          <w:p w14:paraId="247DC4AA" w14:textId="1989C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TS38.104 (catB)</w:t>
            </w:r>
          </w:p>
        </w:tc>
        <w:tc>
          <w:tcPr>
            <w:tcW w:w="0" w:type="auto"/>
          </w:tcPr>
          <w:p w14:paraId="07EE81D5" w14:textId="56228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F77436" w14:textId="04B705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321F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C49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B7F9A1" w14:textId="77777777" w:rsidTr="003F2FDA">
        <w:tc>
          <w:tcPr>
            <w:tcW w:w="0" w:type="auto"/>
          </w:tcPr>
          <w:p w14:paraId="5846D63C" w14:textId="06F055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R4-2108521</w:t>
            </w:r>
          </w:p>
        </w:tc>
        <w:tc>
          <w:tcPr>
            <w:tcW w:w="0" w:type="auto"/>
          </w:tcPr>
          <w:p w14:paraId="309595DD" w14:textId="4D11C7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TS38.141-1 (catB)</w:t>
            </w:r>
          </w:p>
        </w:tc>
        <w:tc>
          <w:tcPr>
            <w:tcW w:w="0" w:type="auto"/>
          </w:tcPr>
          <w:p w14:paraId="75A2FF7F" w14:textId="3E2119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309E88" w14:textId="16D59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3E70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A93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4C4531" w14:textId="77777777" w:rsidTr="003F2FDA">
        <w:tc>
          <w:tcPr>
            <w:tcW w:w="0" w:type="auto"/>
          </w:tcPr>
          <w:p w14:paraId="0F016F30" w14:textId="650713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R4-2108522</w:t>
            </w:r>
          </w:p>
        </w:tc>
        <w:tc>
          <w:tcPr>
            <w:tcW w:w="0" w:type="auto"/>
          </w:tcPr>
          <w:p w14:paraId="451332AB" w14:textId="5B7BB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38.104</w:t>
            </w:r>
          </w:p>
        </w:tc>
        <w:tc>
          <w:tcPr>
            <w:tcW w:w="0" w:type="auto"/>
          </w:tcPr>
          <w:p w14:paraId="0C8BA6BC" w14:textId="334188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884141" w14:textId="7427A8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3C34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936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3C187B" w14:textId="77777777" w:rsidTr="003F2FDA">
        <w:tc>
          <w:tcPr>
            <w:tcW w:w="0" w:type="auto"/>
          </w:tcPr>
          <w:p w14:paraId="067A739D" w14:textId="0A8404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R4-2108523</w:t>
            </w:r>
          </w:p>
        </w:tc>
        <w:tc>
          <w:tcPr>
            <w:tcW w:w="0" w:type="auto"/>
          </w:tcPr>
          <w:p w14:paraId="22B1EF4E" w14:textId="05B5EA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38.141-1</w:t>
            </w:r>
          </w:p>
        </w:tc>
        <w:tc>
          <w:tcPr>
            <w:tcW w:w="0" w:type="auto"/>
          </w:tcPr>
          <w:p w14:paraId="1F364FB1" w14:textId="2EF4D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19BF04D" w14:textId="0262C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5E79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6D0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9E5638" w14:textId="77777777" w:rsidTr="003F2FDA">
        <w:tc>
          <w:tcPr>
            <w:tcW w:w="0" w:type="auto"/>
          </w:tcPr>
          <w:p w14:paraId="0751A72A" w14:textId="585E93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R4-2108524</w:t>
            </w:r>
          </w:p>
        </w:tc>
        <w:tc>
          <w:tcPr>
            <w:tcW w:w="0" w:type="auto"/>
          </w:tcPr>
          <w:p w14:paraId="6286B0B3" w14:textId="3F5B3F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6435B6F1" w14:textId="2AAE7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B81550" w14:textId="01FA60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168F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DC2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36A8BF" w14:textId="77777777" w:rsidTr="003F2FDA">
        <w:tc>
          <w:tcPr>
            <w:tcW w:w="0" w:type="auto"/>
          </w:tcPr>
          <w:p w14:paraId="7D11D2B4" w14:textId="3EF45F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R4-2108525</w:t>
            </w:r>
          </w:p>
        </w:tc>
        <w:tc>
          <w:tcPr>
            <w:tcW w:w="0" w:type="auto"/>
          </w:tcPr>
          <w:p w14:paraId="2FCD3296" w14:textId="3FFDF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6E1A6D3F" w14:textId="0D6F48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DDF20A" w14:textId="0145C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9B2F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16C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B889D1" w14:textId="77777777" w:rsidTr="003F2FDA">
        <w:tc>
          <w:tcPr>
            <w:tcW w:w="0" w:type="auto"/>
          </w:tcPr>
          <w:p w14:paraId="6C1AD938" w14:textId="338BE6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R4-2108526</w:t>
            </w:r>
          </w:p>
        </w:tc>
        <w:tc>
          <w:tcPr>
            <w:tcW w:w="0" w:type="auto"/>
          </w:tcPr>
          <w:p w14:paraId="5D0C1A26" w14:textId="190B13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345417B8" w14:textId="58E8F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191EC79C" w14:textId="7C85E2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DC7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61E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11679D" w14:textId="77777777" w:rsidTr="003F2FDA">
        <w:tc>
          <w:tcPr>
            <w:tcW w:w="0" w:type="auto"/>
          </w:tcPr>
          <w:p w14:paraId="6077973F" w14:textId="6FC0BB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R4-2108527</w:t>
            </w:r>
          </w:p>
        </w:tc>
        <w:tc>
          <w:tcPr>
            <w:tcW w:w="0" w:type="auto"/>
          </w:tcPr>
          <w:p w14:paraId="66F2421F" w14:textId="4FF8BD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38.101-4, Introduce PSBCH performance requirements</w:t>
            </w:r>
          </w:p>
        </w:tc>
        <w:tc>
          <w:tcPr>
            <w:tcW w:w="0" w:type="auto"/>
          </w:tcPr>
          <w:p w14:paraId="76DF913A" w14:textId="14894F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79D34279" w14:textId="72AB8B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AA05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1CA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DD2037" w14:textId="77777777" w:rsidTr="003F2FDA">
        <w:tc>
          <w:tcPr>
            <w:tcW w:w="0" w:type="auto"/>
          </w:tcPr>
          <w:p w14:paraId="63D6E2E9" w14:textId="6B299F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R4-2108528</w:t>
            </w:r>
          </w:p>
        </w:tc>
        <w:tc>
          <w:tcPr>
            <w:tcW w:w="0" w:type="auto"/>
          </w:tcPr>
          <w:p w14:paraId="45CBEC92" w14:textId="36D4AF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3F7468" w14:textId="184F1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C618BAE" w14:textId="2C81C0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5385A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6FF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7B0FBF" w14:textId="77777777" w:rsidTr="003F2FDA">
        <w:tc>
          <w:tcPr>
            <w:tcW w:w="0" w:type="auto"/>
          </w:tcPr>
          <w:p w14:paraId="418B8DD7" w14:textId="2017D1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R4-2108529</w:t>
            </w:r>
          </w:p>
        </w:tc>
        <w:tc>
          <w:tcPr>
            <w:tcW w:w="0" w:type="auto"/>
          </w:tcPr>
          <w:p w14:paraId="21CD372A" w14:textId="4CBDAD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PSFCH demodulation requirements</w:t>
            </w:r>
          </w:p>
        </w:tc>
        <w:tc>
          <w:tcPr>
            <w:tcW w:w="0" w:type="auto"/>
          </w:tcPr>
          <w:p w14:paraId="58CA19BA" w14:textId="23B81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5C49DBBF" w14:textId="6916BF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800C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7C2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3CA0C7" w14:textId="77777777" w:rsidTr="003F2FDA">
        <w:tc>
          <w:tcPr>
            <w:tcW w:w="0" w:type="auto"/>
          </w:tcPr>
          <w:p w14:paraId="05826068" w14:textId="42F0C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R4-2108530</w:t>
            </w:r>
          </w:p>
        </w:tc>
        <w:tc>
          <w:tcPr>
            <w:tcW w:w="0" w:type="auto"/>
          </w:tcPr>
          <w:p w14:paraId="75B928E1" w14:textId="29F3E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5B623B4B" w14:textId="0CF622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62899A50" w14:textId="599254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F1E8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AC0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2DB507" w14:textId="77777777" w:rsidTr="003F2FDA">
        <w:tc>
          <w:tcPr>
            <w:tcW w:w="0" w:type="auto"/>
          </w:tcPr>
          <w:p w14:paraId="7AE502A8" w14:textId="43868F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R4-2108531</w:t>
            </w:r>
          </w:p>
        </w:tc>
        <w:tc>
          <w:tcPr>
            <w:tcW w:w="0" w:type="auto"/>
          </w:tcPr>
          <w:p w14:paraId="3EA3DF24" w14:textId="1C3575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2FB44883" w14:textId="49F48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24E9AAA" w14:textId="45A87F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9033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EAF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9C471F" w14:textId="77777777" w:rsidTr="003F2FDA">
        <w:tc>
          <w:tcPr>
            <w:tcW w:w="0" w:type="auto"/>
          </w:tcPr>
          <w:p w14:paraId="2F2E3495" w14:textId="21615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R4-2108532</w:t>
            </w:r>
          </w:p>
        </w:tc>
        <w:tc>
          <w:tcPr>
            <w:tcW w:w="0" w:type="auto"/>
          </w:tcPr>
          <w:p w14:paraId="1AA3F652" w14:textId="2D58EE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on NR V2X power imbalance test</w:t>
            </w:r>
          </w:p>
        </w:tc>
        <w:tc>
          <w:tcPr>
            <w:tcW w:w="0" w:type="auto"/>
          </w:tcPr>
          <w:p w14:paraId="1F2D787D" w14:textId="47B41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741EF0" w14:textId="62BC9F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D3B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B53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C44DC2" w14:textId="77777777" w:rsidTr="003F2FDA">
        <w:tc>
          <w:tcPr>
            <w:tcW w:w="0" w:type="auto"/>
          </w:tcPr>
          <w:p w14:paraId="06FEC265" w14:textId="2AE7F8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R4-2108533</w:t>
            </w:r>
          </w:p>
        </w:tc>
        <w:tc>
          <w:tcPr>
            <w:tcW w:w="0" w:type="auto"/>
          </w:tcPr>
          <w:p w14:paraId="767459FB" w14:textId="2023C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Demod HARQ buffer soft combining test cases for NR V2X</w:t>
            </w:r>
          </w:p>
        </w:tc>
        <w:tc>
          <w:tcPr>
            <w:tcW w:w="0" w:type="auto"/>
          </w:tcPr>
          <w:p w14:paraId="68ACE259" w14:textId="1766C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B746D63" w14:textId="5E2550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954E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FAE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9E943F" w14:textId="77777777" w:rsidTr="003F2FDA">
        <w:tc>
          <w:tcPr>
            <w:tcW w:w="0" w:type="auto"/>
          </w:tcPr>
          <w:p w14:paraId="6BA92798" w14:textId="5CA9F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R4-2108534</w:t>
            </w:r>
          </w:p>
        </w:tc>
        <w:tc>
          <w:tcPr>
            <w:tcW w:w="0" w:type="auto"/>
          </w:tcPr>
          <w:p w14:paraId="5360D460" w14:textId="0051E6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PSFCH decoding capability test for NR V2X</w:t>
            </w:r>
          </w:p>
        </w:tc>
        <w:tc>
          <w:tcPr>
            <w:tcW w:w="0" w:type="auto"/>
          </w:tcPr>
          <w:p w14:paraId="44C03EEA" w14:textId="60FC29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3A8142" w14:textId="44C3A4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7D8A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AF2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E9EA86" w14:textId="77777777" w:rsidTr="003F2FDA">
        <w:tc>
          <w:tcPr>
            <w:tcW w:w="0" w:type="auto"/>
          </w:tcPr>
          <w:p w14:paraId="0E3A8F76" w14:textId="0BD6F8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R4-2108535</w:t>
            </w:r>
          </w:p>
        </w:tc>
        <w:tc>
          <w:tcPr>
            <w:tcW w:w="0" w:type="auto"/>
          </w:tcPr>
          <w:p w14:paraId="779E5710" w14:textId="51122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PSCCH decoding capability test for NR V2X.</w:t>
            </w:r>
          </w:p>
        </w:tc>
        <w:tc>
          <w:tcPr>
            <w:tcW w:w="0" w:type="auto"/>
          </w:tcPr>
          <w:p w14:paraId="107EFFAB" w14:textId="3FA61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230A86" w14:textId="61B14C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57BA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826EC" w14:textId="69D0B8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R4-2108079</w:t>
            </w:r>
          </w:p>
        </w:tc>
      </w:tr>
      <w:tr w:rsidR="003F2FDA" w14:paraId="3D6DE527" w14:textId="77777777" w:rsidTr="003F2FDA">
        <w:tc>
          <w:tcPr>
            <w:tcW w:w="0" w:type="auto"/>
          </w:tcPr>
          <w:p w14:paraId="4A54E03C" w14:textId="3BFCE3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R4-2108536</w:t>
            </w:r>
          </w:p>
        </w:tc>
        <w:tc>
          <w:tcPr>
            <w:tcW w:w="0" w:type="auto"/>
          </w:tcPr>
          <w:p w14:paraId="352B35D7" w14:textId="6FAED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55BD3CFD" w14:textId="211FBE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7D9A57A" w14:textId="59E71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AE24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B1E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1F6711" w14:textId="77777777" w:rsidTr="003F2FDA">
        <w:tc>
          <w:tcPr>
            <w:tcW w:w="0" w:type="auto"/>
          </w:tcPr>
          <w:p w14:paraId="5E945960" w14:textId="7AC1B2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R4-2108537</w:t>
            </w:r>
          </w:p>
        </w:tc>
        <w:tc>
          <w:tcPr>
            <w:tcW w:w="0" w:type="auto"/>
          </w:tcPr>
          <w:p w14:paraId="7C35B06E" w14:textId="73E78C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32BE7621" w14:textId="1514D9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C6A7BB" w14:textId="5BF35D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1D7F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9D3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9B1CC" w14:textId="77777777" w:rsidTr="003F2FDA">
        <w:tc>
          <w:tcPr>
            <w:tcW w:w="0" w:type="auto"/>
          </w:tcPr>
          <w:p w14:paraId="27DC6F7E" w14:textId="3436DB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R4-2108538</w:t>
            </w:r>
          </w:p>
        </w:tc>
        <w:tc>
          <w:tcPr>
            <w:tcW w:w="0" w:type="auto"/>
          </w:tcPr>
          <w:p w14:paraId="4EADFA3B" w14:textId="379218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036591E3" w14:textId="7AB744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9A6CE1" w14:textId="63BE6E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14FF5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A93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D50BE" w14:textId="77777777" w:rsidTr="003F2FDA">
        <w:tc>
          <w:tcPr>
            <w:tcW w:w="0" w:type="auto"/>
          </w:tcPr>
          <w:p w14:paraId="6452AABE" w14:textId="71CF76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R4-2108539</w:t>
            </w:r>
          </w:p>
        </w:tc>
        <w:tc>
          <w:tcPr>
            <w:tcW w:w="0" w:type="auto"/>
          </w:tcPr>
          <w:p w14:paraId="526D2978" w14:textId="3EF628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further clear up the IAB specification</w:t>
            </w:r>
          </w:p>
        </w:tc>
        <w:tc>
          <w:tcPr>
            <w:tcW w:w="0" w:type="auto"/>
          </w:tcPr>
          <w:p w14:paraId="40DCB065" w14:textId="04800D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67D753" w14:textId="3F86A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3BC73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E9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A8E787" w14:textId="77777777" w:rsidTr="003F2FDA">
        <w:tc>
          <w:tcPr>
            <w:tcW w:w="0" w:type="auto"/>
          </w:tcPr>
          <w:p w14:paraId="15825212" w14:textId="02C728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R4-2108540</w:t>
            </w:r>
          </w:p>
        </w:tc>
        <w:tc>
          <w:tcPr>
            <w:tcW w:w="0" w:type="auto"/>
          </w:tcPr>
          <w:p w14:paraId="43932826" w14:textId="2D666C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of NR UE demod with higher BLER (FR1 and FR2)</w:t>
            </w:r>
          </w:p>
        </w:tc>
        <w:tc>
          <w:tcPr>
            <w:tcW w:w="0" w:type="auto"/>
          </w:tcPr>
          <w:p w14:paraId="7F7808B3" w14:textId="4D691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F2C57F" w14:textId="53845F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8F66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7C8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1A7CA3" w14:textId="77777777" w:rsidTr="003F2FDA">
        <w:tc>
          <w:tcPr>
            <w:tcW w:w="0" w:type="auto"/>
          </w:tcPr>
          <w:p w14:paraId="3CA53C3F" w14:textId="262C3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  <w:tc>
          <w:tcPr>
            <w:tcW w:w="0" w:type="auto"/>
          </w:tcPr>
          <w:p w14:paraId="2A052198" w14:textId="093F62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21E67C7E" w14:textId="5FB328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242B110" w14:textId="7715AE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8F6A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AAF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F3826E" w14:textId="77777777" w:rsidTr="003F2FDA">
        <w:tc>
          <w:tcPr>
            <w:tcW w:w="0" w:type="auto"/>
          </w:tcPr>
          <w:p w14:paraId="2E6C81F8" w14:textId="77DFB3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  <w:tc>
          <w:tcPr>
            <w:tcW w:w="0" w:type="auto"/>
          </w:tcPr>
          <w:p w14:paraId="13C2CE47" w14:textId="5BE380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337042B3" w14:textId="41C316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4BB9CC0" w14:textId="743EBB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C7955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CA0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70303C" w14:textId="77777777" w:rsidTr="003F2FDA">
        <w:tc>
          <w:tcPr>
            <w:tcW w:w="0" w:type="auto"/>
          </w:tcPr>
          <w:p w14:paraId="26713AFD" w14:textId="16F721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  <w:tc>
          <w:tcPr>
            <w:tcW w:w="0" w:type="auto"/>
          </w:tcPr>
          <w:p w14:paraId="60F0B3BB" w14:textId="21DB62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0D2BF324" w14:textId="784E2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1B5643" w14:textId="688510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C92C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51E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AFF2E8" w14:textId="77777777" w:rsidTr="003F2FDA">
        <w:tc>
          <w:tcPr>
            <w:tcW w:w="0" w:type="auto"/>
          </w:tcPr>
          <w:p w14:paraId="5D6B20B3" w14:textId="5B069A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  <w:tc>
          <w:tcPr>
            <w:tcW w:w="0" w:type="auto"/>
          </w:tcPr>
          <w:p w14:paraId="71D268D0" w14:textId="276C9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300BE215" w14:textId="0D124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ED1678" w14:textId="126D1E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3E7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298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48BF5E" w14:textId="77777777" w:rsidTr="003F2FDA">
        <w:tc>
          <w:tcPr>
            <w:tcW w:w="0" w:type="auto"/>
          </w:tcPr>
          <w:p w14:paraId="0A38C2AB" w14:textId="65E252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  <w:tc>
          <w:tcPr>
            <w:tcW w:w="0" w:type="auto"/>
          </w:tcPr>
          <w:p w14:paraId="3E90C102" w14:textId="367F86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52494DFB" w14:textId="555C2F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41715F" w14:textId="4C9300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A725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7619D" w14:textId="3E971F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</w:tr>
      <w:tr w:rsidR="003F2FDA" w14:paraId="220D2373" w14:textId="77777777" w:rsidTr="003F2FDA">
        <w:tc>
          <w:tcPr>
            <w:tcW w:w="0" w:type="auto"/>
          </w:tcPr>
          <w:p w14:paraId="7B273E60" w14:textId="6D15AE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  <w:tc>
          <w:tcPr>
            <w:tcW w:w="0" w:type="auto"/>
          </w:tcPr>
          <w:p w14:paraId="2B90E961" w14:textId="73E26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7155F57E" w14:textId="50B2A4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B7D904" w14:textId="705A2A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0D13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F11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73636D" w14:textId="77777777" w:rsidTr="003F2FDA">
        <w:tc>
          <w:tcPr>
            <w:tcW w:w="0" w:type="auto"/>
          </w:tcPr>
          <w:p w14:paraId="5469BCEC" w14:textId="78BA29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  <w:tc>
          <w:tcPr>
            <w:tcW w:w="0" w:type="auto"/>
          </w:tcPr>
          <w:p w14:paraId="778197A7" w14:textId="18DFE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41A3CD6A" w14:textId="60079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440C3D24" w14:textId="1F4B04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925B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F29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F20CC3" w14:textId="77777777" w:rsidTr="003F2FDA">
        <w:tc>
          <w:tcPr>
            <w:tcW w:w="0" w:type="auto"/>
          </w:tcPr>
          <w:p w14:paraId="638676A3" w14:textId="49E087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  <w:tc>
          <w:tcPr>
            <w:tcW w:w="0" w:type="auto"/>
          </w:tcPr>
          <w:p w14:paraId="38824473" w14:textId="45B770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7888C591" w14:textId="295B49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2104B0E" w14:textId="2E1721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1C29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DB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11CBD6" w14:textId="77777777" w:rsidTr="003F2FDA">
        <w:tc>
          <w:tcPr>
            <w:tcW w:w="0" w:type="auto"/>
          </w:tcPr>
          <w:p w14:paraId="781C62B4" w14:textId="37C58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  <w:tc>
          <w:tcPr>
            <w:tcW w:w="0" w:type="auto"/>
          </w:tcPr>
          <w:p w14:paraId="740393AA" w14:textId="303D2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4844DFC3" w14:textId="341C7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5491130" w14:textId="43F31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250D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937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7E9BBD" w14:textId="77777777" w:rsidTr="003F2FDA">
        <w:tc>
          <w:tcPr>
            <w:tcW w:w="0" w:type="auto"/>
          </w:tcPr>
          <w:p w14:paraId="4C250673" w14:textId="7F299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  <w:tc>
          <w:tcPr>
            <w:tcW w:w="0" w:type="auto"/>
          </w:tcPr>
          <w:p w14:paraId="43754DA8" w14:textId="79A0FF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063104BF" w14:textId="3065E3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8FB748" w14:textId="4FE2F0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76F8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5D0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DBF799" w14:textId="77777777" w:rsidTr="003F2FDA">
        <w:tc>
          <w:tcPr>
            <w:tcW w:w="0" w:type="auto"/>
          </w:tcPr>
          <w:p w14:paraId="2B4E00F5" w14:textId="5FB66A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  <w:tc>
          <w:tcPr>
            <w:tcW w:w="0" w:type="auto"/>
          </w:tcPr>
          <w:p w14:paraId="6A878946" w14:textId="7415C4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6CAA4434" w14:textId="022714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076FCE" w14:textId="305CF6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5927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A8C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94E8DC" w14:textId="77777777" w:rsidTr="003F2FDA">
        <w:tc>
          <w:tcPr>
            <w:tcW w:w="0" w:type="auto"/>
          </w:tcPr>
          <w:p w14:paraId="73639645" w14:textId="1AB64C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  <w:tc>
          <w:tcPr>
            <w:tcW w:w="0" w:type="auto"/>
          </w:tcPr>
          <w:p w14:paraId="4E88D27F" w14:textId="5EA12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72002EAC" w14:textId="6786C5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C0B62D7" w14:textId="38652D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DB8A61" w14:textId="1C9658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20586E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90E726" w14:textId="77777777" w:rsidTr="003F2FDA">
        <w:tc>
          <w:tcPr>
            <w:tcW w:w="0" w:type="auto"/>
          </w:tcPr>
          <w:p w14:paraId="17B66A99" w14:textId="69005A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R4-2108553</w:t>
            </w:r>
          </w:p>
        </w:tc>
        <w:tc>
          <w:tcPr>
            <w:tcW w:w="0" w:type="auto"/>
          </w:tcPr>
          <w:p w14:paraId="4C243D48" w14:textId="4DA719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4FDADC" w14:textId="1E92A6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38BEC63" w14:textId="7AFAE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F849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66A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462580" w14:textId="77777777" w:rsidTr="003F2FDA">
        <w:tc>
          <w:tcPr>
            <w:tcW w:w="0" w:type="auto"/>
          </w:tcPr>
          <w:p w14:paraId="15338023" w14:textId="4D19A7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  <w:tc>
          <w:tcPr>
            <w:tcW w:w="0" w:type="auto"/>
          </w:tcPr>
          <w:p w14:paraId="73C77E7A" w14:textId="6C2A41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474BFE43" w14:textId="2C1E3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663891" w14:textId="1F4B17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94DF8D" w14:textId="1EDFD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77510B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5F111B" w14:textId="77777777" w:rsidTr="003F2FDA">
        <w:tc>
          <w:tcPr>
            <w:tcW w:w="0" w:type="auto"/>
          </w:tcPr>
          <w:p w14:paraId="44CAB21E" w14:textId="672024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R4-2108555</w:t>
            </w:r>
          </w:p>
        </w:tc>
        <w:tc>
          <w:tcPr>
            <w:tcW w:w="0" w:type="auto"/>
          </w:tcPr>
          <w:p w14:paraId="2F1FFE8B" w14:textId="571E9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7974E592" w14:textId="4C8E3D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4981265" w14:textId="07D1A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0666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459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661D1C" w14:paraId="2D2B907F" w14:textId="77777777" w:rsidTr="003F2FDA">
        <w:tc>
          <w:tcPr>
            <w:tcW w:w="0" w:type="auto"/>
          </w:tcPr>
          <w:p w14:paraId="24D8FD41" w14:textId="7B53363E" w:rsidR="00661D1C" w:rsidRPr="003F2FDA" w:rsidRDefault="00661D1C" w:rsidP="00661D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R4-2108556</w:t>
            </w:r>
          </w:p>
        </w:tc>
        <w:tc>
          <w:tcPr>
            <w:tcW w:w="0" w:type="auto"/>
          </w:tcPr>
          <w:p w14:paraId="337875F7" w14:textId="1A031F95" w:rsidR="00661D1C" w:rsidRPr="00661D1C" w:rsidRDefault="00661D1C" w:rsidP="00661D1C">
            <w:pPr>
              <w:pStyle w:val="TAL"/>
              <w:rPr>
                <w:sz w:val="16"/>
                <w:szCs w:val="16"/>
              </w:rPr>
            </w:pPr>
            <w:r w:rsidRPr="00661D1C">
              <w:rPr>
                <w:sz w:val="16"/>
                <w:szCs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2F5245EB" w14:textId="06C1FC86" w:rsidR="00661D1C" w:rsidRPr="00661D1C" w:rsidRDefault="00661D1C" w:rsidP="00661D1C">
            <w:pPr>
              <w:pStyle w:val="TAL"/>
              <w:rPr>
                <w:sz w:val="16"/>
                <w:szCs w:val="16"/>
              </w:rPr>
            </w:pPr>
            <w:r w:rsidRPr="00661D1C">
              <w:rPr>
                <w:sz w:val="16"/>
                <w:szCs w:val="16"/>
              </w:rPr>
              <w:t>Samsung</w:t>
            </w:r>
          </w:p>
        </w:tc>
        <w:tc>
          <w:tcPr>
            <w:tcW w:w="0" w:type="auto"/>
          </w:tcPr>
          <w:p w14:paraId="02512343" w14:textId="329E5859" w:rsidR="00661D1C" w:rsidRPr="003F2FDA" w:rsidRDefault="00661D1C" w:rsidP="00661D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C2817A" w14:textId="73EB54D1" w:rsidR="00661D1C" w:rsidRPr="003F2FDA" w:rsidRDefault="00661D1C" w:rsidP="00661D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R4-2109812</w:t>
            </w:r>
          </w:p>
        </w:tc>
        <w:tc>
          <w:tcPr>
            <w:tcW w:w="0" w:type="auto"/>
          </w:tcPr>
          <w:p w14:paraId="29EE11BF" w14:textId="77777777" w:rsidR="00661D1C" w:rsidRPr="003F2FDA" w:rsidRDefault="00661D1C" w:rsidP="00661D1C">
            <w:pPr>
              <w:pStyle w:val="TAL"/>
              <w:rPr>
                <w:sz w:val="16"/>
              </w:rPr>
            </w:pPr>
          </w:p>
        </w:tc>
      </w:tr>
      <w:tr w:rsidR="003F2FDA" w14:paraId="613C9946" w14:textId="77777777" w:rsidTr="003F2FDA">
        <w:tc>
          <w:tcPr>
            <w:tcW w:w="0" w:type="auto"/>
          </w:tcPr>
          <w:p w14:paraId="7BFBA34D" w14:textId="6CD10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R4-2108557</w:t>
            </w:r>
          </w:p>
        </w:tc>
        <w:tc>
          <w:tcPr>
            <w:tcW w:w="0" w:type="auto"/>
          </w:tcPr>
          <w:p w14:paraId="7FB4C272" w14:textId="23108B3C" w:rsidR="003F2FDA" w:rsidRPr="003F2FDA" w:rsidRDefault="004A24AA" w:rsidP="003F2FDA">
            <w:pPr>
              <w:pStyle w:val="TAL"/>
              <w:rPr>
                <w:sz w:val="16"/>
              </w:rPr>
            </w:pPr>
            <w:r w:rsidRPr="004A24AA">
              <w:rPr>
                <w:sz w:val="16"/>
              </w:rPr>
              <w:t>CR to TS 38.101-4: HST-DPS channel model clarification (R16)</w:t>
            </w:r>
          </w:p>
        </w:tc>
        <w:tc>
          <w:tcPr>
            <w:tcW w:w="0" w:type="auto"/>
          </w:tcPr>
          <w:p w14:paraId="54948AD2" w14:textId="0BF0ADBA" w:rsidR="003F2FDA" w:rsidRPr="003F2FDA" w:rsidRDefault="004A24A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19E7A6C" w14:textId="041D8534" w:rsidR="003F2FDA" w:rsidRPr="003F2FDA" w:rsidRDefault="004A24A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CB5CCD" w14:textId="6785EDF0" w:rsidR="003F2FDA" w:rsidRPr="003F2FDA" w:rsidRDefault="004A24AA" w:rsidP="003F2FDA">
            <w:pPr>
              <w:pStyle w:val="TAL"/>
              <w:rPr>
                <w:sz w:val="16"/>
              </w:rPr>
            </w:pPr>
            <w:r w:rsidRPr="004A24AA">
              <w:rPr>
                <w:sz w:val="16"/>
              </w:rPr>
              <w:t>R4-2109205</w:t>
            </w:r>
          </w:p>
        </w:tc>
        <w:tc>
          <w:tcPr>
            <w:tcW w:w="0" w:type="auto"/>
          </w:tcPr>
          <w:p w14:paraId="6FB3D6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60B4A6" w14:textId="77777777" w:rsidTr="003F2FDA">
        <w:tc>
          <w:tcPr>
            <w:tcW w:w="0" w:type="auto"/>
          </w:tcPr>
          <w:p w14:paraId="5823F8CF" w14:textId="08FF0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  <w:tc>
          <w:tcPr>
            <w:tcW w:w="0" w:type="auto"/>
          </w:tcPr>
          <w:p w14:paraId="770D12C2" w14:textId="39E47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4B959C74" w14:textId="0C60B2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9FF145" w14:textId="74BC6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F7C9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64A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C84AD0" w14:textId="77777777" w:rsidTr="003F2FDA">
        <w:tc>
          <w:tcPr>
            <w:tcW w:w="0" w:type="auto"/>
          </w:tcPr>
          <w:p w14:paraId="11DD5EEF" w14:textId="03EAE1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  <w:tc>
          <w:tcPr>
            <w:tcW w:w="0" w:type="auto"/>
          </w:tcPr>
          <w:p w14:paraId="748FA700" w14:textId="64E1B5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4606A356" w14:textId="420CD8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B4E94C" w14:textId="01C969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66AD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B22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521EFE" w14:textId="77777777" w:rsidTr="003F2FDA">
        <w:tc>
          <w:tcPr>
            <w:tcW w:w="0" w:type="auto"/>
          </w:tcPr>
          <w:p w14:paraId="476ED2E6" w14:textId="227BB9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  <w:tc>
          <w:tcPr>
            <w:tcW w:w="0" w:type="auto"/>
          </w:tcPr>
          <w:p w14:paraId="019D9268" w14:textId="7F8D61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150652E3" w14:textId="6DCF45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A67D4C" w14:textId="43A7F7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219F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A17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C55E8C" w14:textId="77777777" w:rsidTr="003F2FDA">
        <w:tc>
          <w:tcPr>
            <w:tcW w:w="0" w:type="auto"/>
          </w:tcPr>
          <w:p w14:paraId="2A274CF8" w14:textId="2CC8E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R4-2108561</w:t>
            </w:r>
          </w:p>
        </w:tc>
        <w:tc>
          <w:tcPr>
            <w:tcW w:w="0" w:type="auto"/>
          </w:tcPr>
          <w:p w14:paraId="40C08615" w14:textId="317AE2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34E4B21D" w14:textId="524CBB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491DE3F" w14:textId="64BD14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07FD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DCB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887A7" w14:textId="77777777" w:rsidTr="003F2FDA">
        <w:tc>
          <w:tcPr>
            <w:tcW w:w="0" w:type="auto"/>
          </w:tcPr>
          <w:p w14:paraId="0E89630D" w14:textId="383903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  <w:tc>
          <w:tcPr>
            <w:tcW w:w="0" w:type="auto"/>
          </w:tcPr>
          <w:p w14:paraId="47A9B4E0" w14:textId="7E3643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548CD655" w14:textId="02C331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A07565E" w14:textId="154E2E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8925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702F1" w14:textId="73625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</w:tr>
      <w:tr w:rsidR="003F2FDA" w14:paraId="562856BC" w14:textId="77777777" w:rsidTr="003F2FDA">
        <w:tc>
          <w:tcPr>
            <w:tcW w:w="0" w:type="auto"/>
          </w:tcPr>
          <w:p w14:paraId="7FB5692F" w14:textId="64944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R4-2108563</w:t>
            </w:r>
          </w:p>
        </w:tc>
        <w:tc>
          <w:tcPr>
            <w:tcW w:w="0" w:type="auto"/>
          </w:tcPr>
          <w:p w14:paraId="6D91263C" w14:textId="27266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single RB High PSD</w:t>
            </w:r>
          </w:p>
        </w:tc>
        <w:tc>
          <w:tcPr>
            <w:tcW w:w="0" w:type="auto"/>
          </w:tcPr>
          <w:p w14:paraId="7474B6DE" w14:textId="06AF70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985238" w14:textId="136E5A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96F3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E28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A3F148" w14:textId="77777777" w:rsidTr="003F2FDA">
        <w:tc>
          <w:tcPr>
            <w:tcW w:w="0" w:type="auto"/>
          </w:tcPr>
          <w:p w14:paraId="031D4943" w14:textId="3F6C32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R4-2108564</w:t>
            </w:r>
          </w:p>
        </w:tc>
        <w:tc>
          <w:tcPr>
            <w:tcW w:w="0" w:type="auto"/>
          </w:tcPr>
          <w:p w14:paraId="159053E7" w14:textId="34C8B6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MU spreadsheet</w:t>
            </w:r>
          </w:p>
        </w:tc>
        <w:tc>
          <w:tcPr>
            <w:tcW w:w="0" w:type="auto"/>
          </w:tcPr>
          <w:p w14:paraId="5CEF801D" w14:textId="130E12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12B60B" w14:textId="1DEACB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DEB8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4DB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2893FB" w14:textId="77777777" w:rsidTr="003F2FDA">
        <w:tc>
          <w:tcPr>
            <w:tcW w:w="0" w:type="auto"/>
          </w:tcPr>
          <w:p w14:paraId="17BC4E84" w14:textId="6FC1E8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R4-2108565</w:t>
            </w:r>
          </w:p>
        </w:tc>
        <w:tc>
          <w:tcPr>
            <w:tcW w:w="0" w:type="auto"/>
          </w:tcPr>
          <w:p w14:paraId="2E1CD7B9" w14:textId="7D130A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on test efficiency clause 4.13</w:t>
            </w:r>
          </w:p>
        </w:tc>
        <w:tc>
          <w:tcPr>
            <w:tcW w:w="0" w:type="auto"/>
          </w:tcPr>
          <w:p w14:paraId="238CAFC5" w14:textId="5E98B1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3FF10E" w14:textId="22E2F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0F93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536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D16103" w14:textId="77777777" w:rsidTr="003F2FDA">
        <w:tc>
          <w:tcPr>
            <w:tcW w:w="0" w:type="auto"/>
          </w:tcPr>
          <w:p w14:paraId="0370547E" w14:textId="1F83B6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R4-2108566</w:t>
            </w:r>
          </w:p>
        </w:tc>
        <w:tc>
          <w:tcPr>
            <w:tcW w:w="0" w:type="auto"/>
          </w:tcPr>
          <w:p w14:paraId="0766053F" w14:textId="1B0353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on test efficiency clause 4.13</w:t>
            </w:r>
          </w:p>
        </w:tc>
        <w:tc>
          <w:tcPr>
            <w:tcW w:w="0" w:type="auto"/>
          </w:tcPr>
          <w:p w14:paraId="6FE40073" w14:textId="69B77F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8F22F52" w14:textId="3FA1E6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0E1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CCC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6181CA" w14:textId="77777777" w:rsidTr="003F2FDA">
        <w:tc>
          <w:tcPr>
            <w:tcW w:w="0" w:type="auto"/>
          </w:tcPr>
          <w:p w14:paraId="05D8C204" w14:textId="0DBD05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R4-2108567</w:t>
            </w:r>
          </w:p>
        </w:tc>
        <w:tc>
          <w:tcPr>
            <w:tcW w:w="0" w:type="auto"/>
          </w:tcPr>
          <w:p w14:paraId="6797BF5C" w14:textId="2797B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IAB Common test issue on test model-Conducted</w:t>
            </w:r>
          </w:p>
        </w:tc>
        <w:tc>
          <w:tcPr>
            <w:tcW w:w="0" w:type="auto"/>
          </w:tcPr>
          <w:p w14:paraId="43951732" w14:textId="026F06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A7ACC9" w14:textId="785A1A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9C69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28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EDCD58" w14:textId="77777777" w:rsidTr="003F2FDA">
        <w:tc>
          <w:tcPr>
            <w:tcW w:w="0" w:type="auto"/>
          </w:tcPr>
          <w:p w14:paraId="3F513231" w14:textId="55EB9C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R4-2108568</w:t>
            </w:r>
          </w:p>
        </w:tc>
        <w:tc>
          <w:tcPr>
            <w:tcW w:w="0" w:type="auto"/>
          </w:tcPr>
          <w:p w14:paraId="28FF5C17" w14:textId="4ACEC5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38.176-2:IAB Common test issue on test model-OTA</w:t>
            </w:r>
          </w:p>
        </w:tc>
        <w:tc>
          <w:tcPr>
            <w:tcW w:w="0" w:type="auto"/>
          </w:tcPr>
          <w:p w14:paraId="677CB379" w14:textId="797379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FE0FFC" w14:textId="5E0B1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B807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227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0C71FA" w14:textId="77777777" w:rsidTr="003F2FDA">
        <w:tc>
          <w:tcPr>
            <w:tcW w:w="0" w:type="auto"/>
          </w:tcPr>
          <w:p w14:paraId="60FE39D5" w14:textId="3A7D5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R4-2108569</w:t>
            </w:r>
          </w:p>
        </w:tc>
        <w:tc>
          <w:tcPr>
            <w:tcW w:w="0" w:type="auto"/>
          </w:tcPr>
          <w:p w14:paraId="13FD8B01" w14:textId="75C9D6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00CA6B0D" w14:textId="5B2BCC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798259" w14:textId="3A4F5B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8A8C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E1C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E9CF8F" w14:textId="77777777" w:rsidTr="003F2FDA">
        <w:tc>
          <w:tcPr>
            <w:tcW w:w="0" w:type="auto"/>
          </w:tcPr>
          <w:p w14:paraId="35CA929D" w14:textId="52CC4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R4-2108570</w:t>
            </w:r>
          </w:p>
        </w:tc>
        <w:tc>
          <w:tcPr>
            <w:tcW w:w="0" w:type="auto"/>
          </w:tcPr>
          <w:p w14:paraId="37676063" w14:textId="011AEA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13E97728" w14:textId="00A09F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8CEE0D" w14:textId="2D1F88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9575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CE7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A03C88" w14:textId="77777777" w:rsidTr="003F2FDA">
        <w:tc>
          <w:tcPr>
            <w:tcW w:w="0" w:type="auto"/>
          </w:tcPr>
          <w:p w14:paraId="2A380BCD" w14:textId="213F1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R4-2108571</w:t>
            </w:r>
          </w:p>
        </w:tc>
        <w:tc>
          <w:tcPr>
            <w:tcW w:w="0" w:type="auto"/>
          </w:tcPr>
          <w:p w14:paraId="43298420" w14:textId="0D6FA6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2ABE927F" w14:textId="0F497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06E7ED" w14:textId="119DD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FC6E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710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241815" w14:textId="77777777" w:rsidTr="003F2FDA">
        <w:tc>
          <w:tcPr>
            <w:tcW w:w="0" w:type="auto"/>
          </w:tcPr>
          <w:p w14:paraId="44017148" w14:textId="02BC8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R4-2108572</w:t>
            </w:r>
          </w:p>
        </w:tc>
        <w:tc>
          <w:tcPr>
            <w:tcW w:w="0" w:type="auto"/>
          </w:tcPr>
          <w:p w14:paraId="0663B2B9" w14:textId="1531C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39CC1556" w14:textId="30AC82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5B4B92" w14:textId="65194D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6F1D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1C1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E4EDCF" w14:textId="77777777" w:rsidTr="003F2FDA">
        <w:tc>
          <w:tcPr>
            <w:tcW w:w="0" w:type="auto"/>
          </w:tcPr>
          <w:p w14:paraId="11A60D45" w14:textId="33840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R4-2108573</w:t>
            </w:r>
          </w:p>
        </w:tc>
        <w:tc>
          <w:tcPr>
            <w:tcW w:w="0" w:type="auto"/>
          </w:tcPr>
          <w:p w14:paraId="2A57C2A5" w14:textId="6C44C1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03D2FEB9" w14:textId="24BF15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82BD52" w14:textId="519762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A5E2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DC7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D93A2E" w14:textId="77777777" w:rsidTr="003F2FDA">
        <w:tc>
          <w:tcPr>
            <w:tcW w:w="0" w:type="auto"/>
          </w:tcPr>
          <w:p w14:paraId="22FC47C1" w14:textId="7E99DA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R4-2108574</w:t>
            </w:r>
          </w:p>
        </w:tc>
        <w:tc>
          <w:tcPr>
            <w:tcW w:w="0" w:type="auto"/>
          </w:tcPr>
          <w:p w14:paraId="43598650" w14:textId="6F527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38.176-2 -Clause 4.1</w:t>
            </w:r>
          </w:p>
        </w:tc>
        <w:tc>
          <w:tcPr>
            <w:tcW w:w="0" w:type="auto"/>
          </w:tcPr>
          <w:p w14:paraId="5C8284AD" w14:textId="48F956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28C3FB" w14:textId="208150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F333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0E5B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95F702" w14:textId="77777777" w:rsidTr="003F2FDA">
        <w:tc>
          <w:tcPr>
            <w:tcW w:w="0" w:type="auto"/>
          </w:tcPr>
          <w:p w14:paraId="7EDDA4F8" w14:textId="3631B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R4-2108575</w:t>
            </w:r>
          </w:p>
        </w:tc>
        <w:tc>
          <w:tcPr>
            <w:tcW w:w="0" w:type="auto"/>
          </w:tcPr>
          <w:p w14:paraId="180EC617" w14:textId="2D0FC9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09D22DE9" w14:textId="51BBB7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37F70B" w14:textId="296EE6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0D52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20D52" w14:textId="1E8BD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R4-2108087</w:t>
            </w:r>
          </w:p>
        </w:tc>
      </w:tr>
      <w:tr w:rsidR="003F2FDA" w14:paraId="098F0A86" w14:textId="77777777" w:rsidTr="003F2FDA">
        <w:tc>
          <w:tcPr>
            <w:tcW w:w="0" w:type="auto"/>
          </w:tcPr>
          <w:p w14:paraId="66C347AD" w14:textId="4F9373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R4-2108576</w:t>
            </w:r>
          </w:p>
        </w:tc>
        <w:tc>
          <w:tcPr>
            <w:tcW w:w="0" w:type="auto"/>
          </w:tcPr>
          <w:p w14:paraId="6CA19E33" w14:textId="66C68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0F3EE904" w14:textId="68728C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7DF3E0" w14:textId="0D850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01C5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CF7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C33E2E" w14:textId="77777777" w:rsidTr="003F2FDA">
        <w:tc>
          <w:tcPr>
            <w:tcW w:w="0" w:type="auto"/>
          </w:tcPr>
          <w:p w14:paraId="58E39C04" w14:textId="6B355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R4-2108577</w:t>
            </w:r>
          </w:p>
        </w:tc>
        <w:tc>
          <w:tcPr>
            <w:tcW w:w="0" w:type="auto"/>
          </w:tcPr>
          <w:p w14:paraId="2EE5291C" w14:textId="78E960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 Annex G and H: In-channel TX test</w:t>
            </w:r>
          </w:p>
        </w:tc>
        <w:tc>
          <w:tcPr>
            <w:tcW w:w="0" w:type="auto"/>
          </w:tcPr>
          <w:p w14:paraId="2866E0FA" w14:textId="2C275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DD1AD71" w14:textId="7B88A6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F77A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83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914197" w14:textId="77777777" w:rsidTr="003F2FDA">
        <w:tc>
          <w:tcPr>
            <w:tcW w:w="0" w:type="auto"/>
          </w:tcPr>
          <w:p w14:paraId="53119B07" w14:textId="448E0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R4-2108578</w:t>
            </w:r>
          </w:p>
        </w:tc>
        <w:tc>
          <w:tcPr>
            <w:tcW w:w="0" w:type="auto"/>
          </w:tcPr>
          <w:p w14:paraId="65752C8A" w14:textId="16AC21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38.176-2 Editor update - editorials</w:t>
            </w:r>
          </w:p>
        </w:tc>
        <w:tc>
          <w:tcPr>
            <w:tcW w:w="0" w:type="auto"/>
          </w:tcPr>
          <w:p w14:paraId="5B3A9188" w14:textId="649A19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EE01B8" w14:textId="06DEB2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C4DE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C0C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ECDDE8" w14:textId="77777777" w:rsidTr="003F2FDA">
        <w:tc>
          <w:tcPr>
            <w:tcW w:w="0" w:type="auto"/>
          </w:tcPr>
          <w:p w14:paraId="2B978FF7" w14:textId="0809E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R4-2108579</w:t>
            </w:r>
          </w:p>
        </w:tc>
        <w:tc>
          <w:tcPr>
            <w:tcW w:w="0" w:type="auto"/>
          </w:tcPr>
          <w:p w14:paraId="707AB9B7" w14:textId="001F54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2F338A28" w14:textId="4CF8E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47F0ED" w14:textId="047C8C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F2B0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692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AF1567" w14:textId="77777777" w:rsidTr="003F2FDA">
        <w:tc>
          <w:tcPr>
            <w:tcW w:w="0" w:type="auto"/>
          </w:tcPr>
          <w:p w14:paraId="207C83F1" w14:textId="37D50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R4-2108580</w:t>
            </w:r>
          </w:p>
        </w:tc>
        <w:tc>
          <w:tcPr>
            <w:tcW w:w="0" w:type="auto"/>
          </w:tcPr>
          <w:p w14:paraId="63DE79B5" w14:textId="02420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clauses 6.1, 6.2, 6.3 and 6.7</w:t>
            </w:r>
          </w:p>
        </w:tc>
        <w:tc>
          <w:tcPr>
            <w:tcW w:w="0" w:type="auto"/>
          </w:tcPr>
          <w:p w14:paraId="68F007B1" w14:textId="3A4FC4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640391" w14:textId="214168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E9AB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898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4AF30F" w14:textId="77777777" w:rsidTr="003F2FDA">
        <w:tc>
          <w:tcPr>
            <w:tcW w:w="0" w:type="auto"/>
          </w:tcPr>
          <w:p w14:paraId="7969038F" w14:textId="235B42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R4-2108581</w:t>
            </w:r>
          </w:p>
        </w:tc>
        <w:tc>
          <w:tcPr>
            <w:tcW w:w="0" w:type="auto"/>
          </w:tcPr>
          <w:p w14:paraId="4CBA73C5" w14:textId="7F007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F818EC" w14:textId="50C0AD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3E0CCBB" w14:textId="0ABF5B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21B08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16D7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515A8F" w14:textId="77777777" w:rsidTr="003F2FDA">
        <w:tc>
          <w:tcPr>
            <w:tcW w:w="0" w:type="auto"/>
          </w:tcPr>
          <w:p w14:paraId="197B3DA2" w14:textId="4D0C21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R4-2108582</w:t>
            </w:r>
          </w:p>
        </w:tc>
        <w:tc>
          <w:tcPr>
            <w:tcW w:w="0" w:type="auto"/>
          </w:tcPr>
          <w:p w14:paraId="27F82DD2" w14:textId="656568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77028D14" w14:textId="7E558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EB3685" w14:textId="32B2D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9768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899CF" w14:textId="128F7E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R4-2108088</w:t>
            </w:r>
          </w:p>
        </w:tc>
      </w:tr>
      <w:tr w:rsidR="003F2FDA" w14:paraId="4AFE0B30" w14:textId="77777777" w:rsidTr="003F2FDA">
        <w:tc>
          <w:tcPr>
            <w:tcW w:w="0" w:type="auto"/>
          </w:tcPr>
          <w:p w14:paraId="362BD0AF" w14:textId="0F000A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R4-2108583</w:t>
            </w:r>
          </w:p>
        </w:tc>
        <w:tc>
          <w:tcPr>
            <w:tcW w:w="0" w:type="auto"/>
          </w:tcPr>
          <w:p w14:paraId="49F191E2" w14:textId="0F9CD7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Clause 4.6 Declarations for IAB radiated test specification</w:t>
            </w:r>
          </w:p>
        </w:tc>
        <w:tc>
          <w:tcPr>
            <w:tcW w:w="0" w:type="auto"/>
          </w:tcPr>
          <w:p w14:paraId="53765714" w14:textId="0EF8DD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F77B25" w14:textId="7C528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3C35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686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7CD4D3" w14:textId="77777777" w:rsidTr="003F2FDA">
        <w:tc>
          <w:tcPr>
            <w:tcW w:w="0" w:type="auto"/>
          </w:tcPr>
          <w:p w14:paraId="7F5DDBDF" w14:textId="61FD85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R4-2108584</w:t>
            </w:r>
          </w:p>
        </w:tc>
        <w:tc>
          <w:tcPr>
            <w:tcW w:w="0" w:type="auto"/>
          </w:tcPr>
          <w:p w14:paraId="4EC90767" w14:textId="56022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Annex I and Annex K</w:t>
            </w:r>
          </w:p>
        </w:tc>
        <w:tc>
          <w:tcPr>
            <w:tcW w:w="0" w:type="auto"/>
          </w:tcPr>
          <w:p w14:paraId="112DCAF8" w14:textId="2CE19C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D049B0" w14:textId="6633F3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A7A4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517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49CCDC" w14:textId="77777777" w:rsidTr="003F2FDA">
        <w:tc>
          <w:tcPr>
            <w:tcW w:w="0" w:type="auto"/>
          </w:tcPr>
          <w:p w14:paraId="31B7C004" w14:textId="594514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R4-2108585</w:t>
            </w:r>
          </w:p>
        </w:tc>
        <w:tc>
          <w:tcPr>
            <w:tcW w:w="0" w:type="auto"/>
          </w:tcPr>
          <w:p w14:paraId="714E34B7" w14:textId="4A3EA0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Annex L and M: In-channel TX test</w:t>
            </w:r>
          </w:p>
        </w:tc>
        <w:tc>
          <w:tcPr>
            <w:tcW w:w="0" w:type="auto"/>
          </w:tcPr>
          <w:p w14:paraId="60493376" w14:textId="5F8FFC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3480DC1" w14:textId="31E12C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44A7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5C1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26BFE9" w14:textId="77777777" w:rsidTr="003F2FDA">
        <w:tc>
          <w:tcPr>
            <w:tcW w:w="0" w:type="auto"/>
          </w:tcPr>
          <w:p w14:paraId="0AF03294" w14:textId="789D2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R4-2108586</w:t>
            </w:r>
          </w:p>
        </w:tc>
        <w:tc>
          <w:tcPr>
            <w:tcW w:w="0" w:type="auto"/>
          </w:tcPr>
          <w:p w14:paraId="3BD10207" w14:textId="41062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5C478B1A" w14:textId="23EAB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FB04601" w14:textId="7F6F4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7A5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CF3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C235CD" w14:textId="77777777" w:rsidTr="003F2FDA">
        <w:tc>
          <w:tcPr>
            <w:tcW w:w="0" w:type="auto"/>
          </w:tcPr>
          <w:p w14:paraId="25A7F965" w14:textId="5396D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R4-2108587</w:t>
            </w:r>
          </w:p>
        </w:tc>
        <w:tc>
          <w:tcPr>
            <w:tcW w:w="0" w:type="auto"/>
          </w:tcPr>
          <w:p w14:paraId="38175F06" w14:textId="5D074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FR2</w:t>
            </w:r>
          </w:p>
        </w:tc>
        <w:tc>
          <w:tcPr>
            <w:tcW w:w="0" w:type="auto"/>
          </w:tcPr>
          <w:p w14:paraId="73A54005" w14:textId="7C06B8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95EDAA" w14:textId="28E8BA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B51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BAA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760015" w14:textId="77777777" w:rsidTr="003F2FDA">
        <w:tc>
          <w:tcPr>
            <w:tcW w:w="0" w:type="auto"/>
          </w:tcPr>
          <w:p w14:paraId="7CDADC08" w14:textId="56EE23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R4-2108588</w:t>
            </w:r>
          </w:p>
        </w:tc>
        <w:tc>
          <w:tcPr>
            <w:tcW w:w="0" w:type="auto"/>
          </w:tcPr>
          <w:p w14:paraId="73380B79" w14:textId="08DAE0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IAB-MT applicability rules drafting in conformance specification</w:t>
            </w:r>
          </w:p>
        </w:tc>
        <w:tc>
          <w:tcPr>
            <w:tcW w:w="0" w:type="auto"/>
          </w:tcPr>
          <w:p w14:paraId="481D28CD" w14:textId="4FD76A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Intel</w:t>
            </w:r>
          </w:p>
        </w:tc>
        <w:tc>
          <w:tcPr>
            <w:tcW w:w="0" w:type="auto"/>
          </w:tcPr>
          <w:p w14:paraId="21B32674" w14:textId="161BB5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D6EB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047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AC5803" w14:textId="77777777" w:rsidTr="003F2FDA">
        <w:tc>
          <w:tcPr>
            <w:tcW w:w="0" w:type="auto"/>
          </w:tcPr>
          <w:p w14:paraId="3FBA444D" w14:textId="23B935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R4-2108589</w:t>
            </w:r>
          </w:p>
        </w:tc>
        <w:tc>
          <w:tcPr>
            <w:tcW w:w="0" w:type="auto"/>
          </w:tcPr>
          <w:p w14:paraId="67DB151D" w14:textId="13546A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0" w:type="auto"/>
          </w:tcPr>
          <w:p w14:paraId="5AC5DCE4" w14:textId="28783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B7EB1F" w14:textId="27E48B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C3EB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926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4E066C" w14:textId="77777777" w:rsidTr="003F2FDA">
        <w:tc>
          <w:tcPr>
            <w:tcW w:w="0" w:type="auto"/>
          </w:tcPr>
          <w:p w14:paraId="280D9839" w14:textId="19591C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R4-2108590</w:t>
            </w:r>
          </w:p>
        </w:tc>
        <w:tc>
          <w:tcPr>
            <w:tcW w:w="0" w:type="auto"/>
          </w:tcPr>
          <w:p w14:paraId="2C957AFB" w14:textId="0AB772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7D9BB277" w14:textId="3AB87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1A83C7" w14:textId="5191D0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E4F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F6B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C7CBFC" w14:textId="77777777" w:rsidTr="003F2FDA">
        <w:tc>
          <w:tcPr>
            <w:tcW w:w="0" w:type="auto"/>
          </w:tcPr>
          <w:p w14:paraId="48C9937C" w14:textId="5BE92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R4-2108591</w:t>
            </w:r>
          </w:p>
        </w:tc>
        <w:tc>
          <w:tcPr>
            <w:tcW w:w="0" w:type="auto"/>
          </w:tcPr>
          <w:p w14:paraId="782BE65E" w14:textId="1B4EE6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47319AAF" w14:textId="3CFDCC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081333" w14:textId="6F889E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D56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22A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96B058" w14:textId="77777777" w:rsidTr="003F2FDA">
        <w:tc>
          <w:tcPr>
            <w:tcW w:w="0" w:type="auto"/>
          </w:tcPr>
          <w:p w14:paraId="5D0E8377" w14:textId="60F802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R4-2108592</w:t>
            </w:r>
          </w:p>
        </w:tc>
        <w:tc>
          <w:tcPr>
            <w:tcW w:w="0" w:type="auto"/>
          </w:tcPr>
          <w:p w14:paraId="10D6665E" w14:textId="25879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0C21DA7A" w14:textId="5E94E8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C721E3" w14:textId="11AC7C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6BB1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7F59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23702B" w14:textId="77777777" w:rsidTr="003F2FDA">
        <w:tc>
          <w:tcPr>
            <w:tcW w:w="0" w:type="auto"/>
          </w:tcPr>
          <w:p w14:paraId="3AD7EB75" w14:textId="0192C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R4-2108593</w:t>
            </w:r>
          </w:p>
        </w:tc>
        <w:tc>
          <w:tcPr>
            <w:tcW w:w="0" w:type="auto"/>
          </w:tcPr>
          <w:p w14:paraId="0870C565" w14:textId="76C14B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695157A8" w14:textId="7088DB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9CA910" w14:textId="4D5CE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0EA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9FD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A43292" w14:textId="77777777" w:rsidTr="003F2FDA">
        <w:tc>
          <w:tcPr>
            <w:tcW w:w="0" w:type="auto"/>
          </w:tcPr>
          <w:p w14:paraId="004DC995" w14:textId="4034C2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R4-2108594</w:t>
            </w:r>
          </w:p>
        </w:tc>
        <w:tc>
          <w:tcPr>
            <w:tcW w:w="0" w:type="auto"/>
          </w:tcPr>
          <w:p w14:paraId="433B1080" w14:textId="430D5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4BF4E142" w14:textId="722245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727247" w14:textId="27BFBE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96C4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720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7C5314" w14:textId="77777777" w:rsidTr="003F2FDA">
        <w:tc>
          <w:tcPr>
            <w:tcW w:w="0" w:type="auto"/>
          </w:tcPr>
          <w:p w14:paraId="50378B95" w14:textId="368C0F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R4-2108595</w:t>
            </w:r>
          </w:p>
        </w:tc>
        <w:tc>
          <w:tcPr>
            <w:tcW w:w="0" w:type="auto"/>
          </w:tcPr>
          <w:p w14:paraId="7DF2BE33" w14:textId="364E42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64779A05" w14:textId="734941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5C9672" w14:textId="5C71B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046B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CCC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7332C6" w14:textId="77777777" w:rsidTr="003F2FDA">
        <w:tc>
          <w:tcPr>
            <w:tcW w:w="0" w:type="auto"/>
          </w:tcPr>
          <w:p w14:paraId="73B6AC36" w14:textId="3E6FA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R4-2108596</w:t>
            </w:r>
          </w:p>
        </w:tc>
        <w:tc>
          <w:tcPr>
            <w:tcW w:w="0" w:type="auto"/>
          </w:tcPr>
          <w:p w14:paraId="41F97F84" w14:textId="5D71ED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38.176-1 IAB-DU performance requirements</w:t>
            </w:r>
          </w:p>
        </w:tc>
        <w:tc>
          <w:tcPr>
            <w:tcW w:w="0" w:type="auto"/>
          </w:tcPr>
          <w:p w14:paraId="1B9DB403" w14:textId="76AB12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0F8E64" w14:textId="1BE50D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D647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B7E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3CAD53" w14:textId="77777777" w:rsidTr="003F2FDA">
        <w:tc>
          <w:tcPr>
            <w:tcW w:w="0" w:type="auto"/>
          </w:tcPr>
          <w:p w14:paraId="7F72097D" w14:textId="12D23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R4-2108597</w:t>
            </w:r>
          </w:p>
        </w:tc>
        <w:tc>
          <w:tcPr>
            <w:tcW w:w="0" w:type="auto"/>
          </w:tcPr>
          <w:p w14:paraId="54E2EA35" w14:textId="25F0B5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203FDF61" w14:textId="1E673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6943D6" w14:textId="791A0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5C3A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B6E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57C0D8" w14:textId="77777777" w:rsidTr="003F2FDA">
        <w:tc>
          <w:tcPr>
            <w:tcW w:w="0" w:type="auto"/>
          </w:tcPr>
          <w:p w14:paraId="489320FA" w14:textId="1E8DD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R4-2108598</w:t>
            </w:r>
          </w:p>
        </w:tc>
        <w:tc>
          <w:tcPr>
            <w:tcW w:w="0" w:type="auto"/>
          </w:tcPr>
          <w:p w14:paraId="4F65044A" w14:textId="41A7E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conducted performance requirements (General and Demodulation) in TS 38.174</w:t>
            </w:r>
          </w:p>
        </w:tc>
        <w:tc>
          <w:tcPr>
            <w:tcW w:w="0" w:type="auto"/>
          </w:tcPr>
          <w:p w14:paraId="7162732E" w14:textId="60CF34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E9A5EB" w14:textId="08107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8F0C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012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0CDB61" w14:textId="77777777" w:rsidTr="003F2FDA">
        <w:tc>
          <w:tcPr>
            <w:tcW w:w="0" w:type="auto"/>
          </w:tcPr>
          <w:p w14:paraId="5D19A092" w14:textId="43491E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R4-2108599</w:t>
            </w:r>
          </w:p>
        </w:tc>
        <w:tc>
          <w:tcPr>
            <w:tcW w:w="0" w:type="auto"/>
          </w:tcPr>
          <w:p w14:paraId="3B31ED3C" w14:textId="67130F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0566FBBB" w14:textId="6139F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D3DBBF" w14:textId="06BE50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A20B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6A4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EFBA27" w14:textId="77777777" w:rsidTr="003F2FDA">
        <w:tc>
          <w:tcPr>
            <w:tcW w:w="0" w:type="auto"/>
          </w:tcPr>
          <w:p w14:paraId="67D427C3" w14:textId="73C54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R4-2108600</w:t>
            </w:r>
          </w:p>
        </w:tc>
        <w:tc>
          <w:tcPr>
            <w:tcW w:w="0" w:type="auto"/>
          </w:tcPr>
          <w:p w14:paraId="51065E7F" w14:textId="717E56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7C64153C" w14:textId="16B6D7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8F9C9A" w14:textId="7F7C19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798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107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5E9126" w14:textId="77777777" w:rsidTr="003F2FDA">
        <w:tc>
          <w:tcPr>
            <w:tcW w:w="0" w:type="auto"/>
          </w:tcPr>
          <w:p w14:paraId="2A4257D1" w14:textId="4EF333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R4-2108601</w:t>
            </w:r>
          </w:p>
        </w:tc>
        <w:tc>
          <w:tcPr>
            <w:tcW w:w="0" w:type="auto"/>
          </w:tcPr>
          <w:p w14:paraId="4E2FC7D0" w14:textId="630D6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1A115D11" w14:textId="1504B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2C1B3C" w14:textId="70E7F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1DA0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A37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46D164" w14:textId="77777777" w:rsidTr="003F2FDA">
        <w:tc>
          <w:tcPr>
            <w:tcW w:w="0" w:type="auto"/>
          </w:tcPr>
          <w:p w14:paraId="10E4C401" w14:textId="6EDBA8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R4-2108602</w:t>
            </w:r>
          </w:p>
        </w:tc>
        <w:tc>
          <w:tcPr>
            <w:tcW w:w="0" w:type="auto"/>
          </w:tcPr>
          <w:p w14:paraId="334018C8" w14:textId="7BE74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38.174 draftCR CSI reporting radiated performance requirements</w:t>
            </w:r>
          </w:p>
        </w:tc>
        <w:tc>
          <w:tcPr>
            <w:tcW w:w="0" w:type="auto"/>
          </w:tcPr>
          <w:p w14:paraId="3D036FE5" w14:textId="72BAEF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E889B8" w14:textId="087A1B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F836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BF0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4F739A" w14:textId="77777777" w:rsidTr="003F2FDA">
        <w:tc>
          <w:tcPr>
            <w:tcW w:w="0" w:type="auto"/>
          </w:tcPr>
          <w:p w14:paraId="1DD3FEFD" w14:textId="60127B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R4-2108603</w:t>
            </w:r>
          </w:p>
        </w:tc>
        <w:tc>
          <w:tcPr>
            <w:tcW w:w="0" w:type="auto"/>
          </w:tcPr>
          <w:p w14:paraId="68E9E58F" w14:textId="401FF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187AE2" w14:textId="255CBE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62F2B6E" w14:textId="7203D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A21A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1ED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903648" w14:textId="77777777" w:rsidTr="003F2FDA">
        <w:tc>
          <w:tcPr>
            <w:tcW w:w="0" w:type="auto"/>
          </w:tcPr>
          <w:p w14:paraId="729C34C6" w14:textId="6E7F2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  <w:tc>
          <w:tcPr>
            <w:tcW w:w="0" w:type="auto"/>
          </w:tcPr>
          <w:p w14:paraId="6DA177A1" w14:textId="1E0BDF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66774450" w14:textId="488052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848F67" w14:textId="7DDF2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7E09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BF8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A44FDF" w14:textId="77777777" w:rsidTr="003F2FDA">
        <w:tc>
          <w:tcPr>
            <w:tcW w:w="0" w:type="auto"/>
          </w:tcPr>
          <w:p w14:paraId="5C3A04D7" w14:textId="3D98F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R4-2108605</w:t>
            </w:r>
          </w:p>
        </w:tc>
        <w:tc>
          <w:tcPr>
            <w:tcW w:w="0" w:type="auto"/>
          </w:tcPr>
          <w:p w14:paraId="38D8A484" w14:textId="310470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Demodulation manufacturer declarations</w:t>
            </w:r>
          </w:p>
        </w:tc>
        <w:tc>
          <w:tcPr>
            <w:tcW w:w="0" w:type="auto"/>
          </w:tcPr>
          <w:p w14:paraId="6A2C31D2" w14:textId="126B6F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C802546" w14:textId="3E934D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22B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545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0AAF07" w14:textId="77777777" w:rsidTr="003F2FDA">
        <w:tc>
          <w:tcPr>
            <w:tcW w:w="0" w:type="auto"/>
          </w:tcPr>
          <w:p w14:paraId="74767B83" w14:textId="5FE974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R4-2108606</w:t>
            </w:r>
          </w:p>
        </w:tc>
        <w:tc>
          <w:tcPr>
            <w:tcW w:w="0" w:type="auto"/>
          </w:tcPr>
          <w:p w14:paraId="006D3B24" w14:textId="1A1C1F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38.174: IAB-MT and IAB-DU performance requirements</w:t>
            </w:r>
          </w:p>
        </w:tc>
        <w:tc>
          <w:tcPr>
            <w:tcW w:w="0" w:type="auto"/>
          </w:tcPr>
          <w:p w14:paraId="798292F1" w14:textId="43E5AA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14C109B" w14:textId="5CC58C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25B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51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34764B" w14:textId="77777777" w:rsidTr="003F2FDA">
        <w:tc>
          <w:tcPr>
            <w:tcW w:w="0" w:type="auto"/>
          </w:tcPr>
          <w:p w14:paraId="60FCDC59" w14:textId="40AB0C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R4-2108607</w:t>
            </w:r>
          </w:p>
        </w:tc>
        <w:tc>
          <w:tcPr>
            <w:tcW w:w="0" w:type="auto"/>
          </w:tcPr>
          <w:p w14:paraId="5F9E2D67" w14:textId="7CF8B7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5240B7E9" w14:textId="6C94CB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7DC4A47" w14:textId="235713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1A37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081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BCF239" w14:textId="77777777" w:rsidTr="003F2FDA">
        <w:tc>
          <w:tcPr>
            <w:tcW w:w="0" w:type="auto"/>
          </w:tcPr>
          <w:p w14:paraId="0D46D406" w14:textId="3EA56F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R4-2108608</w:t>
            </w:r>
          </w:p>
        </w:tc>
        <w:tc>
          <w:tcPr>
            <w:tcW w:w="0" w:type="auto"/>
          </w:tcPr>
          <w:p w14:paraId="71409EB4" w14:textId="6BBF69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Rx MU for n262</w:t>
            </w:r>
          </w:p>
        </w:tc>
        <w:tc>
          <w:tcPr>
            <w:tcW w:w="0" w:type="auto"/>
          </w:tcPr>
          <w:p w14:paraId="571545E4" w14:textId="29331C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27283F" w14:textId="28CAA8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3FF2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4F64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4C664C" w14:textId="77777777" w:rsidTr="003F2FDA">
        <w:tc>
          <w:tcPr>
            <w:tcW w:w="0" w:type="auto"/>
          </w:tcPr>
          <w:p w14:paraId="5AAD198E" w14:textId="4EFD47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R4-2108609</w:t>
            </w:r>
          </w:p>
        </w:tc>
        <w:tc>
          <w:tcPr>
            <w:tcW w:w="0" w:type="auto"/>
          </w:tcPr>
          <w:p w14:paraId="3DBA4556" w14:textId="65B1B3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requirements for the RMR 900 and RMR 1900 WI</w:t>
            </w:r>
          </w:p>
        </w:tc>
        <w:tc>
          <w:tcPr>
            <w:tcW w:w="0" w:type="auto"/>
          </w:tcPr>
          <w:p w14:paraId="2E02CB89" w14:textId="6D2E98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4711B3" w14:textId="2FA692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7ECC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803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DA40B5" w14:textId="77777777" w:rsidTr="003F2FDA">
        <w:tc>
          <w:tcPr>
            <w:tcW w:w="0" w:type="auto"/>
          </w:tcPr>
          <w:p w14:paraId="3AD43EA1" w14:textId="5FF142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R4-2108610</w:t>
            </w:r>
          </w:p>
        </w:tc>
        <w:tc>
          <w:tcPr>
            <w:tcW w:w="0" w:type="auto"/>
          </w:tcPr>
          <w:p w14:paraId="7B736E1E" w14:textId="4588BE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on NR 47GHz band</w:t>
            </w:r>
          </w:p>
        </w:tc>
        <w:tc>
          <w:tcPr>
            <w:tcW w:w="0" w:type="auto"/>
          </w:tcPr>
          <w:p w14:paraId="1654679E" w14:textId="2A0FF8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17CF79" w14:textId="41BE73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7F1B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BDA81" w14:textId="42521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R4-2108755</w:t>
            </w:r>
          </w:p>
        </w:tc>
      </w:tr>
      <w:tr w:rsidR="003F2FDA" w14:paraId="3091551D" w14:textId="77777777" w:rsidTr="003F2FDA">
        <w:tc>
          <w:tcPr>
            <w:tcW w:w="0" w:type="auto"/>
          </w:tcPr>
          <w:p w14:paraId="611AC71F" w14:textId="527B0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  <w:tc>
          <w:tcPr>
            <w:tcW w:w="0" w:type="auto"/>
          </w:tcPr>
          <w:p w14:paraId="5B55D87C" w14:textId="541F38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075F004A" w14:textId="4CC7F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9AD84B" w14:textId="2F116F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968A5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04A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27F264" w14:textId="77777777" w:rsidTr="003F2FDA">
        <w:tc>
          <w:tcPr>
            <w:tcW w:w="0" w:type="auto"/>
          </w:tcPr>
          <w:p w14:paraId="58975BB5" w14:textId="5B8AA7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  <w:tc>
          <w:tcPr>
            <w:tcW w:w="0" w:type="auto"/>
          </w:tcPr>
          <w:p w14:paraId="41A6030C" w14:textId="71466D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18CFCA77" w14:textId="35F5A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96E84E" w14:textId="2D163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5AF7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839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8E35BA" w14:textId="77777777" w:rsidTr="003F2FDA">
        <w:tc>
          <w:tcPr>
            <w:tcW w:w="0" w:type="auto"/>
          </w:tcPr>
          <w:p w14:paraId="365BDE72" w14:textId="01AFD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R4-2108613</w:t>
            </w:r>
          </w:p>
        </w:tc>
        <w:tc>
          <w:tcPr>
            <w:tcW w:w="0" w:type="auto"/>
          </w:tcPr>
          <w:p w14:paraId="7D718D9B" w14:textId="529194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MIMO OTA</w:t>
            </w:r>
          </w:p>
        </w:tc>
        <w:tc>
          <w:tcPr>
            <w:tcW w:w="0" w:type="auto"/>
          </w:tcPr>
          <w:p w14:paraId="08527D7B" w14:textId="11A2C97E" w:rsidR="003F2FDA" w:rsidRPr="003F2FDA" w:rsidRDefault="00D272E1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vivo, </w:t>
            </w:r>
            <w:r w:rsidR="003F2FDA"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5FA4890F" w14:textId="692A6B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2AF9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68020" w14:textId="1B7B3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R4-2108085</w:t>
            </w:r>
          </w:p>
        </w:tc>
      </w:tr>
      <w:tr w:rsidR="003F2FDA" w14:paraId="785DFE9C" w14:textId="77777777" w:rsidTr="003F2FDA">
        <w:tc>
          <w:tcPr>
            <w:tcW w:w="0" w:type="auto"/>
          </w:tcPr>
          <w:p w14:paraId="77233A03" w14:textId="48FDA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R4-2108614</w:t>
            </w:r>
          </w:p>
        </w:tc>
        <w:tc>
          <w:tcPr>
            <w:tcW w:w="0" w:type="auto"/>
          </w:tcPr>
          <w:p w14:paraId="1D7578EE" w14:textId="46454D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FR1 TRMS</w:t>
            </w:r>
          </w:p>
        </w:tc>
        <w:tc>
          <w:tcPr>
            <w:tcW w:w="0" w:type="auto"/>
          </w:tcPr>
          <w:p w14:paraId="3EAD1568" w14:textId="6BC2DD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111B138C" w14:textId="2DB9C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C990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51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58DC16" w14:textId="77777777" w:rsidTr="003F2FDA">
        <w:tc>
          <w:tcPr>
            <w:tcW w:w="0" w:type="auto"/>
          </w:tcPr>
          <w:p w14:paraId="2C4A18FC" w14:textId="01FFE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R4-2108615</w:t>
            </w:r>
          </w:p>
        </w:tc>
        <w:tc>
          <w:tcPr>
            <w:tcW w:w="0" w:type="auto"/>
          </w:tcPr>
          <w:p w14:paraId="31AD443B" w14:textId="51FC0C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Power validation</w:t>
            </w:r>
          </w:p>
        </w:tc>
        <w:tc>
          <w:tcPr>
            <w:tcW w:w="0" w:type="auto"/>
          </w:tcPr>
          <w:p w14:paraId="5F1F4640" w14:textId="4D6A6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4DD6F5A4" w14:textId="0756FC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9A80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132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9E5A1C" w14:textId="77777777" w:rsidTr="003F2FDA">
        <w:tc>
          <w:tcPr>
            <w:tcW w:w="0" w:type="auto"/>
          </w:tcPr>
          <w:p w14:paraId="5D5D7F9A" w14:textId="08F3D7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R4-2108616</w:t>
            </w:r>
          </w:p>
        </w:tc>
        <w:tc>
          <w:tcPr>
            <w:tcW w:w="0" w:type="auto"/>
          </w:tcPr>
          <w:p w14:paraId="66F528AF" w14:textId="0D8D5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6626B76F" w14:textId="03981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HiSilicon, CAICT</w:t>
            </w:r>
          </w:p>
        </w:tc>
        <w:tc>
          <w:tcPr>
            <w:tcW w:w="0" w:type="auto"/>
          </w:tcPr>
          <w:p w14:paraId="765812CF" w14:textId="7D6BE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D688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3440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38E29B" w14:textId="77777777" w:rsidTr="003F2FDA">
        <w:tc>
          <w:tcPr>
            <w:tcW w:w="0" w:type="auto"/>
          </w:tcPr>
          <w:p w14:paraId="4A257619" w14:textId="575A0E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R4-2108617</w:t>
            </w:r>
          </w:p>
        </w:tc>
        <w:tc>
          <w:tcPr>
            <w:tcW w:w="0" w:type="auto"/>
          </w:tcPr>
          <w:p w14:paraId="1A308ADB" w14:textId="34E67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Framework on FR1 MIMO OTA requirements development</w:t>
            </w:r>
          </w:p>
        </w:tc>
        <w:tc>
          <w:tcPr>
            <w:tcW w:w="0" w:type="auto"/>
          </w:tcPr>
          <w:p w14:paraId="534BAB01" w14:textId="076F75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CAICT,vivo</w:t>
            </w:r>
          </w:p>
        </w:tc>
        <w:tc>
          <w:tcPr>
            <w:tcW w:w="0" w:type="auto"/>
          </w:tcPr>
          <w:p w14:paraId="18EC2F17" w14:textId="59EAF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D744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E21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C6670A" w14:textId="77777777" w:rsidTr="003F2FDA">
        <w:tc>
          <w:tcPr>
            <w:tcW w:w="0" w:type="auto"/>
          </w:tcPr>
          <w:p w14:paraId="6DF2DFD1" w14:textId="176BC1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R4-2108618</w:t>
            </w:r>
          </w:p>
        </w:tc>
        <w:tc>
          <w:tcPr>
            <w:tcW w:w="0" w:type="auto"/>
          </w:tcPr>
          <w:p w14:paraId="19814253" w14:textId="1BF2C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Issue for FR2 MIMO OTA</w:t>
            </w:r>
          </w:p>
        </w:tc>
        <w:tc>
          <w:tcPr>
            <w:tcW w:w="0" w:type="auto"/>
          </w:tcPr>
          <w:p w14:paraId="0EDA2520" w14:textId="4C98D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1CEEE3A" w14:textId="1E7A0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960A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17EC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C3A620" w14:textId="77777777" w:rsidTr="003F2FDA">
        <w:tc>
          <w:tcPr>
            <w:tcW w:w="0" w:type="auto"/>
          </w:tcPr>
          <w:p w14:paraId="3FC1DE3D" w14:textId="6EC90A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R4-2108619</w:t>
            </w:r>
          </w:p>
        </w:tc>
        <w:tc>
          <w:tcPr>
            <w:tcW w:w="0" w:type="auto"/>
          </w:tcPr>
          <w:p w14:paraId="0B77A31B" w14:textId="31A08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and a New Beam Selection for CDL-C Uma</w:t>
            </w:r>
          </w:p>
        </w:tc>
        <w:tc>
          <w:tcPr>
            <w:tcW w:w="0" w:type="auto"/>
          </w:tcPr>
          <w:p w14:paraId="07B8E73A" w14:textId="764E2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B8B5A2F" w14:textId="2E9BD2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0FAD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31A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E8E389" w14:textId="77777777" w:rsidTr="003F2FDA">
        <w:tc>
          <w:tcPr>
            <w:tcW w:w="0" w:type="auto"/>
          </w:tcPr>
          <w:p w14:paraId="7D5DDFB3" w14:textId="656DD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R4-2108620</w:t>
            </w:r>
          </w:p>
        </w:tc>
        <w:tc>
          <w:tcPr>
            <w:tcW w:w="0" w:type="auto"/>
          </w:tcPr>
          <w:p w14:paraId="155BDF60" w14:textId="41D6AD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</w:t>
            </w:r>
          </w:p>
        </w:tc>
        <w:tc>
          <w:tcPr>
            <w:tcW w:w="0" w:type="auto"/>
          </w:tcPr>
          <w:p w14:paraId="00951768" w14:textId="63C8D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2AFA6BA" w14:textId="2BF8D1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9C25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2F0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7E4B0B" w14:textId="77777777" w:rsidTr="003F2FDA">
        <w:tc>
          <w:tcPr>
            <w:tcW w:w="0" w:type="auto"/>
          </w:tcPr>
          <w:p w14:paraId="32692EE1" w14:textId="6111A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R4-2108621</w:t>
            </w:r>
          </w:p>
        </w:tc>
        <w:tc>
          <w:tcPr>
            <w:tcW w:w="0" w:type="auto"/>
          </w:tcPr>
          <w:p w14:paraId="08382DCE" w14:textId="7DC7E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Head and Hand Phantoms for 5G FR1 OTA testing</w:t>
            </w:r>
          </w:p>
        </w:tc>
        <w:tc>
          <w:tcPr>
            <w:tcW w:w="0" w:type="auto"/>
          </w:tcPr>
          <w:p w14:paraId="6E41F6EC" w14:textId="79C748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3AAB9B0" w14:textId="6D363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27B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4C3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C5C8AE" w14:textId="77777777" w:rsidTr="003F2FDA">
        <w:tc>
          <w:tcPr>
            <w:tcW w:w="0" w:type="auto"/>
          </w:tcPr>
          <w:p w14:paraId="285ED6DB" w14:textId="5EB07A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R4-2108622</w:t>
            </w:r>
          </w:p>
        </w:tc>
        <w:tc>
          <w:tcPr>
            <w:tcW w:w="0" w:type="auto"/>
          </w:tcPr>
          <w:p w14:paraId="59654DF9" w14:textId="335F12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 work of FR1 TRP TRS WI</w:t>
            </w:r>
          </w:p>
        </w:tc>
        <w:tc>
          <w:tcPr>
            <w:tcW w:w="0" w:type="auto"/>
          </w:tcPr>
          <w:p w14:paraId="1E6D2F10" w14:textId="616593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ROHDE &amp; SCHWARZ</w:t>
            </w:r>
          </w:p>
        </w:tc>
        <w:tc>
          <w:tcPr>
            <w:tcW w:w="0" w:type="auto"/>
          </w:tcPr>
          <w:p w14:paraId="5DB337FA" w14:textId="10DB05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775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37B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BDBB6A" w14:textId="77777777" w:rsidTr="003F2FDA">
        <w:tc>
          <w:tcPr>
            <w:tcW w:w="0" w:type="auto"/>
          </w:tcPr>
          <w:p w14:paraId="34A97903" w14:textId="02CBA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R4-2108623</w:t>
            </w:r>
          </w:p>
        </w:tc>
        <w:tc>
          <w:tcPr>
            <w:tcW w:w="0" w:type="auto"/>
          </w:tcPr>
          <w:p w14:paraId="64942DD9" w14:textId="5B0EC0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 FR1 OTA Testing Method</w:t>
            </w:r>
          </w:p>
        </w:tc>
        <w:tc>
          <w:tcPr>
            <w:tcW w:w="0" w:type="auto"/>
          </w:tcPr>
          <w:p w14:paraId="23AFBBCB" w14:textId="5FF34D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C42C0C" w14:textId="13E07D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DA7E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36D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F5E664" w14:textId="77777777" w:rsidTr="003F2FDA">
        <w:tc>
          <w:tcPr>
            <w:tcW w:w="0" w:type="auto"/>
          </w:tcPr>
          <w:p w14:paraId="2BE4810E" w14:textId="269469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R4-2108624</w:t>
            </w:r>
          </w:p>
        </w:tc>
        <w:tc>
          <w:tcPr>
            <w:tcW w:w="0" w:type="auto"/>
          </w:tcPr>
          <w:p w14:paraId="7837BAA4" w14:textId="26970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of TRP TRS WI</w:t>
            </w:r>
          </w:p>
        </w:tc>
        <w:tc>
          <w:tcPr>
            <w:tcW w:w="0" w:type="auto"/>
          </w:tcPr>
          <w:p w14:paraId="0D002D80" w14:textId="0C1412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vivo,OPPO,CMCC</w:t>
            </w:r>
          </w:p>
        </w:tc>
        <w:tc>
          <w:tcPr>
            <w:tcW w:w="0" w:type="auto"/>
          </w:tcPr>
          <w:p w14:paraId="5ADE4E28" w14:textId="790B1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6939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B51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8D40D5" w14:textId="77777777" w:rsidTr="003F2FDA">
        <w:tc>
          <w:tcPr>
            <w:tcW w:w="0" w:type="auto"/>
          </w:tcPr>
          <w:p w14:paraId="74E054FB" w14:textId="02FD27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R4-2108625</w:t>
            </w:r>
          </w:p>
        </w:tc>
        <w:tc>
          <w:tcPr>
            <w:tcW w:w="0" w:type="auto"/>
          </w:tcPr>
          <w:p w14:paraId="5D291672" w14:textId="44CE6C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FR1 TRP TRS OTA test methods</w:t>
            </w:r>
          </w:p>
        </w:tc>
        <w:tc>
          <w:tcPr>
            <w:tcW w:w="0" w:type="auto"/>
          </w:tcPr>
          <w:p w14:paraId="0C4EF799" w14:textId="3E2C8A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7D5670" w14:textId="4DCB78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69E6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8E1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59ABF7" w14:textId="77777777" w:rsidTr="003F2FDA">
        <w:tc>
          <w:tcPr>
            <w:tcW w:w="0" w:type="auto"/>
          </w:tcPr>
          <w:p w14:paraId="5CF2EBF0" w14:textId="55270C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R4-2108626</w:t>
            </w:r>
          </w:p>
        </w:tc>
        <w:tc>
          <w:tcPr>
            <w:tcW w:w="0" w:type="auto"/>
          </w:tcPr>
          <w:p w14:paraId="6E524142" w14:textId="5615A3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System Parameters</w:t>
            </w:r>
          </w:p>
        </w:tc>
        <w:tc>
          <w:tcPr>
            <w:tcW w:w="0" w:type="auto"/>
          </w:tcPr>
          <w:p w14:paraId="649E7078" w14:textId="17265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2D4D9039" w14:textId="34CAA5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A2B2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1D4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7D6030" w14:textId="77777777" w:rsidTr="003F2FDA">
        <w:tc>
          <w:tcPr>
            <w:tcW w:w="0" w:type="auto"/>
          </w:tcPr>
          <w:p w14:paraId="16952E06" w14:textId="59E00C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R4-2108627</w:t>
            </w:r>
          </w:p>
        </w:tc>
        <w:tc>
          <w:tcPr>
            <w:tcW w:w="0" w:type="auto"/>
          </w:tcPr>
          <w:p w14:paraId="741361B6" w14:textId="03429B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2698728A" w14:textId="2D5992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16ECF81" w14:textId="60518F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1B6A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618AC" w14:textId="33EB8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R4-2108082</w:t>
            </w:r>
          </w:p>
        </w:tc>
      </w:tr>
      <w:tr w:rsidR="003F2FDA" w14:paraId="1E373EAA" w14:textId="77777777" w:rsidTr="003F2FDA">
        <w:tc>
          <w:tcPr>
            <w:tcW w:w="0" w:type="auto"/>
          </w:tcPr>
          <w:p w14:paraId="4C69FCFA" w14:textId="486BC8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R4-2108628</w:t>
            </w:r>
          </w:p>
        </w:tc>
        <w:tc>
          <w:tcPr>
            <w:tcW w:w="0" w:type="auto"/>
          </w:tcPr>
          <w:p w14:paraId="191AEE1F" w14:textId="6A00D1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Requirements for TDD</w:t>
            </w:r>
          </w:p>
        </w:tc>
        <w:tc>
          <w:tcPr>
            <w:tcW w:w="0" w:type="auto"/>
          </w:tcPr>
          <w:p w14:paraId="392DD2EF" w14:textId="3C6C4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01F317" w14:textId="215085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D792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E78A6" w14:textId="293039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R4-2108083</w:t>
            </w:r>
          </w:p>
        </w:tc>
      </w:tr>
      <w:tr w:rsidR="003F2FDA" w14:paraId="5346E37B" w14:textId="77777777" w:rsidTr="003F2FDA">
        <w:tc>
          <w:tcPr>
            <w:tcW w:w="0" w:type="auto"/>
          </w:tcPr>
          <w:p w14:paraId="5E435914" w14:textId="6191C1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R4-2108629</w:t>
            </w:r>
          </w:p>
        </w:tc>
        <w:tc>
          <w:tcPr>
            <w:tcW w:w="0" w:type="auto"/>
          </w:tcPr>
          <w:p w14:paraId="58BD3286" w14:textId="2FCC2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conducted requirements</w:t>
            </w:r>
          </w:p>
        </w:tc>
        <w:tc>
          <w:tcPr>
            <w:tcW w:w="0" w:type="auto"/>
          </w:tcPr>
          <w:p w14:paraId="6D482BD9" w14:textId="45B78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C716A0" w14:textId="2BEEFF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BBB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572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81D5D" w14:textId="77777777" w:rsidTr="003F2FDA">
        <w:tc>
          <w:tcPr>
            <w:tcW w:w="0" w:type="auto"/>
          </w:tcPr>
          <w:p w14:paraId="49658400" w14:textId="424B55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R4-2108630</w:t>
            </w:r>
          </w:p>
        </w:tc>
        <w:tc>
          <w:tcPr>
            <w:tcW w:w="0" w:type="auto"/>
          </w:tcPr>
          <w:p w14:paraId="5685CF30" w14:textId="5F099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RF conducted requirements and power related requirements</w:t>
            </w:r>
          </w:p>
        </w:tc>
        <w:tc>
          <w:tcPr>
            <w:tcW w:w="0" w:type="auto"/>
          </w:tcPr>
          <w:p w14:paraId="666A4073" w14:textId="0D25C9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53757B8" w14:textId="7D9CDF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2CDC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200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61B26A" w14:textId="77777777" w:rsidTr="003F2FDA">
        <w:tc>
          <w:tcPr>
            <w:tcW w:w="0" w:type="auto"/>
          </w:tcPr>
          <w:p w14:paraId="2AC77191" w14:textId="190660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R4-2108631</w:t>
            </w:r>
          </w:p>
        </w:tc>
        <w:tc>
          <w:tcPr>
            <w:tcW w:w="0" w:type="auto"/>
          </w:tcPr>
          <w:p w14:paraId="405C8EEF" w14:textId="24A2A0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radiated requirements</w:t>
            </w:r>
          </w:p>
        </w:tc>
        <w:tc>
          <w:tcPr>
            <w:tcW w:w="0" w:type="auto"/>
          </w:tcPr>
          <w:p w14:paraId="39E436B3" w14:textId="0DFD48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133CA2" w14:textId="48DFC2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09D0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FA3F4" w14:textId="4B35D8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R4-2108090</w:t>
            </w:r>
          </w:p>
        </w:tc>
      </w:tr>
      <w:tr w:rsidR="003F2FDA" w14:paraId="309E1B5F" w14:textId="77777777" w:rsidTr="003F2FDA">
        <w:tc>
          <w:tcPr>
            <w:tcW w:w="0" w:type="auto"/>
          </w:tcPr>
          <w:p w14:paraId="1843EDC9" w14:textId="3C8CDD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R4-2108632</w:t>
            </w:r>
          </w:p>
        </w:tc>
        <w:tc>
          <w:tcPr>
            <w:tcW w:w="0" w:type="auto"/>
          </w:tcPr>
          <w:p w14:paraId="0105E714" w14:textId="031C8C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RF radiated requirements</w:t>
            </w:r>
          </w:p>
        </w:tc>
        <w:tc>
          <w:tcPr>
            <w:tcW w:w="0" w:type="auto"/>
          </w:tcPr>
          <w:p w14:paraId="5A7EA070" w14:textId="79530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DDCF0A" w14:textId="024971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5C9C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EFD3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D4BA35" w14:textId="77777777" w:rsidTr="003F2FDA">
        <w:tc>
          <w:tcPr>
            <w:tcW w:w="0" w:type="auto"/>
          </w:tcPr>
          <w:p w14:paraId="0E8F17F8" w14:textId="75F84C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R4-2108633</w:t>
            </w:r>
          </w:p>
        </w:tc>
        <w:tc>
          <w:tcPr>
            <w:tcW w:w="0" w:type="auto"/>
          </w:tcPr>
          <w:p w14:paraId="229746F5" w14:textId="518E90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level simulation assumptions</w:t>
            </w:r>
          </w:p>
        </w:tc>
        <w:tc>
          <w:tcPr>
            <w:tcW w:w="0" w:type="auto"/>
          </w:tcPr>
          <w:p w14:paraId="2089F1E2" w14:textId="654EE1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112C83" w14:textId="1E2AF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E58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DC2BE" w14:textId="728ED5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R4-2108077</w:t>
            </w:r>
          </w:p>
        </w:tc>
      </w:tr>
      <w:tr w:rsidR="003F2FDA" w14:paraId="7C68A6F5" w14:textId="77777777" w:rsidTr="003F2FDA">
        <w:tc>
          <w:tcPr>
            <w:tcW w:w="0" w:type="auto"/>
          </w:tcPr>
          <w:p w14:paraId="4B30FD5B" w14:textId="55D9E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R4-2108634</w:t>
            </w:r>
          </w:p>
        </w:tc>
        <w:tc>
          <w:tcPr>
            <w:tcW w:w="0" w:type="auto"/>
          </w:tcPr>
          <w:p w14:paraId="31746F7D" w14:textId="24C4F9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requirements, class applicability and system simulatins</w:t>
            </w:r>
          </w:p>
        </w:tc>
        <w:tc>
          <w:tcPr>
            <w:tcW w:w="0" w:type="auto"/>
          </w:tcPr>
          <w:p w14:paraId="5AE5E9AC" w14:textId="33A4B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424E77" w14:textId="50034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C903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6B8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D54FBF" w14:textId="77777777" w:rsidTr="003F2FDA">
        <w:tc>
          <w:tcPr>
            <w:tcW w:w="0" w:type="auto"/>
          </w:tcPr>
          <w:p w14:paraId="2A701F29" w14:textId="63610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R4-2108635</w:t>
            </w:r>
          </w:p>
        </w:tc>
        <w:tc>
          <w:tcPr>
            <w:tcW w:w="0" w:type="auto"/>
          </w:tcPr>
          <w:p w14:paraId="2A683E4A" w14:textId="1CEB5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demodulation</w:t>
            </w:r>
          </w:p>
        </w:tc>
        <w:tc>
          <w:tcPr>
            <w:tcW w:w="0" w:type="auto"/>
          </w:tcPr>
          <w:p w14:paraId="7C2A60EA" w14:textId="0BA70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0D4EE84" w14:textId="21C6FE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EFB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0CA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7E55FB" w14:textId="77777777" w:rsidTr="003F2FDA">
        <w:tc>
          <w:tcPr>
            <w:tcW w:w="0" w:type="auto"/>
          </w:tcPr>
          <w:p w14:paraId="70A7C4F7" w14:textId="38B57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R4-2108636</w:t>
            </w:r>
          </w:p>
        </w:tc>
        <w:tc>
          <w:tcPr>
            <w:tcW w:w="0" w:type="auto"/>
          </w:tcPr>
          <w:p w14:paraId="6F3C2B6B" w14:textId="2570D1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for FR1 HST demodulation results</w:t>
            </w:r>
          </w:p>
        </w:tc>
        <w:tc>
          <w:tcPr>
            <w:tcW w:w="0" w:type="auto"/>
          </w:tcPr>
          <w:p w14:paraId="725A9317" w14:textId="7413B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Ercicsson</w:t>
            </w:r>
          </w:p>
        </w:tc>
        <w:tc>
          <w:tcPr>
            <w:tcW w:w="0" w:type="auto"/>
          </w:tcPr>
          <w:p w14:paraId="17C9D6DD" w14:textId="330296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4499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BEC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0B9428" w14:textId="77777777" w:rsidTr="003F2FDA">
        <w:tc>
          <w:tcPr>
            <w:tcW w:w="0" w:type="auto"/>
          </w:tcPr>
          <w:p w14:paraId="0E7E776F" w14:textId="5F3F79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R4-2108637</w:t>
            </w:r>
          </w:p>
        </w:tc>
        <w:tc>
          <w:tcPr>
            <w:tcW w:w="0" w:type="auto"/>
          </w:tcPr>
          <w:p w14:paraId="24B89A05" w14:textId="2117B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HST Demodulation</w:t>
            </w:r>
          </w:p>
        </w:tc>
        <w:tc>
          <w:tcPr>
            <w:tcW w:w="0" w:type="auto"/>
          </w:tcPr>
          <w:p w14:paraId="58F96A3C" w14:textId="25D30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36D7761" w14:textId="2CC742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89C0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7B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C85929" w14:textId="77777777" w:rsidTr="003F2FDA">
        <w:tc>
          <w:tcPr>
            <w:tcW w:w="0" w:type="auto"/>
          </w:tcPr>
          <w:p w14:paraId="184B31EB" w14:textId="10115A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R4-2108638</w:t>
            </w:r>
          </w:p>
        </w:tc>
        <w:tc>
          <w:tcPr>
            <w:tcW w:w="0" w:type="auto"/>
          </w:tcPr>
          <w:p w14:paraId="17C6BEF8" w14:textId="04D738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TX RF requirements for 52.6 – 71 GHz</w:t>
            </w:r>
          </w:p>
        </w:tc>
        <w:tc>
          <w:tcPr>
            <w:tcW w:w="0" w:type="auto"/>
          </w:tcPr>
          <w:p w14:paraId="3E98E538" w14:textId="4FA663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9E66DF" w14:textId="3D348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DD1E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8A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6E2F89" w14:textId="77777777" w:rsidTr="003F2FDA">
        <w:tc>
          <w:tcPr>
            <w:tcW w:w="0" w:type="auto"/>
          </w:tcPr>
          <w:p w14:paraId="0DE81E88" w14:textId="572251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R4-2108639</w:t>
            </w:r>
          </w:p>
        </w:tc>
        <w:tc>
          <w:tcPr>
            <w:tcW w:w="0" w:type="auto"/>
          </w:tcPr>
          <w:p w14:paraId="1CE80EAA" w14:textId="5A8DD3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RX RF requirements for 52.6 – 71 GHz</w:t>
            </w:r>
          </w:p>
        </w:tc>
        <w:tc>
          <w:tcPr>
            <w:tcW w:w="0" w:type="auto"/>
          </w:tcPr>
          <w:p w14:paraId="0D875FA3" w14:textId="0DFD37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C9575" w14:textId="463AE2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AE67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728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1AF33" w14:textId="77777777" w:rsidTr="003F2FDA">
        <w:tc>
          <w:tcPr>
            <w:tcW w:w="0" w:type="auto"/>
          </w:tcPr>
          <w:p w14:paraId="7A0545C7" w14:textId="4B9B20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R4-2108640</w:t>
            </w:r>
          </w:p>
        </w:tc>
        <w:tc>
          <w:tcPr>
            <w:tcW w:w="0" w:type="auto"/>
          </w:tcPr>
          <w:p w14:paraId="3752DB67" w14:textId="192F3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operating and timing case#6/7 for enhanced IAB</w:t>
            </w:r>
          </w:p>
        </w:tc>
        <w:tc>
          <w:tcPr>
            <w:tcW w:w="0" w:type="auto"/>
          </w:tcPr>
          <w:p w14:paraId="00B7DEDB" w14:textId="43FF7C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ED2245" w14:textId="3B460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487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9A2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80D211" w14:textId="77777777" w:rsidTr="003F2FDA">
        <w:tc>
          <w:tcPr>
            <w:tcW w:w="0" w:type="auto"/>
          </w:tcPr>
          <w:p w14:paraId="64407B9B" w14:textId="6C07C5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R4-2108641</w:t>
            </w:r>
          </w:p>
        </w:tc>
        <w:tc>
          <w:tcPr>
            <w:tcW w:w="0" w:type="auto"/>
          </w:tcPr>
          <w:p w14:paraId="18D2D4C2" w14:textId="0122F6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6B38DC15" w14:textId="355D59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7F600803" w14:textId="593324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205A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F9E82" w14:textId="1A19E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R4-2108102</w:t>
            </w:r>
          </w:p>
        </w:tc>
      </w:tr>
      <w:tr w:rsidR="003F2FDA" w14:paraId="0D1621CA" w14:textId="77777777" w:rsidTr="003F2FDA">
        <w:tc>
          <w:tcPr>
            <w:tcW w:w="0" w:type="auto"/>
          </w:tcPr>
          <w:p w14:paraId="0092CA8C" w14:textId="251AF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R4-2108642</w:t>
            </w:r>
          </w:p>
        </w:tc>
        <w:tc>
          <w:tcPr>
            <w:tcW w:w="0" w:type="auto"/>
          </w:tcPr>
          <w:p w14:paraId="1A70FDC1" w14:textId="1653EA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Application Layer Throughput</w:t>
            </w:r>
          </w:p>
        </w:tc>
        <w:tc>
          <w:tcPr>
            <w:tcW w:w="0" w:type="auto"/>
          </w:tcPr>
          <w:p w14:paraId="7BC3A4FC" w14:textId="2C6098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1B9D5504" w14:textId="10CF98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347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169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7DD853" w14:textId="77777777" w:rsidTr="003F2FDA">
        <w:tc>
          <w:tcPr>
            <w:tcW w:w="0" w:type="auto"/>
          </w:tcPr>
          <w:p w14:paraId="437E9D11" w14:textId="52E0AD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R4-2108643</w:t>
            </w:r>
          </w:p>
        </w:tc>
        <w:tc>
          <w:tcPr>
            <w:tcW w:w="0" w:type="auto"/>
          </w:tcPr>
          <w:p w14:paraId="6B5C5ED4" w14:textId="105A23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51AEDA0F" w14:textId="6D0391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3BF052C8" w14:textId="3D01BC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A49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CA90A" w14:textId="06B451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R4-2108099</w:t>
            </w:r>
          </w:p>
        </w:tc>
      </w:tr>
      <w:tr w:rsidR="003F2FDA" w14:paraId="2672FDD7" w14:textId="77777777" w:rsidTr="003F2FDA">
        <w:tc>
          <w:tcPr>
            <w:tcW w:w="0" w:type="auto"/>
          </w:tcPr>
          <w:p w14:paraId="2081E63B" w14:textId="2480DC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R4-2108644</w:t>
            </w:r>
          </w:p>
        </w:tc>
        <w:tc>
          <w:tcPr>
            <w:tcW w:w="0" w:type="auto"/>
          </w:tcPr>
          <w:p w14:paraId="326A1803" w14:textId="7E8A7C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[313] NTN_Solutions_Part2</w:t>
            </w:r>
          </w:p>
        </w:tc>
        <w:tc>
          <w:tcPr>
            <w:tcW w:w="0" w:type="auto"/>
          </w:tcPr>
          <w:p w14:paraId="2B27F5DF" w14:textId="21E03D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7102A21" w14:textId="32B06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2CFD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0E4B7F" w14:textId="35A487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R4-2108093</w:t>
            </w:r>
          </w:p>
        </w:tc>
      </w:tr>
      <w:tr w:rsidR="003F2FDA" w14:paraId="69D29408" w14:textId="77777777" w:rsidTr="003F2FDA">
        <w:tc>
          <w:tcPr>
            <w:tcW w:w="0" w:type="auto"/>
          </w:tcPr>
          <w:p w14:paraId="26E2404F" w14:textId="4E85E4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R4-2108645</w:t>
            </w:r>
          </w:p>
        </w:tc>
        <w:tc>
          <w:tcPr>
            <w:tcW w:w="0" w:type="auto"/>
          </w:tcPr>
          <w:p w14:paraId="50C9E021" w14:textId="01971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6BA82C20" w14:textId="1D93D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B1B52C" w14:textId="4B669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8022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6B74A" w14:textId="3A8D0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6C93D1D5" w14:textId="77777777" w:rsidTr="003F2FDA">
        <w:tc>
          <w:tcPr>
            <w:tcW w:w="0" w:type="auto"/>
          </w:tcPr>
          <w:p w14:paraId="334584DB" w14:textId="7DE5DC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R4-2108646</w:t>
            </w:r>
          </w:p>
        </w:tc>
        <w:tc>
          <w:tcPr>
            <w:tcW w:w="0" w:type="auto"/>
          </w:tcPr>
          <w:p w14:paraId="0D069177" w14:textId="764817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HAPS co-existence</w:t>
            </w:r>
          </w:p>
        </w:tc>
        <w:tc>
          <w:tcPr>
            <w:tcW w:w="0" w:type="auto"/>
          </w:tcPr>
          <w:p w14:paraId="500735C8" w14:textId="46ACFD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FA7124C" w14:textId="757772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75C2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200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E59AA1" w14:textId="77777777" w:rsidTr="003F2FDA">
        <w:tc>
          <w:tcPr>
            <w:tcW w:w="0" w:type="auto"/>
          </w:tcPr>
          <w:p w14:paraId="4E4A06CE" w14:textId="266A0D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R4-2108647</w:t>
            </w:r>
          </w:p>
        </w:tc>
        <w:tc>
          <w:tcPr>
            <w:tcW w:w="0" w:type="auto"/>
          </w:tcPr>
          <w:p w14:paraId="08F3ED92" w14:textId="4D8A0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RF Aspect</w:t>
            </w:r>
          </w:p>
        </w:tc>
        <w:tc>
          <w:tcPr>
            <w:tcW w:w="0" w:type="auto"/>
          </w:tcPr>
          <w:p w14:paraId="10EDC0A0" w14:textId="43EA74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0371A6" w14:textId="1486D6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2BB7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0A2E2" w14:textId="13CDFE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2108100</w:t>
            </w:r>
          </w:p>
        </w:tc>
      </w:tr>
      <w:tr w:rsidR="003F2FDA" w14:paraId="50D06BF0" w14:textId="77777777" w:rsidTr="003F2FDA">
        <w:tc>
          <w:tcPr>
            <w:tcW w:w="0" w:type="auto"/>
          </w:tcPr>
          <w:p w14:paraId="2351DBC9" w14:textId="66C9BD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R4-2108648</w:t>
            </w:r>
          </w:p>
        </w:tc>
        <w:tc>
          <w:tcPr>
            <w:tcW w:w="0" w:type="auto"/>
          </w:tcPr>
          <w:p w14:paraId="16698072" w14:textId="647557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68714165" w14:textId="0499F7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BE6B16E" w14:textId="21C438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31BE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273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32C7F9" w14:textId="77777777" w:rsidTr="003F2FDA">
        <w:tc>
          <w:tcPr>
            <w:tcW w:w="0" w:type="auto"/>
          </w:tcPr>
          <w:p w14:paraId="6C23362C" w14:textId="3D2E80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R4-2108649</w:t>
            </w:r>
          </w:p>
        </w:tc>
        <w:tc>
          <w:tcPr>
            <w:tcW w:w="0" w:type="auto"/>
          </w:tcPr>
          <w:p w14:paraId="1DE23810" w14:textId="3C0BA2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0A8D7DE1" w14:textId="256AA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22DFD3" w14:textId="06AC84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F19F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4E4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7D2020" w14:textId="77777777" w:rsidTr="003F2FDA">
        <w:tc>
          <w:tcPr>
            <w:tcW w:w="0" w:type="auto"/>
          </w:tcPr>
          <w:p w14:paraId="4DA563F1" w14:textId="68465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R4-2108650</w:t>
            </w:r>
          </w:p>
        </w:tc>
        <w:tc>
          <w:tcPr>
            <w:tcW w:w="0" w:type="auto"/>
          </w:tcPr>
          <w:p w14:paraId="5CF7F38F" w14:textId="6E141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2F479B14" w14:textId="13334B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691517D8" w14:textId="31D5F2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40A18B" w14:textId="77C6E2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8236CC" w14:textId="23EF8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</w:tr>
      <w:tr w:rsidR="003F2FDA" w14:paraId="0BC6C3B3" w14:textId="77777777" w:rsidTr="003F2FDA">
        <w:tc>
          <w:tcPr>
            <w:tcW w:w="0" w:type="auto"/>
          </w:tcPr>
          <w:p w14:paraId="7D11744F" w14:textId="634E7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R4-2108651</w:t>
            </w:r>
          </w:p>
        </w:tc>
        <w:tc>
          <w:tcPr>
            <w:tcW w:w="0" w:type="auto"/>
          </w:tcPr>
          <w:p w14:paraId="21A7FEBA" w14:textId="533A5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UL MIMO EVM</w:t>
            </w:r>
          </w:p>
        </w:tc>
        <w:tc>
          <w:tcPr>
            <w:tcW w:w="0" w:type="auto"/>
          </w:tcPr>
          <w:p w14:paraId="44E3DB25" w14:textId="00ACA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745AEF68" w14:textId="7B6AD8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9F683C" w14:textId="4D006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6E9E97" w14:textId="24B62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R4-2108084</w:t>
            </w:r>
          </w:p>
        </w:tc>
      </w:tr>
      <w:tr w:rsidR="003F2FDA" w14:paraId="4DEF702A" w14:textId="77777777" w:rsidTr="003F2FDA">
        <w:tc>
          <w:tcPr>
            <w:tcW w:w="0" w:type="auto"/>
          </w:tcPr>
          <w:p w14:paraId="5525813D" w14:textId="75AEE1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R4-2108652</w:t>
            </w:r>
          </w:p>
        </w:tc>
        <w:tc>
          <w:tcPr>
            <w:tcW w:w="0" w:type="auto"/>
          </w:tcPr>
          <w:p w14:paraId="1ADBF54D" w14:textId="510F1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UL signal demodulation</w:t>
            </w:r>
          </w:p>
        </w:tc>
        <w:tc>
          <w:tcPr>
            <w:tcW w:w="0" w:type="auto"/>
          </w:tcPr>
          <w:p w14:paraId="035E5348" w14:textId="4BBCF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Rohde &amp; Schwarz</w:t>
            </w:r>
          </w:p>
        </w:tc>
        <w:tc>
          <w:tcPr>
            <w:tcW w:w="0" w:type="auto"/>
          </w:tcPr>
          <w:p w14:paraId="54ADAF7F" w14:textId="2C29EE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3279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664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4465C3" w14:textId="77777777" w:rsidTr="003F2FDA">
        <w:tc>
          <w:tcPr>
            <w:tcW w:w="0" w:type="auto"/>
          </w:tcPr>
          <w:p w14:paraId="66C3241C" w14:textId="0100E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R4-2108653</w:t>
            </w:r>
          </w:p>
        </w:tc>
        <w:tc>
          <w:tcPr>
            <w:tcW w:w="0" w:type="auto"/>
          </w:tcPr>
          <w:p w14:paraId="674D25A1" w14:textId="1A3C63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0" w:type="auto"/>
          </w:tcPr>
          <w:p w14:paraId="15A97B11" w14:textId="19D0C1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21E2EC08" w14:textId="788EB1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85B2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BBE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996685" w14:textId="77777777" w:rsidTr="003F2FDA">
        <w:tc>
          <w:tcPr>
            <w:tcW w:w="0" w:type="auto"/>
          </w:tcPr>
          <w:p w14:paraId="44F49403" w14:textId="1EFED0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R4-2108654</w:t>
            </w:r>
          </w:p>
        </w:tc>
        <w:tc>
          <w:tcPr>
            <w:tcW w:w="0" w:type="auto"/>
          </w:tcPr>
          <w:p w14:paraId="75DF19EB" w14:textId="309B97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0AF23C9E" w14:textId="5C107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A0C30C6" w14:textId="7DF81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B7D8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2AB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FC1348" w14:textId="77777777" w:rsidTr="003F2FDA">
        <w:tc>
          <w:tcPr>
            <w:tcW w:w="0" w:type="auto"/>
          </w:tcPr>
          <w:p w14:paraId="7A2653B4" w14:textId="447C79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R4-2108655</w:t>
            </w:r>
          </w:p>
        </w:tc>
        <w:tc>
          <w:tcPr>
            <w:tcW w:w="0" w:type="auto"/>
          </w:tcPr>
          <w:p w14:paraId="2B662072" w14:textId="76552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testing time reduction</w:t>
            </w:r>
          </w:p>
        </w:tc>
        <w:tc>
          <w:tcPr>
            <w:tcW w:w="0" w:type="auto"/>
          </w:tcPr>
          <w:p w14:paraId="07F7793A" w14:textId="3BF365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F2684F" w14:textId="0383CB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9868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CB4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56D8B3" w14:textId="77777777" w:rsidTr="003F2FDA">
        <w:tc>
          <w:tcPr>
            <w:tcW w:w="0" w:type="auto"/>
          </w:tcPr>
          <w:p w14:paraId="2B0DF551" w14:textId="0DC41A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R4-2108656</w:t>
            </w:r>
          </w:p>
        </w:tc>
        <w:tc>
          <w:tcPr>
            <w:tcW w:w="0" w:type="auto"/>
          </w:tcPr>
          <w:p w14:paraId="5188FCFE" w14:textId="37265D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RSRP(B) based method</w:t>
            </w:r>
          </w:p>
        </w:tc>
        <w:tc>
          <w:tcPr>
            <w:tcW w:w="0" w:type="auto"/>
          </w:tcPr>
          <w:p w14:paraId="0F5E6A94" w14:textId="55CD6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2B5C20" w14:textId="448FF6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79FF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AF2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21C8F7" w14:textId="77777777" w:rsidTr="003F2FDA">
        <w:tc>
          <w:tcPr>
            <w:tcW w:w="0" w:type="auto"/>
          </w:tcPr>
          <w:p w14:paraId="12D579D2" w14:textId="322786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R4-2108657</w:t>
            </w:r>
          </w:p>
        </w:tc>
        <w:tc>
          <w:tcPr>
            <w:tcW w:w="0" w:type="auto"/>
          </w:tcPr>
          <w:p w14:paraId="22AF2616" w14:textId="315022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permitted test methods for demodulation and RRM in band n262</w:t>
            </w:r>
          </w:p>
        </w:tc>
        <w:tc>
          <w:tcPr>
            <w:tcW w:w="0" w:type="auto"/>
          </w:tcPr>
          <w:p w14:paraId="3454E7B2" w14:textId="6A541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495901" w14:textId="37B918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E83D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8A5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EC489A" w14:textId="77777777" w:rsidTr="003F2FDA">
        <w:tc>
          <w:tcPr>
            <w:tcW w:w="0" w:type="auto"/>
          </w:tcPr>
          <w:p w14:paraId="31BA18C3" w14:textId="56AA3F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R4-2108658</w:t>
            </w:r>
          </w:p>
        </w:tc>
        <w:tc>
          <w:tcPr>
            <w:tcW w:w="0" w:type="auto"/>
          </w:tcPr>
          <w:p w14:paraId="4B54D0AC" w14:textId="5C5689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Environment conditions</w:t>
            </w:r>
          </w:p>
        </w:tc>
        <w:tc>
          <w:tcPr>
            <w:tcW w:w="0" w:type="auto"/>
          </w:tcPr>
          <w:p w14:paraId="0FD63C8A" w14:textId="7EE9B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8DD3CBF" w14:textId="67CCEB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7031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D16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B868D4" w14:textId="77777777" w:rsidTr="003F2FDA">
        <w:tc>
          <w:tcPr>
            <w:tcW w:w="0" w:type="auto"/>
          </w:tcPr>
          <w:p w14:paraId="0A489357" w14:textId="2F9A4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  <w:tc>
          <w:tcPr>
            <w:tcW w:w="0" w:type="auto"/>
          </w:tcPr>
          <w:p w14:paraId="1D49195E" w14:textId="4CD10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measurement uncertainty</w:t>
            </w:r>
          </w:p>
        </w:tc>
        <w:tc>
          <w:tcPr>
            <w:tcW w:w="0" w:type="auto"/>
          </w:tcPr>
          <w:p w14:paraId="185EFDCC" w14:textId="09E4D0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F3B3C00" w14:textId="2A2132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98B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6E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8AB4F3" w14:textId="77777777" w:rsidTr="003F2FDA">
        <w:tc>
          <w:tcPr>
            <w:tcW w:w="0" w:type="auto"/>
          </w:tcPr>
          <w:p w14:paraId="709DE7F6" w14:textId="1F4CB4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R4-2108660</w:t>
            </w:r>
          </w:p>
        </w:tc>
        <w:tc>
          <w:tcPr>
            <w:tcW w:w="0" w:type="auto"/>
          </w:tcPr>
          <w:p w14:paraId="74D8CAE4" w14:textId="5CAC03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Deployment Scenario Analysis</w:t>
            </w:r>
          </w:p>
        </w:tc>
        <w:tc>
          <w:tcPr>
            <w:tcW w:w="0" w:type="auto"/>
          </w:tcPr>
          <w:p w14:paraId="3BEC76DA" w14:textId="4E1694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9863EE" w14:textId="534F1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3EA0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BEA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774422" w14:textId="77777777" w:rsidTr="003F2FDA">
        <w:tc>
          <w:tcPr>
            <w:tcW w:w="0" w:type="auto"/>
          </w:tcPr>
          <w:p w14:paraId="1B1C2260" w14:textId="7D7DA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R4-2108661</w:t>
            </w:r>
          </w:p>
        </w:tc>
        <w:tc>
          <w:tcPr>
            <w:tcW w:w="0" w:type="auto"/>
          </w:tcPr>
          <w:p w14:paraId="215F8230" w14:textId="584958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Channel Modeling for FR2 HST</w:t>
            </w:r>
          </w:p>
        </w:tc>
        <w:tc>
          <w:tcPr>
            <w:tcW w:w="0" w:type="auto"/>
          </w:tcPr>
          <w:p w14:paraId="68121F96" w14:textId="10D05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52A785" w14:textId="22C77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F14D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B78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AF569E" w14:textId="77777777" w:rsidTr="003F2FDA">
        <w:tc>
          <w:tcPr>
            <w:tcW w:w="0" w:type="auto"/>
          </w:tcPr>
          <w:p w14:paraId="53FA6EB0" w14:textId="229AC1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R4-2108662</w:t>
            </w:r>
          </w:p>
        </w:tc>
        <w:tc>
          <w:tcPr>
            <w:tcW w:w="0" w:type="auto"/>
          </w:tcPr>
          <w:p w14:paraId="49753EB0" w14:textId="25FAED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CRS interference handling in scenarios with overlapping spectrum for LTE and NR</w:t>
            </w:r>
          </w:p>
        </w:tc>
        <w:tc>
          <w:tcPr>
            <w:tcW w:w="0" w:type="auto"/>
          </w:tcPr>
          <w:p w14:paraId="31F2BD3B" w14:textId="26735A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</w:t>
            </w:r>
          </w:p>
        </w:tc>
        <w:tc>
          <w:tcPr>
            <w:tcW w:w="0" w:type="auto"/>
          </w:tcPr>
          <w:p w14:paraId="48524B5D" w14:textId="325DC3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21FA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0CB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D1CA62" w14:textId="77777777" w:rsidTr="003F2FDA">
        <w:tc>
          <w:tcPr>
            <w:tcW w:w="0" w:type="auto"/>
          </w:tcPr>
          <w:p w14:paraId="5F545C8B" w14:textId="7D4DD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R4-2108663</w:t>
            </w:r>
          </w:p>
        </w:tc>
        <w:tc>
          <w:tcPr>
            <w:tcW w:w="0" w:type="auto"/>
          </w:tcPr>
          <w:p w14:paraId="426F18FD" w14:textId="2E5A21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 for simulation result collection for CRS interference handling</w:t>
            </w:r>
          </w:p>
        </w:tc>
        <w:tc>
          <w:tcPr>
            <w:tcW w:w="0" w:type="auto"/>
          </w:tcPr>
          <w:p w14:paraId="3B1E693E" w14:textId="52CD0C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</w:t>
            </w:r>
          </w:p>
        </w:tc>
        <w:tc>
          <w:tcPr>
            <w:tcW w:w="0" w:type="auto"/>
          </w:tcPr>
          <w:p w14:paraId="18B8465E" w14:textId="1F6297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704B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24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2CD4C5" w14:textId="77777777" w:rsidTr="003F2FDA">
        <w:tc>
          <w:tcPr>
            <w:tcW w:w="0" w:type="auto"/>
          </w:tcPr>
          <w:p w14:paraId="2015E4A6" w14:textId="6EEB72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R4-2108664</w:t>
            </w:r>
          </w:p>
        </w:tc>
        <w:tc>
          <w:tcPr>
            <w:tcW w:w="0" w:type="auto"/>
          </w:tcPr>
          <w:p w14:paraId="02F166F6" w14:textId="599044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PDSCH demodulation requirements for inter-cell interference MMSE-IRC</w:t>
            </w:r>
          </w:p>
        </w:tc>
        <w:tc>
          <w:tcPr>
            <w:tcW w:w="0" w:type="auto"/>
          </w:tcPr>
          <w:p w14:paraId="020796C1" w14:textId="0EA41B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82F241B" w14:textId="48CBD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8927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48A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1AD4B" w14:textId="77777777" w:rsidTr="003F2FDA">
        <w:tc>
          <w:tcPr>
            <w:tcW w:w="0" w:type="auto"/>
          </w:tcPr>
          <w:p w14:paraId="6AB4D78F" w14:textId="5421E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R4-2108665</w:t>
            </w:r>
          </w:p>
        </w:tc>
        <w:tc>
          <w:tcPr>
            <w:tcW w:w="0" w:type="auto"/>
          </w:tcPr>
          <w:p w14:paraId="36BE711A" w14:textId="344976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CQI reporting requirements for inter-cell interference MMSE-IRC</w:t>
            </w:r>
          </w:p>
        </w:tc>
        <w:tc>
          <w:tcPr>
            <w:tcW w:w="0" w:type="auto"/>
          </w:tcPr>
          <w:p w14:paraId="4305B85B" w14:textId="014369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7E4097" w14:textId="1229B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80D0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2E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F46B31" w14:textId="77777777" w:rsidTr="003F2FDA">
        <w:tc>
          <w:tcPr>
            <w:tcW w:w="0" w:type="auto"/>
          </w:tcPr>
          <w:p w14:paraId="4362002D" w14:textId="4EC0F6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R4-2108666</w:t>
            </w:r>
          </w:p>
        </w:tc>
        <w:tc>
          <w:tcPr>
            <w:tcW w:w="0" w:type="auto"/>
          </w:tcPr>
          <w:p w14:paraId="21AD8C46" w14:textId="5BB462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MMSE-IRC receiver for intra-cell inter-user interference</w:t>
            </w:r>
          </w:p>
        </w:tc>
        <w:tc>
          <w:tcPr>
            <w:tcW w:w="0" w:type="auto"/>
          </w:tcPr>
          <w:p w14:paraId="19EB2FAD" w14:textId="323E18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90B5F2" w14:textId="13306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A0E4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31A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A2D2DA" w14:textId="77777777" w:rsidTr="003F2FDA">
        <w:tc>
          <w:tcPr>
            <w:tcW w:w="0" w:type="auto"/>
          </w:tcPr>
          <w:p w14:paraId="26B0B825" w14:textId="7A7FC9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R4-2108667</w:t>
            </w:r>
          </w:p>
        </w:tc>
        <w:tc>
          <w:tcPr>
            <w:tcW w:w="0" w:type="auto"/>
          </w:tcPr>
          <w:p w14:paraId="64953A3E" w14:textId="135BE7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PUSCH 256QAM performance requirements</w:t>
            </w:r>
          </w:p>
        </w:tc>
        <w:tc>
          <w:tcPr>
            <w:tcW w:w="0" w:type="auto"/>
          </w:tcPr>
          <w:p w14:paraId="4BE85A11" w14:textId="47D750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D411CC" w14:textId="2A343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BB8D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E07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C403CA" w14:textId="77777777" w:rsidTr="003F2FDA">
        <w:tc>
          <w:tcPr>
            <w:tcW w:w="0" w:type="auto"/>
          </w:tcPr>
          <w:p w14:paraId="56681FA8" w14:textId="50D239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R4-2108668</w:t>
            </w:r>
          </w:p>
        </w:tc>
        <w:tc>
          <w:tcPr>
            <w:tcW w:w="0" w:type="auto"/>
          </w:tcPr>
          <w:p w14:paraId="73934F90" w14:textId="2BF294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38.141-2</w:t>
            </w:r>
          </w:p>
        </w:tc>
        <w:tc>
          <w:tcPr>
            <w:tcW w:w="0" w:type="auto"/>
          </w:tcPr>
          <w:p w14:paraId="756037DA" w14:textId="1443FD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4B9FCF" w14:textId="0F714B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3E74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BFA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AFBAED" w14:textId="77777777" w:rsidTr="003F2FDA">
        <w:tc>
          <w:tcPr>
            <w:tcW w:w="0" w:type="auto"/>
          </w:tcPr>
          <w:p w14:paraId="12CB968F" w14:textId="5CA2F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R4-2108669</w:t>
            </w:r>
          </w:p>
        </w:tc>
        <w:tc>
          <w:tcPr>
            <w:tcW w:w="0" w:type="auto"/>
          </w:tcPr>
          <w:p w14:paraId="275B9D1B" w14:textId="725FD5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[99-e][303] NR_EMC</w:t>
            </w:r>
          </w:p>
        </w:tc>
        <w:tc>
          <w:tcPr>
            <w:tcW w:w="0" w:type="auto"/>
          </w:tcPr>
          <w:p w14:paraId="00A6CE48" w14:textId="619E27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A445FD9" w14:textId="0B55D4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1DCA72" w14:textId="76CD54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R4-2108428</w:t>
            </w:r>
          </w:p>
        </w:tc>
        <w:tc>
          <w:tcPr>
            <w:tcW w:w="0" w:type="auto"/>
          </w:tcPr>
          <w:p w14:paraId="2DEC48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3758F7" w14:textId="77777777" w:rsidTr="003F2FDA">
        <w:tc>
          <w:tcPr>
            <w:tcW w:w="0" w:type="auto"/>
          </w:tcPr>
          <w:p w14:paraId="514A9656" w14:textId="3B5CEE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R4-2108670</w:t>
            </w:r>
          </w:p>
        </w:tc>
        <w:tc>
          <w:tcPr>
            <w:tcW w:w="0" w:type="auto"/>
          </w:tcPr>
          <w:p w14:paraId="35764379" w14:textId="773A28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[99-e][301] BSRF_Maintenance</w:t>
            </w:r>
          </w:p>
        </w:tc>
        <w:tc>
          <w:tcPr>
            <w:tcW w:w="0" w:type="auto"/>
          </w:tcPr>
          <w:p w14:paraId="150757D2" w14:textId="0D312D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5C0C51E" w14:textId="32BE1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6E1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E37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5C3CF0" w14:textId="77777777" w:rsidTr="003F2FDA">
        <w:tc>
          <w:tcPr>
            <w:tcW w:w="0" w:type="auto"/>
          </w:tcPr>
          <w:p w14:paraId="7134066F" w14:textId="189A7F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R4-2108671</w:t>
            </w:r>
          </w:p>
        </w:tc>
        <w:tc>
          <w:tcPr>
            <w:tcW w:w="0" w:type="auto"/>
          </w:tcPr>
          <w:p w14:paraId="73E7B8FF" w14:textId="7A0EDA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[99-e][302] NR_Conformance_Maintenance</w:t>
            </w:r>
          </w:p>
        </w:tc>
        <w:tc>
          <w:tcPr>
            <w:tcW w:w="0" w:type="auto"/>
          </w:tcPr>
          <w:p w14:paraId="1BB10567" w14:textId="26E861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128F025" w14:textId="3C001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91B0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66E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5AD3F6" w14:textId="77777777" w:rsidTr="003F2FDA">
        <w:tc>
          <w:tcPr>
            <w:tcW w:w="0" w:type="auto"/>
          </w:tcPr>
          <w:p w14:paraId="4D7EA430" w14:textId="65822E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R4-2108672</w:t>
            </w:r>
          </w:p>
        </w:tc>
        <w:tc>
          <w:tcPr>
            <w:tcW w:w="0" w:type="auto"/>
          </w:tcPr>
          <w:p w14:paraId="0E6D93E4" w14:textId="4E467A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[99-e][318] Demod_R15_Maintenance</w:t>
            </w:r>
          </w:p>
        </w:tc>
        <w:tc>
          <w:tcPr>
            <w:tcW w:w="0" w:type="auto"/>
          </w:tcPr>
          <w:p w14:paraId="1CCF4C20" w14:textId="00E66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57A8273D" w14:textId="2202DA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631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C908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F7937C" w14:textId="77777777" w:rsidTr="003F2FDA">
        <w:tc>
          <w:tcPr>
            <w:tcW w:w="0" w:type="auto"/>
          </w:tcPr>
          <w:p w14:paraId="61D68222" w14:textId="78E1AC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R4-2108673</w:t>
            </w:r>
          </w:p>
        </w:tc>
        <w:tc>
          <w:tcPr>
            <w:tcW w:w="0" w:type="auto"/>
          </w:tcPr>
          <w:p w14:paraId="7D4B431D" w14:textId="04933F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[99-e][319] Demod_R16_Maintenance_Part1</w:t>
            </w:r>
          </w:p>
        </w:tc>
        <w:tc>
          <w:tcPr>
            <w:tcW w:w="0" w:type="auto"/>
          </w:tcPr>
          <w:p w14:paraId="4B5ABDE6" w14:textId="1FF044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333FEE3" w14:textId="5F71E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C63E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C88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548B23" w14:textId="77777777" w:rsidTr="003F2FDA">
        <w:tc>
          <w:tcPr>
            <w:tcW w:w="0" w:type="auto"/>
          </w:tcPr>
          <w:p w14:paraId="21267C84" w14:textId="646A8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R4-2108674</w:t>
            </w:r>
          </w:p>
        </w:tc>
        <w:tc>
          <w:tcPr>
            <w:tcW w:w="0" w:type="auto"/>
          </w:tcPr>
          <w:p w14:paraId="5C83A71F" w14:textId="66BE05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[99-e][320] Demod_R16_Maintenance_Part2</w:t>
            </w:r>
          </w:p>
        </w:tc>
        <w:tc>
          <w:tcPr>
            <w:tcW w:w="0" w:type="auto"/>
          </w:tcPr>
          <w:p w14:paraId="41AF41EE" w14:textId="22F320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7B810FFD" w14:textId="642885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4F56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6FE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72CC6E" w14:textId="77777777" w:rsidTr="003F2FDA">
        <w:tc>
          <w:tcPr>
            <w:tcW w:w="0" w:type="auto"/>
          </w:tcPr>
          <w:p w14:paraId="5DDBE457" w14:textId="551960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R4-2108675</w:t>
            </w:r>
          </w:p>
        </w:tc>
        <w:tc>
          <w:tcPr>
            <w:tcW w:w="0" w:type="auto"/>
          </w:tcPr>
          <w:p w14:paraId="57D3C90D" w14:textId="49A03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[99-e][304] NR_unlic_BS_Conformance</w:t>
            </w:r>
          </w:p>
        </w:tc>
        <w:tc>
          <w:tcPr>
            <w:tcW w:w="0" w:type="auto"/>
          </w:tcPr>
          <w:p w14:paraId="72D4E3B1" w14:textId="220FF0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C2FF3AF" w14:textId="58942E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A4807B" w14:textId="47C3E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E1A4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2BB75C" w14:textId="77777777" w:rsidTr="003F2FDA">
        <w:tc>
          <w:tcPr>
            <w:tcW w:w="0" w:type="auto"/>
          </w:tcPr>
          <w:p w14:paraId="31B240A5" w14:textId="78260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R4-2108676</w:t>
            </w:r>
          </w:p>
        </w:tc>
        <w:tc>
          <w:tcPr>
            <w:tcW w:w="0" w:type="auto"/>
          </w:tcPr>
          <w:p w14:paraId="1E66BECE" w14:textId="66952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[99-e][321] NR_unlic_Demod_UE</w:t>
            </w:r>
          </w:p>
        </w:tc>
        <w:tc>
          <w:tcPr>
            <w:tcW w:w="0" w:type="auto"/>
          </w:tcPr>
          <w:p w14:paraId="66B2958A" w14:textId="02535D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C1FAB84" w14:textId="5342D8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03E5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11D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F9D264" w14:textId="77777777" w:rsidTr="003F2FDA">
        <w:tc>
          <w:tcPr>
            <w:tcW w:w="0" w:type="auto"/>
          </w:tcPr>
          <w:p w14:paraId="40DD3E8A" w14:textId="7B0905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R4-2108677</w:t>
            </w:r>
          </w:p>
        </w:tc>
        <w:tc>
          <w:tcPr>
            <w:tcW w:w="0" w:type="auto"/>
          </w:tcPr>
          <w:p w14:paraId="02B510C0" w14:textId="241911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[99-e][322] NR_unlic_Demod_BS</w:t>
            </w:r>
          </w:p>
        </w:tc>
        <w:tc>
          <w:tcPr>
            <w:tcW w:w="0" w:type="auto"/>
          </w:tcPr>
          <w:p w14:paraId="77503657" w14:textId="70CEA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B41A855" w14:textId="42A26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E3B8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185E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2BD70D" w14:textId="77777777" w:rsidTr="003F2FDA">
        <w:tc>
          <w:tcPr>
            <w:tcW w:w="0" w:type="auto"/>
          </w:tcPr>
          <w:p w14:paraId="6AAE6E1C" w14:textId="7DE5B5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R4-2108678</w:t>
            </w:r>
          </w:p>
        </w:tc>
        <w:tc>
          <w:tcPr>
            <w:tcW w:w="0" w:type="auto"/>
          </w:tcPr>
          <w:p w14:paraId="40C30768" w14:textId="7076E7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[99-e][323] V2X_Demod_Part1</w:t>
            </w:r>
          </w:p>
        </w:tc>
        <w:tc>
          <w:tcPr>
            <w:tcW w:w="0" w:type="auto"/>
          </w:tcPr>
          <w:p w14:paraId="14FFF574" w14:textId="1C8D31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3A78205C" w14:textId="6FBA9A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E2C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4B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F518E1" w14:textId="77777777" w:rsidTr="003F2FDA">
        <w:tc>
          <w:tcPr>
            <w:tcW w:w="0" w:type="auto"/>
          </w:tcPr>
          <w:p w14:paraId="088399A0" w14:textId="0EC834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R4-2108679</w:t>
            </w:r>
          </w:p>
        </w:tc>
        <w:tc>
          <w:tcPr>
            <w:tcW w:w="0" w:type="auto"/>
          </w:tcPr>
          <w:p w14:paraId="3BA933D7" w14:textId="319C68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65369918" w14:textId="585D9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7A9C0D53" w14:textId="19AF3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820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C9E8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39B277" w14:textId="77777777" w:rsidTr="003F2FDA">
        <w:tc>
          <w:tcPr>
            <w:tcW w:w="0" w:type="auto"/>
          </w:tcPr>
          <w:p w14:paraId="74BE4CD4" w14:textId="158071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R4-2108680</w:t>
            </w:r>
          </w:p>
        </w:tc>
        <w:tc>
          <w:tcPr>
            <w:tcW w:w="0" w:type="auto"/>
          </w:tcPr>
          <w:p w14:paraId="4396638A" w14:textId="7B978E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7B758F27" w14:textId="0048DC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801CC31" w14:textId="062E1B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36B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FAA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44745F" w14:textId="77777777" w:rsidTr="003F2FDA">
        <w:tc>
          <w:tcPr>
            <w:tcW w:w="0" w:type="auto"/>
          </w:tcPr>
          <w:p w14:paraId="22326540" w14:textId="61313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R4-2108681</w:t>
            </w:r>
          </w:p>
        </w:tc>
        <w:tc>
          <w:tcPr>
            <w:tcW w:w="0" w:type="auto"/>
          </w:tcPr>
          <w:p w14:paraId="02630326" w14:textId="38AF5F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[99-e][305] NR_IAB_RF_Maintenance</w:t>
            </w:r>
          </w:p>
        </w:tc>
        <w:tc>
          <w:tcPr>
            <w:tcW w:w="0" w:type="auto"/>
          </w:tcPr>
          <w:p w14:paraId="2B7C7371" w14:textId="3AE91E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0657717" w14:textId="1C4A3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9691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169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B58FE" w14:textId="77777777" w:rsidTr="003F2FDA">
        <w:tc>
          <w:tcPr>
            <w:tcW w:w="0" w:type="auto"/>
          </w:tcPr>
          <w:p w14:paraId="29454FAC" w14:textId="2451FD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R4-2108682</w:t>
            </w:r>
          </w:p>
        </w:tc>
        <w:tc>
          <w:tcPr>
            <w:tcW w:w="0" w:type="auto"/>
          </w:tcPr>
          <w:p w14:paraId="630E44C9" w14:textId="787295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[99-e][306] NR_IAB_Conformance_Part1</w:t>
            </w:r>
          </w:p>
        </w:tc>
        <w:tc>
          <w:tcPr>
            <w:tcW w:w="0" w:type="auto"/>
          </w:tcPr>
          <w:p w14:paraId="3571C1EA" w14:textId="5ED2E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8290140" w14:textId="5D1CC2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1EC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984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110094" w14:textId="77777777" w:rsidTr="003F2FDA">
        <w:tc>
          <w:tcPr>
            <w:tcW w:w="0" w:type="auto"/>
          </w:tcPr>
          <w:p w14:paraId="0E48C29F" w14:textId="664FFB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R4-2108683</w:t>
            </w:r>
          </w:p>
        </w:tc>
        <w:tc>
          <w:tcPr>
            <w:tcW w:w="0" w:type="auto"/>
          </w:tcPr>
          <w:p w14:paraId="185F0390" w14:textId="25830B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[99-e][307] NR_IAB_Conformance_Part2</w:t>
            </w:r>
          </w:p>
        </w:tc>
        <w:tc>
          <w:tcPr>
            <w:tcW w:w="0" w:type="auto"/>
          </w:tcPr>
          <w:p w14:paraId="10186ED3" w14:textId="2F4AD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4606162" w14:textId="653AEA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4A0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DF0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57F605" w14:textId="77777777" w:rsidTr="003F2FDA">
        <w:tc>
          <w:tcPr>
            <w:tcW w:w="0" w:type="auto"/>
          </w:tcPr>
          <w:p w14:paraId="5F9FA688" w14:textId="3085D1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R4-2108684</w:t>
            </w:r>
          </w:p>
        </w:tc>
        <w:tc>
          <w:tcPr>
            <w:tcW w:w="0" w:type="auto"/>
          </w:tcPr>
          <w:p w14:paraId="0AC4A187" w14:textId="18C0BB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NR_IAB_Demod</w:t>
            </w:r>
          </w:p>
        </w:tc>
        <w:tc>
          <w:tcPr>
            <w:tcW w:w="0" w:type="auto"/>
          </w:tcPr>
          <w:p w14:paraId="34755DA8" w14:textId="34EC13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596D6EB" w14:textId="5FB68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BFA3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147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CDEC00" w14:textId="77777777" w:rsidTr="003F2FDA">
        <w:tc>
          <w:tcPr>
            <w:tcW w:w="0" w:type="auto"/>
          </w:tcPr>
          <w:p w14:paraId="7C6B55CF" w14:textId="16E38B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R4-2108685</w:t>
            </w:r>
          </w:p>
        </w:tc>
        <w:tc>
          <w:tcPr>
            <w:tcW w:w="0" w:type="auto"/>
          </w:tcPr>
          <w:p w14:paraId="3CC7EE32" w14:textId="3262DD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[99-e][308] NR_47GHz_Band_BSRF_NWM</w:t>
            </w:r>
          </w:p>
        </w:tc>
        <w:tc>
          <w:tcPr>
            <w:tcW w:w="0" w:type="auto"/>
          </w:tcPr>
          <w:p w14:paraId="5D09C1B7" w14:textId="15C59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A59633E" w14:textId="58DBF4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4132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EA8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BFD6F" w14:textId="77777777" w:rsidTr="003F2FDA">
        <w:tc>
          <w:tcPr>
            <w:tcW w:w="0" w:type="auto"/>
          </w:tcPr>
          <w:p w14:paraId="589C8EE5" w14:textId="009675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R4-2108686</w:t>
            </w:r>
          </w:p>
        </w:tc>
        <w:tc>
          <w:tcPr>
            <w:tcW w:w="0" w:type="auto"/>
          </w:tcPr>
          <w:p w14:paraId="0922CAA0" w14:textId="2731F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[99-e][317] RAIL_900_1900MHz_BSRF</w:t>
            </w:r>
          </w:p>
        </w:tc>
        <w:tc>
          <w:tcPr>
            <w:tcW w:w="0" w:type="auto"/>
          </w:tcPr>
          <w:p w14:paraId="16C41107" w14:textId="41FFD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ACDF628" w14:textId="0DF19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695A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9CD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189FE4" w14:textId="77777777" w:rsidTr="003F2FDA">
        <w:tc>
          <w:tcPr>
            <w:tcW w:w="0" w:type="auto"/>
          </w:tcPr>
          <w:p w14:paraId="762CA61E" w14:textId="11BAE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R4-2108687</w:t>
            </w:r>
          </w:p>
        </w:tc>
        <w:tc>
          <w:tcPr>
            <w:tcW w:w="0" w:type="auto"/>
          </w:tcPr>
          <w:p w14:paraId="29EDC83B" w14:textId="4AEBAA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[99-e][326] NR_R17_SpectrumWI_Demod</w:t>
            </w:r>
          </w:p>
        </w:tc>
        <w:tc>
          <w:tcPr>
            <w:tcW w:w="0" w:type="auto"/>
          </w:tcPr>
          <w:p w14:paraId="222758AD" w14:textId="4DF45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A81A523" w14:textId="32E77E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A903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028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6D9A20" w14:textId="77777777" w:rsidTr="003F2FDA">
        <w:tc>
          <w:tcPr>
            <w:tcW w:w="0" w:type="auto"/>
          </w:tcPr>
          <w:p w14:paraId="2DAE5BDF" w14:textId="3EBE7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R4-2108688</w:t>
            </w:r>
          </w:p>
        </w:tc>
        <w:tc>
          <w:tcPr>
            <w:tcW w:w="0" w:type="auto"/>
          </w:tcPr>
          <w:p w14:paraId="15074132" w14:textId="2B2B2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[99-e][334] NR_MIMO_OTA</w:t>
            </w:r>
          </w:p>
        </w:tc>
        <w:tc>
          <w:tcPr>
            <w:tcW w:w="0" w:type="auto"/>
          </w:tcPr>
          <w:p w14:paraId="525CE412" w14:textId="30D4EC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50A65643" w14:textId="738FD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482C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AF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07DFBA" w14:textId="77777777" w:rsidTr="003F2FDA">
        <w:tc>
          <w:tcPr>
            <w:tcW w:w="0" w:type="auto"/>
          </w:tcPr>
          <w:p w14:paraId="23140927" w14:textId="061EC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R4-2108689</w:t>
            </w:r>
          </w:p>
        </w:tc>
        <w:tc>
          <w:tcPr>
            <w:tcW w:w="0" w:type="auto"/>
          </w:tcPr>
          <w:p w14:paraId="52AFF582" w14:textId="65654B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[99-e][335] FR1_TRP_TRS</w:t>
            </w:r>
          </w:p>
        </w:tc>
        <w:tc>
          <w:tcPr>
            <w:tcW w:w="0" w:type="auto"/>
          </w:tcPr>
          <w:p w14:paraId="436A5BFC" w14:textId="7A1BAC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6257B1A1" w14:textId="12B5C7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65A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DF1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1F2F9C" w14:textId="77777777" w:rsidTr="003F2FDA">
        <w:tc>
          <w:tcPr>
            <w:tcW w:w="0" w:type="auto"/>
          </w:tcPr>
          <w:p w14:paraId="0317C992" w14:textId="3F724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R4-2108690</w:t>
            </w:r>
          </w:p>
        </w:tc>
        <w:tc>
          <w:tcPr>
            <w:tcW w:w="0" w:type="auto"/>
          </w:tcPr>
          <w:p w14:paraId="429C97CB" w14:textId="1E67F4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[99-e][309] NR_Repeater_General</w:t>
            </w:r>
          </w:p>
        </w:tc>
        <w:tc>
          <w:tcPr>
            <w:tcW w:w="0" w:type="auto"/>
          </w:tcPr>
          <w:p w14:paraId="0C78119B" w14:textId="15094E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5481D07" w14:textId="210D4A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8E9E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F62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1695BC" w14:textId="77777777" w:rsidTr="003F2FDA">
        <w:tc>
          <w:tcPr>
            <w:tcW w:w="0" w:type="auto"/>
          </w:tcPr>
          <w:p w14:paraId="5CDA7211" w14:textId="1C7B19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R4-2108691</w:t>
            </w:r>
          </w:p>
        </w:tc>
        <w:tc>
          <w:tcPr>
            <w:tcW w:w="0" w:type="auto"/>
          </w:tcPr>
          <w:p w14:paraId="4356EB24" w14:textId="397CD3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[99-e][310] NR_Repeater_RF</w:t>
            </w:r>
          </w:p>
        </w:tc>
        <w:tc>
          <w:tcPr>
            <w:tcW w:w="0" w:type="auto"/>
          </w:tcPr>
          <w:p w14:paraId="78878C4E" w14:textId="04D25A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31E9070" w14:textId="14F67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97D5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929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8C2CBC" w14:textId="77777777" w:rsidTr="003F2FDA">
        <w:tc>
          <w:tcPr>
            <w:tcW w:w="0" w:type="auto"/>
          </w:tcPr>
          <w:p w14:paraId="6CAB843D" w14:textId="229D0A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R4-2108692</w:t>
            </w:r>
          </w:p>
        </w:tc>
        <w:tc>
          <w:tcPr>
            <w:tcW w:w="0" w:type="auto"/>
          </w:tcPr>
          <w:p w14:paraId="0AFD0423" w14:textId="7DB53B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[99-e][311] NR_DL1024QAM_BSRF</w:t>
            </w:r>
          </w:p>
        </w:tc>
        <w:tc>
          <w:tcPr>
            <w:tcW w:w="0" w:type="auto"/>
          </w:tcPr>
          <w:p w14:paraId="27945C74" w14:textId="2CB40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1AB884A" w14:textId="1256F5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830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BC8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13D2E2" w14:textId="77777777" w:rsidTr="003F2FDA">
        <w:tc>
          <w:tcPr>
            <w:tcW w:w="0" w:type="auto"/>
          </w:tcPr>
          <w:p w14:paraId="702C65E6" w14:textId="458E16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R4-2108693</w:t>
            </w:r>
          </w:p>
        </w:tc>
        <w:tc>
          <w:tcPr>
            <w:tcW w:w="0" w:type="auto"/>
          </w:tcPr>
          <w:p w14:paraId="724E29E1" w14:textId="7700E8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[99-e][327] NR_HST_FR1_Demod</w:t>
            </w:r>
          </w:p>
        </w:tc>
        <w:tc>
          <w:tcPr>
            <w:tcW w:w="0" w:type="auto"/>
          </w:tcPr>
          <w:p w14:paraId="3BA98A5C" w14:textId="78EF56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722DBB5E" w14:textId="10C864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79FE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154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69A914" w14:textId="77777777" w:rsidTr="003F2FDA">
        <w:tc>
          <w:tcPr>
            <w:tcW w:w="0" w:type="auto"/>
          </w:tcPr>
          <w:p w14:paraId="69798962" w14:textId="698836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R4-2108694</w:t>
            </w:r>
          </w:p>
        </w:tc>
        <w:tc>
          <w:tcPr>
            <w:tcW w:w="0" w:type="auto"/>
          </w:tcPr>
          <w:p w14:paraId="76986704" w14:textId="299E3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[99-e][328] NR_HST_FR2_Scenario</w:t>
            </w:r>
          </w:p>
        </w:tc>
        <w:tc>
          <w:tcPr>
            <w:tcW w:w="0" w:type="auto"/>
          </w:tcPr>
          <w:p w14:paraId="4FB4EC4E" w14:textId="34BE0E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6ADA3CE2" w14:textId="7A3495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5E8E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C94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E53D12" w14:textId="77777777" w:rsidTr="003F2FDA">
        <w:tc>
          <w:tcPr>
            <w:tcW w:w="0" w:type="auto"/>
          </w:tcPr>
          <w:p w14:paraId="4F76F102" w14:textId="526491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R4-2108695</w:t>
            </w:r>
          </w:p>
        </w:tc>
        <w:tc>
          <w:tcPr>
            <w:tcW w:w="0" w:type="auto"/>
          </w:tcPr>
          <w:p w14:paraId="2108ABB3" w14:textId="7722BA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[99-e][329] NR_HST_FR2_Demod</w:t>
            </w:r>
          </w:p>
        </w:tc>
        <w:tc>
          <w:tcPr>
            <w:tcW w:w="0" w:type="auto"/>
          </w:tcPr>
          <w:p w14:paraId="64AFC0ED" w14:textId="0A54E0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5892834" w14:textId="7542B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D820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5E9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1CA357" w14:textId="77777777" w:rsidTr="003F2FDA">
        <w:tc>
          <w:tcPr>
            <w:tcW w:w="0" w:type="auto"/>
          </w:tcPr>
          <w:p w14:paraId="554B1596" w14:textId="51B31C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R4-2108696</w:t>
            </w:r>
          </w:p>
        </w:tc>
        <w:tc>
          <w:tcPr>
            <w:tcW w:w="0" w:type="auto"/>
          </w:tcPr>
          <w:p w14:paraId="3C87FCD3" w14:textId="5F6C1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[99-e][330] NR_perf_enh2_Demod_Part1</w:t>
            </w:r>
          </w:p>
        </w:tc>
        <w:tc>
          <w:tcPr>
            <w:tcW w:w="0" w:type="auto"/>
          </w:tcPr>
          <w:p w14:paraId="47FB029E" w14:textId="50628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03A04AAF" w14:textId="6F6E76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5DC2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CEC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728E4B" w14:textId="77777777" w:rsidTr="003F2FDA">
        <w:tc>
          <w:tcPr>
            <w:tcW w:w="0" w:type="auto"/>
          </w:tcPr>
          <w:p w14:paraId="16BC4615" w14:textId="4AC9B3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R4-2108697</w:t>
            </w:r>
          </w:p>
        </w:tc>
        <w:tc>
          <w:tcPr>
            <w:tcW w:w="0" w:type="auto"/>
          </w:tcPr>
          <w:p w14:paraId="4FD94BAD" w14:textId="36F08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[99-e][331] NR_perf_enh2_Demod_Part2</w:t>
            </w:r>
          </w:p>
        </w:tc>
        <w:tc>
          <w:tcPr>
            <w:tcW w:w="0" w:type="auto"/>
          </w:tcPr>
          <w:p w14:paraId="5E390097" w14:textId="45350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4BD88B67" w14:textId="1E36C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8D3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68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14492B" w14:textId="77777777" w:rsidTr="003F2FDA">
        <w:tc>
          <w:tcPr>
            <w:tcW w:w="0" w:type="auto"/>
          </w:tcPr>
          <w:p w14:paraId="2D5D065F" w14:textId="0B47B9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R4-2108698</w:t>
            </w:r>
          </w:p>
        </w:tc>
        <w:tc>
          <w:tcPr>
            <w:tcW w:w="0" w:type="auto"/>
          </w:tcPr>
          <w:p w14:paraId="64CA36DD" w14:textId="5999F8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[99-e][332] NR_perf_enh2_Demod_Part3_NWM</w:t>
            </w:r>
          </w:p>
        </w:tc>
        <w:tc>
          <w:tcPr>
            <w:tcW w:w="0" w:type="auto"/>
          </w:tcPr>
          <w:p w14:paraId="3CA799A5" w14:textId="02E41D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4BE3539" w14:textId="04495F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0C7C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EE3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CCD3AE" w14:textId="77777777" w:rsidTr="003F2FDA">
        <w:tc>
          <w:tcPr>
            <w:tcW w:w="0" w:type="auto"/>
          </w:tcPr>
          <w:p w14:paraId="1166C91D" w14:textId="14E198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R4-2108699</w:t>
            </w:r>
          </w:p>
        </w:tc>
        <w:tc>
          <w:tcPr>
            <w:tcW w:w="0" w:type="auto"/>
          </w:tcPr>
          <w:p w14:paraId="2F3E25EB" w14:textId="2D94C1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[99-e][312] NTN_Solutions_Part1</w:t>
            </w:r>
          </w:p>
        </w:tc>
        <w:tc>
          <w:tcPr>
            <w:tcW w:w="0" w:type="auto"/>
          </w:tcPr>
          <w:p w14:paraId="7E416DAD" w14:textId="3ECCB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2F1986BA" w14:textId="4F0F32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5251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31F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EFD905" w14:textId="77777777" w:rsidTr="003F2FDA">
        <w:tc>
          <w:tcPr>
            <w:tcW w:w="0" w:type="auto"/>
          </w:tcPr>
          <w:p w14:paraId="043E2181" w14:textId="02658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R4-2108700</w:t>
            </w:r>
          </w:p>
        </w:tc>
        <w:tc>
          <w:tcPr>
            <w:tcW w:w="0" w:type="auto"/>
          </w:tcPr>
          <w:p w14:paraId="5E98075C" w14:textId="0B35B3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[99-e][313] NTN_Solutions_Part2</w:t>
            </w:r>
          </w:p>
        </w:tc>
        <w:tc>
          <w:tcPr>
            <w:tcW w:w="0" w:type="auto"/>
          </w:tcPr>
          <w:p w14:paraId="095F48CA" w14:textId="2632C4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2778243B" w14:textId="04B03F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2C3C6" w14:textId="789390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ED62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578666" w14:textId="77777777" w:rsidTr="003F2FDA">
        <w:tc>
          <w:tcPr>
            <w:tcW w:w="0" w:type="auto"/>
          </w:tcPr>
          <w:p w14:paraId="24A45D94" w14:textId="30CBC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R4-2108701</w:t>
            </w:r>
          </w:p>
        </w:tc>
        <w:tc>
          <w:tcPr>
            <w:tcW w:w="0" w:type="auto"/>
          </w:tcPr>
          <w:p w14:paraId="50A6B627" w14:textId="152DFD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26A6E9A2" w14:textId="2061B6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C5DC22B" w14:textId="5FA88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EECF0D" w14:textId="5F610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8A010F" w14:textId="275916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R4-2108101</w:t>
            </w:r>
          </w:p>
        </w:tc>
      </w:tr>
      <w:tr w:rsidR="003F2FDA" w14:paraId="6C73E1B4" w14:textId="77777777" w:rsidTr="003F2FDA">
        <w:tc>
          <w:tcPr>
            <w:tcW w:w="0" w:type="auto"/>
          </w:tcPr>
          <w:p w14:paraId="6A899AB9" w14:textId="34A6B8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R4-2108702</w:t>
            </w:r>
          </w:p>
        </w:tc>
        <w:tc>
          <w:tcPr>
            <w:tcW w:w="0" w:type="auto"/>
          </w:tcPr>
          <w:p w14:paraId="3C019D66" w14:textId="7B083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[99-e][315] NR_exto71GHz_BSRF</w:t>
            </w:r>
          </w:p>
        </w:tc>
        <w:tc>
          <w:tcPr>
            <w:tcW w:w="0" w:type="auto"/>
          </w:tcPr>
          <w:p w14:paraId="25002501" w14:textId="04A697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1984DC4" w14:textId="05FCBC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EC06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B2C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1EDB61" w14:textId="77777777" w:rsidTr="003F2FDA">
        <w:tc>
          <w:tcPr>
            <w:tcW w:w="0" w:type="auto"/>
          </w:tcPr>
          <w:p w14:paraId="4A2F677F" w14:textId="68D2D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R4-2108703</w:t>
            </w:r>
          </w:p>
        </w:tc>
        <w:tc>
          <w:tcPr>
            <w:tcW w:w="0" w:type="auto"/>
          </w:tcPr>
          <w:p w14:paraId="17A2610F" w14:textId="7B6AAB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[99-e][316] NR_eIAB</w:t>
            </w:r>
          </w:p>
        </w:tc>
        <w:tc>
          <w:tcPr>
            <w:tcW w:w="0" w:type="auto"/>
          </w:tcPr>
          <w:p w14:paraId="4B7241D5" w14:textId="463AAF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95469DC" w14:textId="546A6A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6E02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F33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A4D794" w14:textId="77777777" w:rsidTr="003F2FDA">
        <w:tc>
          <w:tcPr>
            <w:tcW w:w="0" w:type="auto"/>
          </w:tcPr>
          <w:p w14:paraId="24DD35AB" w14:textId="4FEF4D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R4-2108704</w:t>
            </w:r>
          </w:p>
        </w:tc>
        <w:tc>
          <w:tcPr>
            <w:tcW w:w="0" w:type="auto"/>
          </w:tcPr>
          <w:p w14:paraId="5560A561" w14:textId="2A8FBB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FR2_enhTestMethods</w:t>
            </w:r>
          </w:p>
        </w:tc>
        <w:tc>
          <w:tcPr>
            <w:tcW w:w="0" w:type="auto"/>
          </w:tcPr>
          <w:p w14:paraId="77B56648" w14:textId="670F66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521D584" w14:textId="54C93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8D8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681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DE391C" w14:textId="77777777" w:rsidTr="003F2FDA">
        <w:tc>
          <w:tcPr>
            <w:tcW w:w="0" w:type="auto"/>
          </w:tcPr>
          <w:p w14:paraId="6D7384FD" w14:textId="7F419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R4-2108705</w:t>
            </w:r>
          </w:p>
        </w:tc>
        <w:tc>
          <w:tcPr>
            <w:tcW w:w="0" w:type="auto"/>
          </w:tcPr>
          <w:p w14:paraId="03C1E16A" w14:textId="11A8D1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[99-e][333] NR_ATP</w:t>
            </w:r>
          </w:p>
        </w:tc>
        <w:tc>
          <w:tcPr>
            <w:tcW w:w="0" w:type="auto"/>
          </w:tcPr>
          <w:p w14:paraId="3FF14A98" w14:textId="147C18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6C76DB4" w14:textId="77CEE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86C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9A3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368A3F" w14:textId="77777777" w:rsidTr="003F2FDA">
        <w:tc>
          <w:tcPr>
            <w:tcW w:w="0" w:type="auto"/>
          </w:tcPr>
          <w:p w14:paraId="24339264" w14:textId="716255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R4-2108706</w:t>
            </w:r>
          </w:p>
        </w:tc>
        <w:tc>
          <w:tcPr>
            <w:tcW w:w="0" w:type="auto"/>
          </w:tcPr>
          <w:p w14:paraId="6983C065" w14:textId="64659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[99-e][337] LS_reply_ITU-R</w:t>
            </w:r>
          </w:p>
        </w:tc>
        <w:tc>
          <w:tcPr>
            <w:tcW w:w="0" w:type="auto"/>
          </w:tcPr>
          <w:p w14:paraId="7E78DA20" w14:textId="283C87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D54EBFE" w14:textId="352B6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E5E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DCA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2D2F66" w14:textId="77777777" w:rsidTr="003F2FDA">
        <w:tc>
          <w:tcPr>
            <w:tcW w:w="0" w:type="auto"/>
          </w:tcPr>
          <w:p w14:paraId="1CFE5EC8" w14:textId="7B8039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  <w:tc>
          <w:tcPr>
            <w:tcW w:w="0" w:type="auto"/>
          </w:tcPr>
          <w:p w14:paraId="6586F100" w14:textId="012A5D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04D87EBF" w14:textId="5157C9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830E87" w14:textId="2FDCFA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D0F9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C26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106B96" w14:textId="77777777" w:rsidTr="003F2FDA">
        <w:tc>
          <w:tcPr>
            <w:tcW w:w="0" w:type="auto"/>
          </w:tcPr>
          <w:p w14:paraId="7261822C" w14:textId="14FC46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  <w:tc>
          <w:tcPr>
            <w:tcW w:w="0" w:type="auto"/>
          </w:tcPr>
          <w:p w14:paraId="21CBCE11" w14:textId="2D2714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22AD3439" w14:textId="4F4D15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B94493" w14:textId="5B4787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889B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DF2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8C8988" w14:textId="77777777" w:rsidTr="003F2FDA">
        <w:tc>
          <w:tcPr>
            <w:tcW w:w="0" w:type="auto"/>
          </w:tcPr>
          <w:p w14:paraId="26717002" w14:textId="728515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  <w:tc>
          <w:tcPr>
            <w:tcW w:w="0" w:type="auto"/>
          </w:tcPr>
          <w:p w14:paraId="68E2D152" w14:textId="7691D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60851366" w14:textId="5501E6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461D5F" w14:textId="44F4C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E1C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EEE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A57F28" w14:textId="77777777" w:rsidTr="003F2FDA">
        <w:tc>
          <w:tcPr>
            <w:tcW w:w="0" w:type="auto"/>
          </w:tcPr>
          <w:p w14:paraId="4314C1DA" w14:textId="440BC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R4-2108710</w:t>
            </w:r>
          </w:p>
        </w:tc>
        <w:tc>
          <w:tcPr>
            <w:tcW w:w="0" w:type="auto"/>
          </w:tcPr>
          <w:p w14:paraId="0E5D9560" w14:textId="13371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37383ACC" w14:textId="42F6B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34836C" w14:textId="0EF715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A27B83" w14:textId="37EDC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R4-2109019</w:t>
            </w:r>
          </w:p>
        </w:tc>
        <w:tc>
          <w:tcPr>
            <w:tcW w:w="0" w:type="auto"/>
          </w:tcPr>
          <w:p w14:paraId="446909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A34539" w14:textId="77777777" w:rsidTr="003F2FDA">
        <w:tc>
          <w:tcPr>
            <w:tcW w:w="0" w:type="auto"/>
          </w:tcPr>
          <w:p w14:paraId="490F1538" w14:textId="3EA357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  <w:tc>
          <w:tcPr>
            <w:tcW w:w="0" w:type="auto"/>
          </w:tcPr>
          <w:p w14:paraId="62ADF356" w14:textId="1B580D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465D1CF5" w14:textId="1C0254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2CC05C" w14:textId="206063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DC9610" w14:textId="2CDD9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0175BB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CC1383" w14:textId="77777777" w:rsidTr="003F2FDA">
        <w:tc>
          <w:tcPr>
            <w:tcW w:w="0" w:type="auto"/>
          </w:tcPr>
          <w:p w14:paraId="1C86189E" w14:textId="6E157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R4-2108712</w:t>
            </w:r>
          </w:p>
        </w:tc>
        <w:tc>
          <w:tcPr>
            <w:tcW w:w="0" w:type="auto"/>
          </w:tcPr>
          <w:p w14:paraId="5F6B1CC5" w14:textId="49958E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2B3B9453" w14:textId="09938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B5F711" w14:textId="7CE7DF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D40286" w14:textId="6665CB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R4-2109285</w:t>
            </w:r>
          </w:p>
        </w:tc>
        <w:tc>
          <w:tcPr>
            <w:tcW w:w="0" w:type="auto"/>
          </w:tcPr>
          <w:p w14:paraId="02717CC4" w14:textId="6A3026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R4-2108089</w:t>
            </w:r>
          </w:p>
        </w:tc>
      </w:tr>
      <w:tr w:rsidR="003F2FDA" w14:paraId="35D61520" w14:textId="77777777" w:rsidTr="003F2FDA">
        <w:tc>
          <w:tcPr>
            <w:tcW w:w="0" w:type="auto"/>
          </w:tcPr>
          <w:p w14:paraId="478731E9" w14:textId="70F52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R4-2108713</w:t>
            </w:r>
          </w:p>
        </w:tc>
        <w:tc>
          <w:tcPr>
            <w:tcW w:w="0" w:type="auto"/>
          </w:tcPr>
          <w:p w14:paraId="2892886B" w14:textId="0872A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Downlink Transmission Model for NR-U UE Performance tests</w:t>
            </w:r>
          </w:p>
        </w:tc>
        <w:tc>
          <w:tcPr>
            <w:tcW w:w="0" w:type="auto"/>
          </w:tcPr>
          <w:p w14:paraId="1888435F" w14:textId="312C4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8D4677" w14:textId="0A8438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D50A7D" w14:textId="0D7B0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R4-2110719</w:t>
            </w:r>
          </w:p>
        </w:tc>
        <w:tc>
          <w:tcPr>
            <w:tcW w:w="0" w:type="auto"/>
          </w:tcPr>
          <w:p w14:paraId="24002D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38411C" w14:textId="77777777" w:rsidTr="003F2FDA">
        <w:tc>
          <w:tcPr>
            <w:tcW w:w="0" w:type="auto"/>
          </w:tcPr>
          <w:p w14:paraId="2A41A6D2" w14:textId="43267B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R4-2108714</w:t>
            </w:r>
          </w:p>
        </w:tc>
        <w:tc>
          <w:tcPr>
            <w:tcW w:w="0" w:type="auto"/>
          </w:tcPr>
          <w:p w14:paraId="33A99F58" w14:textId="366C37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NR-U PDSCH demodulation requirement in Scenario A in TS38.101-4 (catB)</w:t>
            </w:r>
          </w:p>
        </w:tc>
        <w:tc>
          <w:tcPr>
            <w:tcW w:w="0" w:type="auto"/>
          </w:tcPr>
          <w:p w14:paraId="0D52B505" w14:textId="709E8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F74BEF" w14:textId="0D6FBE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28DA1F" w14:textId="12FB0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R4-2109590</w:t>
            </w:r>
          </w:p>
        </w:tc>
        <w:tc>
          <w:tcPr>
            <w:tcW w:w="0" w:type="auto"/>
          </w:tcPr>
          <w:p w14:paraId="74447B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BE99E2" w14:textId="77777777" w:rsidTr="003F2FDA">
        <w:tc>
          <w:tcPr>
            <w:tcW w:w="0" w:type="auto"/>
          </w:tcPr>
          <w:p w14:paraId="48C073AA" w14:textId="492238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R4-2108715</w:t>
            </w:r>
          </w:p>
        </w:tc>
        <w:tc>
          <w:tcPr>
            <w:tcW w:w="0" w:type="auto"/>
          </w:tcPr>
          <w:p w14:paraId="1A220E76" w14:textId="40CF6F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fixed reference channel of NR-U PDSCH in TS 38.101-4</w:t>
            </w:r>
          </w:p>
        </w:tc>
        <w:tc>
          <w:tcPr>
            <w:tcW w:w="0" w:type="auto"/>
          </w:tcPr>
          <w:p w14:paraId="27918635" w14:textId="70E8E5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D661B8" w14:textId="31B8EB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6F87BD" w14:textId="1E4036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R4-2110501</w:t>
            </w:r>
          </w:p>
        </w:tc>
        <w:tc>
          <w:tcPr>
            <w:tcW w:w="0" w:type="auto"/>
          </w:tcPr>
          <w:p w14:paraId="74B74A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57EF82" w14:textId="77777777" w:rsidTr="003F2FDA">
        <w:tc>
          <w:tcPr>
            <w:tcW w:w="0" w:type="auto"/>
          </w:tcPr>
          <w:p w14:paraId="3B6C50D4" w14:textId="768C0F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R4-2108716</w:t>
            </w:r>
          </w:p>
        </w:tc>
        <w:tc>
          <w:tcPr>
            <w:tcW w:w="0" w:type="auto"/>
          </w:tcPr>
          <w:p w14:paraId="4565B0A7" w14:textId="763550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PDSCH requirements for standalone NR-U</w:t>
            </w:r>
          </w:p>
        </w:tc>
        <w:tc>
          <w:tcPr>
            <w:tcW w:w="0" w:type="auto"/>
          </w:tcPr>
          <w:p w14:paraId="6936D620" w14:textId="765F0F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7C17332" w14:textId="37DAE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6D42BE" w14:textId="642D1B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R4-2110938</w:t>
            </w:r>
          </w:p>
        </w:tc>
        <w:tc>
          <w:tcPr>
            <w:tcW w:w="0" w:type="auto"/>
          </w:tcPr>
          <w:p w14:paraId="21A65D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5851CD" w14:textId="77777777" w:rsidTr="003F2FDA">
        <w:tc>
          <w:tcPr>
            <w:tcW w:w="0" w:type="auto"/>
          </w:tcPr>
          <w:p w14:paraId="15D610D5" w14:textId="0E46F3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R4-2108717</w:t>
            </w:r>
          </w:p>
        </w:tc>
        <w:tc>
          <w:tcPr>
            <w:tcW w:w="0" w:type="auto"/>
          </w:tcPr>
          <w:p w14:paraId="50508209" w14:textId="52EBD5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</w:t>
            </w:r>
          </w:p>
        </w:tc>
        <w:tc>
          <w:tcPr>
            <w:tcW w:w="0" w:type="auto"/>
          </w:tcPr>
          <w:p w14:paraId="3B997820" w14:textId="3C59F7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A229D6" w14:textId="627B62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2BB1CA" w14:textId="3277CC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R4-2109355</w:t>
            </w:r>
          </w:p>
        </w:tc>
        <w:tc>
          <w:tcPr>
            <w:tcW w:w="0" w:type="auto"/>
          </w:tcPr>
          <w:p w14:paraId="00504A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C9C389" w14:textId="77777777" w:rsidTr="003F2FDA">
        <w:tc>
          <w:tcPr>
            <w:tcW w:w="0" w:type="auto"/>
          </w:tcPr>
          <w:p w14:paraId="6CA875B1" w14:textId="395F3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R4-2108718</w:t>
            </w:r>
          </w:p>
        </w:tc>
        <w:tc>
          <w:tcPr>
            <w:tcW w:w="0" w:type="auto"/>
          </w:tcPr>
          <w:p w14:paraId="15B8039C" w14:textId="150B8A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4F6F3856" w14:textId="76C72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D10BB6" w14:textId="51D736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BB4878" w14:textId="48584A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R4-2110503</w:t>
            </w:r>
          </w:p>
        </w:tc>
        <w:tc>
          <w:tcPr>
            <w:tcW w:w="0" w:type="auto"/>
          </w:tcPr>
          <w:p w14:paraId="59D7E71A" w14:textId="7E1DED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R4-2108076 </w:t>
            </w:r>
          </w:p>
        </w:tc>
      </w:tr>
      <w:tr w:rsidR="003F2FDA" w14:paraId="7007AC85" w14:textId="77777777" w:rsidTr="003F2FDA">
        <w:tc>
          <w:tcPr>
            <w:tcW w:w="0" w:type="auto"/>
          </w:tcPr>
          <w:p w14:paraId="6A4A56A6" w14:textId="71725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R4-2108719</w:t>
            </w:r>
          </w:p>
        </w:tc>
        <w:tc>
          <w:tcPr>
            <w:tcW w:w="0" w:type="auto"/>
          </w:tcPr>
          <w:p w14:paraId="40EAFD8A" w14:textId="4BB29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120D6BCE" w14:textId="1D308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7ED7B0E" w14:textId="6AA14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968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C5A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4DB432" w14:textId="77777777" w:rsidTr="003F2FDA">
        <w:tc>
          <w:tcPr>
            <w:tcW w:w="0" w:type="auto"/>
          </w:tcPr>
          <w:p w14:paraId="78FA61B6" w14:textId="5506A2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R4-2108720</w:t>
            </w:r>
          </w:p>
        </w:tc>
        <w:tc>
          <w:tcPr>
            <w:tcW w:w="0" w:type="auto"/>
          </w:tcPr>
          <w:p w14:paraId="38838232" w14:textId="7AA16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28269467" w14:textId="1E3EEB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B17FDE5" w14:textId="6ED96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7429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BE4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C1CED7" w14:textId="77777777" w:rsidTr="003F2FDA">
        <w:tc>
          <w:tcPr>
            <w:tcW w:w="0" w:type="auto"/>
          </w:tcPr>
          <w:p w14:paraId="56B6D583" w14:textId="0728E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R4-2108721</w:t>
            </w:r>
          </w:p>
        </w:tc>
        <w:tc>
          <w:tcPr>
            <w:tcW w:w="0" w:type="auto"/>
          </w:tcPr>
          <w:p w14:paraId="3F29DC6E" w14:textId="486534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 for NTN co-existence calibration results collection</w:t>
            </w:r>
          </w:p>
        </w:tc>
        <w:tc>
          <w:tcPr>
            <w:tcW w:w="0" w:type="auto"/>
          </w:tcPr>
          <w:p w14:paraId="43FA39A2" w14:textId="6D9935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181D53D" w14:textId="29AA46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E79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186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F9CED0" w14:textId="77777777" w:rsidTr="003F2FDA">
        <w:tc>
          <w:tcPr>
            <w:tcW w:w="0" w:type="auto"/>
          </w:tcPr>
          <w:p w14:paraId="34BBCA47" w14:textId="357FD5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R4-2108722</w:t>
            </w:r>
          </w:p>
        </w:tc>
        <w:tc>
          <w:tcPr>
            <w:tcW w:w="0" w:type="auto"/>
          </w:tcPr>
          <w:p w14:paraId="234BE16F" w14:textId="043C1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311423EC" w14:textId="10B13F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B2E697" w14:textId="7AEACD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452CD9" w14:textId="1CDE9D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46D65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30E021" w14:textId="77777777" w:rsidTr="003F2FDA">
        <w:tc>
          <w:tcPr>
            <w:tcW w:w="0" w:type="auto"/>
          </w:tcPr>
          <w:p w14:paraId="752E7CE9" w14:textId="581342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  <w:tc>
          <w:tcPr>
            <w:tcW w:w="0" w:type="auto"/>
          </w:tcPr>
          <w:p w14:paraId="137AF62D" w14:textId="75E38E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6F42D5D1" w14:textId="35F071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1198FA" w14:textId="643B1D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2697F2" w14:textId="4AEBD5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R4-2111113</w:t>
            </w:r>
          </w:p>
        </w:tc>
        <w:tc>
          <w:tcPr>
            <w:tcW w:w="0" w:type="auto"/>
          </w:tcPr>
          <w:p w14:paraId="6B9FF2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A21C08" w14:textId="77777777" w:rsidTr="003F2FDA">
        <w:tc>
          <w:tcPr>
            <w:tcW w:w="0" w:type="auto"/>
          </w:tcPr>
          <w:p w14:paraId="10BF14C7" w14:textId="3F1A2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  <w:tc>
          <w:tcPr>
            <w:tcW w:w="0" w:type="auto"/>
          </w:tcPr>
          <w:p w14:paraId="0D8CCB92" w14:textId="68599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6D6A5922" w14:textId="4F6CAF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EA56ED" w14:textId="1790BD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159963" w14:textId="26C010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07AA5C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BFDC31" w14:textId="77777777" w:rsidTr="003F2FDA">
        <w:tc>
          <w:tcPr>
            <w:tcW w:w="0" w:type="auto"/>
          </w:tcPr>
          <w:p w14:paraId="1673C7D9" w14:textId="6D6F2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R4-2108725</w:t>
            </w:r>
          </w:p>
        </w:tc>
        <w:tc>
          <w:tcPr>
            <w:tcW w:w="0" w:type="auto"/>
          </w:tcPr>
          <w:p w14:paraId="72C68507" w14:textId="5C0D2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UE EMC enhancement</w:t>
            </w:r>
          </w:p>
        </w:tc>
        <w:tc>
          <w:tcPr>
            <w:tcW w:w="0" w:type="auto"/>
          </w:tcPr>
          <w:p w14:paraId="44EA5C66" w14:textId="7E926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DE77C75" w14:textId="51776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49E98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40E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91F7EB" w14:textId="77777777" w:rsidTr="003F2FDA">
        <w:tc>
          <w:tcPr>
            <w:tcW w:w="0" w:type="auto"/>
          </w:tcPr>
          <w:p w14:paraId="45C4407A" w14:textId="23E0C0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R4-2108726</w:t>
            </w:r>
          </w:p>
        </w:tc>
        <w:tc>
          <w:tcPr>
            <w:tcW w:w="0" w:type="auto"/>
          </w:tcPr>
          <w:p w14:paraId="14EA62E9" w14:textId="00355A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BS/UE EMC enhancements</w:t>
            </w:r>
          </w:p>
        </w:tc>
        <w:tc>
          <w:tcPr>
            <w:tcW w:w="0" w:type="auto"/>
          </w:tcPr>
          <w:p w14:paraId="7EE14F45" w14:textId="19D3BE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Xiaomi</w:t>
            </w:r>
          </w:p>
        </w:tc>
        <w:tc>
          <w:tcPr>
            <w:tcW w:w="0" w:type="auto"/>
          </w:tcPr>
          <w:p w14:paraId="24AB06F9" w14:textId="6B52A7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03750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83A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587E8" w14:textId="77777777" w:rsidTr="003F2FDA">
        <w:tc>
          <w:tcPr>
            <w:tcW w:w="0" w:type="auto"/>
          </w:tcPr>
          <w:p w14:paraId="04247A56" w14:textId="43CBB5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R4-2108727</w:t>
            </w:r>
          </w:p>
        </w:tc>
        <w:tc>
          <w:tcPr>
            <w:tcW w:w="0" w:type="auto"/>
          </w:tcPr>
          <w:p w14:paraId="0675F9CE" w14:textId="7906C6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Dual Connectivity of 1LTE band (1DL/1UL) and 1NR band (1DL/1UL) with FR1</w:t>
            </w:r>
          </w:p>
        </w:tc>
        <w:tc>
          <w:tcPr>
            <w:tcW w:w="0" w:type="auto"/>
          </w:tcPr>
          <w:p w14:paraId="76FD0F07" w14:textId="13EEB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5366C69" w14:textId="47E963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E9F5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C04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FA3297" w14:textId="77777777" w:rsidTr="003F2FDA">
        <w:tc>
          <w:tcPr>
            <w:tcW w:w="0" w:type="auto"/>
          </w:tcPr>
          <w:p w14:paraId="1B76CBEA" w14:textId="4A73C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R4-2108728</w:t>
            </w:r>
          </w:p>
        </w:tc>
        <w:tc>
          <w:tcPr>
            <w:tcW w:w="0" w:type="auto"/>
          </w:tcPr>
          <w:p w14:paraId="377993AB" w14:textId="55B521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NR inter-band CA DC configuration for 2DL with up to 2 bands UL</w:t>
            </w:r>
          </w:p>
        </w:tc>
        <w:tc>
          <w:tcPr>
            <w:tcW w:w="0" w:type="auto"/>
          </w:tcPr>
          <w:p w14:paraId="4E22E1C9" w14:textId="20E4F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B3CAD9E" w14:textId="0B4DAE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DD58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A542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D8D971" w14:textId="77777777" w:rsidTr="003F2FDA">
        <w:tc>
          <w:tcPr>
            <w:tcW w:w="0" w:type="auto"/>
          </w:tcPr>
          <w:p w14:paraId="781AD623" w14:textId="001A8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R4-2108729</w:t>
            </w:r>
          </w:p>
        </w:tc>
        <w:tc>
          <w:tcPr>
            <w:tcW w:w="0" w:type="auto"/>
          </w:tcPr>
          <w:p w14:paraId="389603BD" w14:textId="151468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an OTA Testing Method for 5G FR1</w:t>
            </w:r>
          </w:p>
        </w:tc>
        <w:tc>
          <w:tcPr>
            <w:tcW w:w="0" w:type="auto"/>
          </w:tcPr>
          <w:p w14:paraId="6E1A296C" w14:textId="4B0A8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7CB4042D" w14:textId="6D4AA7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111A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546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E60A94" w14:textId="77777777" w:rsidTr="003F2FDA">
        <w:tc>
          <w:tcPr>
            <w:tcW w:w="0" w:type="auto"/>
          </w:tcPr>
          <w:p w14:paraId="7A67B186" w14:textId="2430B4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R4-2108730</w:t>
            </w:r>
          </w:p>
        </w:tc>
        <w:tc>
          <w:tcPr>
            <w:tcW w:w="0" w:type="auto"/>
          </w:tcPr>
          <w:p w14:paraId="771253A5" w14:textId="7B7F9E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1FC56C" w14:textId="69F4E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EE58A09" w14:textId="72B720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6ED78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B08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BDF3F6" w14:textId="77777777" w:rsidTr="003F2FDA">
        <w:tc>
          <w:tcPr>
            <w:tcW w:w="0" w:type="auto"/>
          </w:tcPr>
          <w:p w14:paraId="079A4543" w14:textId="6B44F8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R4-2108731</w:t>
            </w:r>
          </w:p>
        </w:tc>
        <w:tc>
          <w:tcPr>
            <w:tcW w:w="0" w:type="auto"/>
          </w:tcPr>
          <w:p w14:paraId="445FD5B6" w14:textId="50073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966DB4" w14:textId="3F2413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4FB49EA" w14:textId="660E9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4F60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2FA4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FB4095" w14:textId="77777777" w:rsidTr="003F2FDA">
        <w:tc>
          <w:tcPr>
            <w:tcW w:w="0" w:type="auto"/>
          </w:tcPr>
          <w:p w14:paraId="07FF1C05" w14:textId="6EE95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R4-2108732</w:t>
            </w:r>
          </w:p>
        </w:tc>
        <w:tc>
          <w:tcPr>
            <w:tcW w:w="0" w:type="auto"/>
          </w:tcPr>
          <w:p w14:paraId="60E2B3E5" w14:textId="095275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1C4E5A" w14:textId="3B76E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CF6BDB1" w14:textId="5C568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0D817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6E2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FB91C5" w14:textId="77777777" w:rsidTr="003F2FDA">
        <w:tc>
          <w:tcPr>
            <w:tcW w:w="0" w:type="auto"/>
          </w:tcPr>
          <w:p w14:paraId="1C117DFF" w14:textId="501434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R4-2108733</w:t>
            </w:r>
          </w:p>
        </w:tc>
        <w:tc>
          <w:tcPr>
            <w:tcW w:w="0" w:type="auto"/>
          </w:tcPr>
          <w:p w14:paraId="661B719B" w14:textId="323FDD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E23C92" w14:textId="5720D9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33A9125" w14:textId="22403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8DF05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A3B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C5BE6E" w14:textId="77777777" w:rsidTr="003F2FDA">
        <w:tc>
          <w:tcPr>
            <w:tcW w:w="0" w:type="auto"/>
          </w:tcPr>
          <w:p w14:paraId="49E631D1" w14:textId="32277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  <w:tc>
          <w:tcPr>
            <w:tcW w:w="0" w:type="auto"/>
          </w:tcPr>
          <w:p w14:paraId="1F11EF2D" w14:textId="30579B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0E11596F" w14:textId="2BF191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A0A0C2" w14:textId="6D655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41D7A" w14:textId="64242E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432B93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0510A1" w14:textId="77777777" w:rsidTr="003F2FDA">
        <w:tc>
          <w:tcPr>
            <w:tcW w:w="0" w:type="auto"/>
          </w:tcPr>
          <w:p w14:paraId="3ADAADF3" w14:textId="3C5BD1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  <w:tc>
          <w:tcPr>
            <w:tcW w:w="0" w:type="auto"/>
          </w:tcPr>
          <w:p w14:paraId="72501A31" w14:textId="2981BD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0609BE9E" w14:textId="715D0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E26DC5" w14:textId="182A4C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99E527" w14:textId="29C95C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1DF8C0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BC9B36" w14:textId="77777777" w:rsidTr="003F2FDA">
        <w:tc>
          <w:tcPr>
            <w:tcW w:w="0" w:type="auto"/>
          </w:tcPr>
          <w:p w14:paraId="37DF91E1" w14:textId="519B28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  <w:tc>
          <w:tcPr>
            <w:tcW w:w="0" w:type="auto"/>
          </w:tcPr>
          <w:p w14:paraId="16EC38BC" w14:textId="487B22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7F494F85" w14:textId="36F73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7CAF9B" w14:textId="461936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69A4C0" w14:textId="5039F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5BE232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23C830" w14:textId="77777777" w:rsidTr="003F2FDA">
        <w:tc>
          <w:tcPr>
            <w:tcW w:w="0" w:type="auto"/>
          </w:tcPr>
          <w:p w14:paraId="4764B452" w14:textId="07C3C2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  <w:tc>
          <w:tcPr>
            <w:tcW w:w="0" w:type="auto"/>
          </w:tcPr>
          <w:p w14:paraId="7D66914A" w14:textId="7C0062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62E0CC7A" w14:textId="35D374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114341" w14:textId="0C32DC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4DF3C5" w14:textId="16465E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638DC0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0155FB" w14:textId="77777777" w:rsidTr="003F2FDA">
        <w:tc>
          <w:tcPr>
            <w:tcW w:w="0" w:type="auto"/>
          </w:tcPr>
          <w:p w14:paraId="00B1FEDE" w14:textId="744C5D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  <w:tc>
          <w:tcPr>
            <w:tcW w:w="0" w:type="auto"/>
          </w:tcPr>
          <w:p w14:paraId="478B4445" w14:textId="30AB86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44C6D8B1" w14:textId="3F504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73EA80" w14:textId="06276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F7EF11" w14:textId="2FF669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6A9B2C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16B23D" w14:textId="77777777" w:rsidTr="003F2FDA">
        <w:tc>
          <w:tcPr>
            <w:tcW w:w="0" w:type="auto"/>
          </w:tcPr>
          <w:p w14:paraId="6AC1DAED" w14:textId="2AC093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  <w:tc>
          <w:tcPr>
            <w:tcW w:w="0" w:type="auto"/>
          </w:tcPr>
          <w:p w14:paraId="29F8AD89" w14:textId="38EEDC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442628C7" w14:textId="3E965C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F72321" w14:textId="29679C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0B4B61" w14:textId="06F179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1657B0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FAD369" w14:textId="77777777" w:rsidTr="003F2FDA">
        <w:tc>
          <w:tcPr>
            <w:tcW w:w="0" w:type="auto"/>
          </w:tcPr>
          <w:p w14:paraId="7E02D4FA" w14:textId="178D1D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  <w:tc>
          <w:tcPr>
            <w:tcW w:w="0" w:type="auto"/>
          </w:tcPr>
          <w:p w14:paraId="4DB172A1" w14:textId="1BAF37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2B87756A" w14:textId="2BF756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B01EB4" w14:textId="4AC867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96A5E6" w14:textId="052A4E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07673F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A34DDC" w14:textId="77777777" w:rsidTr="003F2FDA">
        <w:tc>
          <w:tcPr>
            <w:tcW w:w="0" w:type="auto"/>
          </w:tcPr>
          <w:p w14:paraId="25739D34" w14:textId="51EEE4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  <w:tc>
          <w:tcPr>
            <w:tcW w:w="0" w:type="auto"/>
          </w:tcPr>
          <w:p w14:paraId="5F62A855" w14:textId="54C24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66E0B9EA" w14:textId="3B1F01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493B92" w14:textId="2F844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7F29A7" w14:textId="01DDB3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736DC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66346C" w14:textId="77777777" w:rsidTr="003F2FDA">
        <w:tc>
          <w:tcPr>
            <w:tcW w:w="0" w:type="auto"/>
          </w:tcPr>
          <w:p w14:paraId="0D91F5F6" w14:textId="11F5F6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  <w:tc>
          <w:tcPr>
            <w:tcW w:w="0" w:type="auto"/>
          </w:tcPr>
          <w:p w14:paraId="33958A47" w14:textId="240792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0AE68A35" w14:textId="519B1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50C083" w14:textId="454F1F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F63057" w14:textId="076A0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34A94F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1D8AF1" w14:textId="77777777" w:rsidTr="003F2FDA">
        <w:tc>
          <w:tcPr>
            <w:tcW w:w="0" w:type="auto"/>
          </w:tcPr>
          <w:p w14:paraId="2EA98A07" w14:textId="7967FE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  <w:tc>
          <w:tcPr>
            <w:tcW w:w="0" w:type="auto"/>
          </w:tcPr>
          <w:p w14:paraId="3920EB63" w14:textId="258C92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3EF2FB53" w14:textId="1CCCC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A06823" w14:textId="75FB9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C7B70B" w14:textId="4EE2DE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76C600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5450AC" w14:textId="77777777" w:rsidTr="003F2FDA">
        <w:tc>
          <w:tcPr>
            <w:tcW w:w="0" w:type="auto"/>
          </w:tcPr>
          <w:p w14:paraId="7B1C646C" w14:textId="22A79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R4-2108744</w:t>
            </w:r>
          </w:p>
        </w:tc>
        <w:tc>
          <w:tcPr>
            <w:tcW w:w="0" w:type="auto"/>
          </w:tcPr>
          <w:p w14:paraId="0B456BFD" w14:textId="11672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014C79FE" w14:textId="3D85B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6DF0B7C6" w14:textId="4DD14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C71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806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844ED6" w14:textId="77777777" w:rsidTr="003F2FDA">
        <w:tc>
          <w:tcPr>
            <w:tcW w:w="0" w:type="auto"/>
          </w:tcPr>
          <w:p w14:paraId="276CAD4A" w14:textId="6CD130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R4-2108745</w:t>
            </w:r>
          </w:p>
        </w:tc>
        <w:tc>
          <w:tcPr>
            <w:tcW w:w="0" w:type="auto"/>
          </w:tcPr>
          <w:p w14:paraId="0F40BC76" w14:textId="302D21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418AC6C5" w14:textId="4E5A41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03F84D7C" w14:textId="778D9C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C140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D85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84C8B7" w14:textId="77777777" w:rsidTr="003F2FDA">
        <w:tc>
          <w:tcPr>
            <w:tcW w:w="0" w:type="auto"/>
          </w:tcPr>
          <w:p w14:paraId="451783DB" w14:textId="5014CF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R4-2108746</w:t>
            </w:r>
          </w:p>
        </w:tc>
        <w:tc>
          <w:tcPr>
            <w:tcW w:w="0" w:type="auto"/>
          </w:tcPr>
          <w:p w14:paraId="322A3E0C" w14:textId="497885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199B22C3" w14:textId="2FB84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6F91427E" w14:textId="4B54C0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B0C9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677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A2C83B" w14:textId="77777777" w:rsidTr="003F2FDA">
        <w:tc>
          <w:tcPr>
            <w:tcW w:w="0" w:type="auto"/>
          </w:tcPr>
          <w:p w14:paraId="633E8BC1" w14:textId="5BE82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R4-2108747</w:t>
            </w:r>
          </w:p>
        </w:tc>
        <w:tc>
          <w:tcPr>
            <w:tcW w:w="0" w:type="auto"/>
          </w:tcPr>
          <w:p w14:paraId="718464CB" w14:textId="75212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7F1BBF58" w14:textId="1536EE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6688A00F" w14:textId="777813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13A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D9B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317C77" w14:textId="77777777" w:rsidTr="003F2FDA">
        <w:tc>
          <w:tcPr>
            <w:tcW w:w="0" w:type="auto"/>
          </w:tcPr>
          <w:p w14:paraId="478FE6B0" w14:textId="4D80D0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R4-2108748</w:t>
            </w:r>
          </w:p>
        </w:tc>
        <w:tc>
          <w:tcPr>
            <w:tcW w:w="0" w:type="auto"/>
          </w:tcPr>
          <w:p w14:paraId="7691C6F3" w14:textId="61C5CE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518A5063" w14:textId="7C8F3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423AC666" w14:textId="1C55EC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DA08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6A1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0D1012" w14:textId="77777777" w:rsidTr="003F2FDA">
        <w:tc>
          <w:tcPr>
            <w:tcW w:w="0" w:type="auto"/>
          </w:tcPr>
          <w:p w14:paraId="45A8D8F7" w14:textId="5A2E61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R4-2108749</w:t>
            </w:r>
          </w:p>
        </w:tc>
        <w:tc>
          <w:tcPr>
            <w:tcW w:w="0" w:type="auto"/>
          </w:tcPr>
          <w:p w14:paraId="7998490E" w14:textId="404CFE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6237894E" w14:textId="64DB57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079B72D8" w14:textId="4DAF3E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9185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9D4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B5ECC0" w14:textId="77777777" w:rsidTr="003F2FDA">
        <w:tc>
          <w:tcPr>
            <w:tcW w:w="0" w:type="auto"/>
          </w:tcPr>
          <w:p w14:paraId="0A61AFE0" w14:textId="414865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  <w:tc>
          <w:tcPr>
            <w:tcW w:w="0" w:type="auto"/>
          </w:tcPr>
          <w:p w14:paraId="60A4EBEE" w14:textId="117B2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31FBF536" w14:textId="3DE106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9FAD3BD" w14:textId="7CBD39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99B934" w14:textId="0254EE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2262B4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A79D9B" w14:textId="77777777" w:rsidTr="003F2FDA">
        <w:tc>
          <w:tcPr>
            <w:tcW w:w="0" w:type="auto"/>
          </w:tcPr>
          <w:p w14:paraId="1E683165" w14:textId="7B55F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  <w:tc>
          <w:tcPr>
            <w:tcW w:w="0" w:type="auto"/>
          </w:tcPr>
          <w:p w14:paraId="1E3BC4E3" w14:textId="2CE083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75FD0018" w14:textId="3C2448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5F98B70" w14:textId="56F606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66FEC2" w14:textId="377601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774845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4F4517" w14:textId="77777777" w:rsidTr="003F2FDA">
        <w:tc>
          <w:tcPr>
            <w:tcW w:w="0" w:type="auto"/>
          </w:tcPr>
          <w:p w14:paraId="34FCAAC3" w14:textId="4D1A2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  <w:tc>
          <w:tcPr>
            <w:tcW w:w="0" w:type="auto"/>
          </w:tcPr>
          <w:p w14:paraId="5C2FD248" w14:textId="7F88B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31A2ED06" w14:textId="3A739C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26BC2FD" w14:textId="0040EE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244C83" w14:textId="560A6F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0A9806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F9F318" w14:textId="77777777" w:rsidTr="003F2FDA">
        <w:tc>
          <w:tcPr>
            <w:tcW w:w="0" w:type="auto"/>
          </w:tcPr>
          <w:p w14:paraId="67BFCD62" w14:textId="09EFBF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R4-2108753</w:t>
            </w:r>
          </w:p>
        </w:tc>
        <w:tc>
          <w:tcPr>
            <w:tcW w:w="0" w:type="auto"/>
          </w:tcPr>
          <w:p w14:paraId="44371147" w14:textId="4D8D3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Spatial Correlation Reference Targets for FR1 CDL-C UMa </w:t>
            </w:r>
          </w:p>
        </w:tc>
        <w:tc>
          <w:tcPr>
            <w:tcW w:w="0" w:type="auto"/>
          </w:tcPr>
          <w:p w14:paraId="0F9EA11F" w14:textId="3E0F4F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CMCC, Spirent</w:t>
            </w:r>
          </w:p>
        </w:tc>
        <w:tc>
          <w:tcPr>
            <w:tcW w:w="0" w:type="auto"/>
          </w:tcPr>
          <w:p w14:paraId="5397CAF2" w14:textId="6C6E10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5197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F57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8C3C2" w14:textId="77777777" w:rsidTr="003F2FDA">
        <w:tc>
          <w:tcPr>
            <w:tcW w:w="0" w:type="auto"/>
          </w:tcPr>
          <w:p w14:paraId="61FF1EC1" w14:textId="5A9ABA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  <w:tc>
          <w:tcPr>
            <w:tcW w:w="0" w:type="auto"/>
          </w:tcPr>
          <w:p w14:paraId="134BBF49" w14:textId="7D01DA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5BF61FF2" w14:textId="4B2B6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0C346B3F" w14:textId="5A2A3D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030BAE" w14:textId="218801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59E3EA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6B2D1E" w14:textId="77777777" w:rsidTr="003F2FDA">
        <w:tc>
          <w:tcPr>
            <w:tcW w:w="0" w:type="auto"/>
          </w:tcPr>
          <w:p w14:paraId="04705244" w14:textId="59AEC5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R4-2108755</w:t>
            </w:r>
          </w:p>
        </w:tc>
        <w:tc>
          <w:tcPr>
            <w:tcW w:w="0" w:type="auto"/>
          </w:tcPr>
          <w:p w14:paraId="6410B346" w14:textId="20DC4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on NR 47GHz band</w:t>
            </w:r>
          </w:p>
        </w:tc>
        <w:tc>
          <w:tcPr>
            <w:tcW w:w="0" w:type="auto"/>
          </w:tcPr>
          <w:p w14:paraId="6FBA6396" w14:textId="3ED9B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8B658E" w14:textId="41327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C3E0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319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976B8E" w14:textId="77777777" w:rsidTr="003F2FDA">
        <w:tc>
          <w:tcPr>
            <w:tcW w:w="0" w:type="auto"/>
          </w:tcPr>
          <w:p w14:paraId="2C082E74" w14:textId="5A061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  <w:tc>
          <w:tcPr>
            <w:tcW w:w="0" w:type="auto"/>
          </w:tcPr>
          <w:p w14:paraId="50EAEF6E" w14:textId="364D84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5FF04040" w14:textId="56E536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DDC9AB" w14:textId="325B5C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8E669C" w14:textId="75E7F9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1B033F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3329BE" w14:textId="77777777" w:rsidTr="003F2FDA">
        <w:tc>
          <w:tcPr>
            <w:tcW w:w="0" w:type="auto"/>
          </w:tcPr>
          <w:p w14:paraId="16E4D0F3" w14:textId="48D551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R4-2108757</w:t>
            </w:r>
          </w:p>
        </w:tc>
        <w:tc>
          <w:tcPr>
            <w:tcW w:w="0" w:type="auto"/>
          </w:tcPr>
          <w:p w14:paraId="6330AE80" w14:textId="3AA9BE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activation in NR-U</w:t>
            </w:r>
          </w:p>
        </w:tc>
        <w:tc>
          <w:tcPr>
            <w:tcW w:w="0" w:type="auto"/>
          </w:tcPr>
          <w:p w14:paraId="5DA3557E" w14:textId="1CFCDC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139950" w14:textId="2BAEC0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D8A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339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3ECF5F" w14:textId="77777777" w:rsidTr="003F2FDA">
        <w:tc>
          <w:tcPr>
            <w:tcW w:w="0" w:type="auto"/>
          </w:tcPr>
          <w:p w14:paraId="73559597" w14:textId="1AA636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R4-2108758</w:t>
            </w:r>
          </w:p>
        </w:tc>
        <w:tc>
          <w:tcPr>
            <w:tcW w:w="0" w:type="auto"/>
          </w:tcPr>
          <w:p w14:paraId="3558C26F" w14:textId="757BD4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in Timing in NR-U</w:t>
            </w:r>
          </w:p>
        </w:tc>
        <w:tc>
          <w:tcPr>
            <w:tcW w:w="0" w:type="auto"/>
          </w:tcPr>
          <w:p w14:paraId="2927EA7A" w14:textId="2A8E1C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B5B0F1A" w14:textId="28E51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5F4E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2FA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F5D5BA" w14:textId="77777777" w:rsidTr="003F2FDA">
        <w:tc>
          <w:tcPr>
            <w:tcW w:w="0" w:type="auto"/>
          </w:tcPr>
          <w:p w14:paraId="16825767" w14:textId="4B151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R4-2108759</w:t>
            </w:r>
          </w:p>
        </w:tc>
        <w:tc>
          <w:tcPr>
            <w:tcW w:w="0" w:type="auto"/>
          </w:tcPr>
          <w:p w14:paraId="215FC9F6" w14:textId="0401DB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terminology updates for measurements in NR-U</w:t>
            </w:r>
          </w:p>
        </w:tc>
        <w:tc>
          <w:tcPr>
            <w:tcW w:w="0" w:type="auto"/>
          </w:tcPr>
          <w:p w14:paraId="72D3970A" w14:textId="56507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564F12" w14:textId="679A1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2449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2AB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633EE5" w14:textId="77777777" w:rsidTr="003F2FDA">
        <w:tc>
          <w:tcPr>
            <w:tcW w:w="0" w:type="auto"/>
          </w:tcPr>
          <w:p w14:paraId="7B53442D" w14:textId="75709F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R4-2108760</w:t>
            </w:r>
          </w:p>
        </w:tc>
        <w:tc>
          <w:tcPr>
            <w:tcW w:w="0" w:type="auto"/>
          </w:tcPr>
          <w:p w14:paraId="446B7ADE" w14:textId="7C9270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CCA models and applicability rules in test cases for NR-U</w:t>
            </w:r>
          </w:p>
        </w:tc>
        <w:tc>
          <w:tcPr>
            <w:tcW w:w="0" w:type="auto"/>
          </w:tcPr>
          <w:p w14:paraId="6A556EB0" w14:textId="18F72E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A84402F" w14:textId="5DC17F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9F3A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991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C679DC" w14:textId="77777777" w:rsidTr="003F2FDA">
        <w:tc>
          <w:tcPr>
            <w:tcW w:w="0" w:type="auto"/>
          </w:tcPr>
          <w:p w14:paraId="104C862A" w14:textId="5C3DD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62C3C41C" w14:textId="4B661C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0B47519F" w14:textId="276D17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13065F" w14:textId="1F2E80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E83A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A7350" w14:textId="561011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</w:tr>
      <w:tr w:rsidR="003F2FDA" w14:paraId="642B459A" w14:textId="77777777" w:rsidTr="003F2FDA">
        <w:tc>
          <w:tcPr>
            <w:tcW w:w="0" w:type="auto"/>
          </w:tcPr>
          <w:p w14:paraId="148A506F" w14:textId="6B1A09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R4-2108762</w:t>
            </w:r>
          </w:p>
        </w:tc>
        <w:tc>
          <w:tcPr>
            <w:tcW w:w="0" w:type="auto"/>
          </w:tcPr>
          <w:p w14:paraId="193C65F4" w14:textId="60EE24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 (Cat A)</w:t>
            </w:r>
          </w:p>
        </w:tc>
        <w:tc>
          <w:tcPr>
            <w:tcW w:w="0" w:type="auto"/>
          </w:tcPr>
          <w:p w14:paraId="3D1FFAE3" w14:textId="2AEA8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E8A79E" w14:textId="035A1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7301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A94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779FBF" w14:textId="77777777" w:rsidTr="003F2FDA">
        <w:tc>
          <w:tcPr>
            <w:tcW w:w="0" w:type="auto"/>
          </w:tcPr>
          <w:p w14:paraId="2B1972C2" w14:textId="22384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R4-2108763</w:t>
            </w:r>
          </w:p>
        </w:tc>
        <w:tc>
          <w:tcPr>
            <w:tcW w:w="0" w:type="auto"/>
          </w:tcPr>
          <w:p w14:paraId="0A54581E" w14:textId="647677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applicable timing for PL RS activated by MAC-CE</w:t>
            </w:r>
          </w:p>
        </w:tc>
        <w:tc>
          <w:tcPr>
            <w:tcW w:w="0" w:type="auto"/>
          </w:tcPr>
          <w:p w14:paraId="60C52FFE" w14:textId="2FC7F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CF0CDA" w14:textId="2462BD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CB8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D8E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3C6193" w14:textId="77777777" w:rsidTr="003F2FDA">
        <w:tc>
          <w:tcPr>
            <w:tcW w:w="0" w:type="auto"/>
          </w:tcPr>
          <w:p w14:paraId="611CA3F2" w14:textId="37782F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R4-2108764</w:t>
            </w:r>
          </w:p>
        </w:tc>
        <w:tc>
          <w:tcPr>
            <w:tcW w:w="0" w:type="auto"/>
          </w:tcPr>
          <w:p w14:paraId="22CA5CD9" w14:textId="18CDA3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RLM and RLF relaxation for UE power saving</w:t>
            </w:r>
          </w:p>
        </w:tc>
        <w:tc>
          <w:tcPr>
            <w:tcW w:w="0" w:type="auto"/>
          </w:tcPr>
          <w:p w14:paraId="4858B3D1" w14:textId="2416D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F7419B" w14:textId="1C0192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9C81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803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E93E55" w14:textId="77777777" w:rsidTr="003F2FDA">
        <w:tc>
          <w:tcPr>
            <w:tcW w:w="0" w:type="auto"/>
          </w:tcPr>
          <w:p w14:paraId="31E01607" w14:textId="4F090E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R4-2108765</w:t>
            </w:r>
          </w:p>
        </w:tc>
        <w:tc>
          <w:tcPr>
            <w:tcW w:w="0" w:type="auto"/>
          </w:tcPr>
          <w:p w14:paraId="7CB9E6B4" w14:textId="297A89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02D47145" w14:textId="5CEEF0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0A0A82" w14:textId="5582B4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41D7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BC609" w14:textId="125219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R4-2108305</w:t>
            </w:r>
          </w:p>
        </w:tc>
      </w:tr>
      <w:tr w:rsidR="003F2FDA" w14:paraId="640CD8BA" w14:textId="77777777" w:rsidTr="003F2FDA">
        <w:tc>
          <w:tcPr>
            <w:tcW w:w="0" w:type="auto"/>
          </w:tcPr>
          <w:p w14:paraId="3FBBCB69" w14:textId="5BE331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R4-2108766</w:t>
            </w:r>
          </w:p>
        </w:tc>
        <w:tc>
          <w:tcPr>
            <w:tcW w:w="0" w:type="auto"/>
          </w:tcPr>
          <w:p w14:paraId="227743D4" w14:textId="35EE3A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configuration and samples for gNB measurement accuracy</w:t>
            </w:r>
          </w:p>
        </w:tc>
        <w:tc>
          <w:tcPr>
            <w:tcW w:w="0" w:type="auto"/>
          </w:tcPr>
          <w:p w14:paraId="5471D6D5" w14:textId="0F4E47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E4B99C6" w14:textId="490E8A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570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16C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C6D0D3" w14:textId="77777777" w:rsidTr="003F2FDA">
        <w:tc>
          <w:tcPr>
            <w:tcW w:w="0" w:type="auto"/>
          </w:tcPr>
          <w:p w14:paraId="414492E9" w14:textId="224630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R4-2108767</w:t>
            </w:r>
          </w:p>
        </w:tc>
        <w:tc>
          <w:tcPr>
            <w:tcW w:w="0" w:type="auto"/>
          </w:tcPr>
          <w:p w14:paraId="7EC4C3D7" w14:textId="79B416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mandatory gap patterns</w:t>
            </w:r>
          </w:p>
        </w:tc>
        <w:tc>
          <w:tcPr>
            <w:tcW w:w="0" w:type="auto"/>
          </w:tcPr>
          <w:p w14:paraId="5D9A0F15" w14:textId="0CE25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417BC1" w14:textId="624C4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35A7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D4F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9C71CD" w14:textId="77777777" w:rsidTr="003F2FDA">
        <w:tc>
          <w:tcPr>
            <w:tcW w:w="0" w:type="auto"/>
          </w:tcPr>
          <w:p w14:paraId="4E66723F" w14:textId="50C68D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R4-2108768</w:t>
            </w:r>
          </w:p>
        </w:tc>
        <w:tc>
          <w:tcPr>
            <w:tcW w:w="0" w:type="auto"/>
          </w:tcPr>
          <w:p w14:paraId="4B39BAB8" w14:textId="6C3FAF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handover with PSCell</w:t>
            </w:r>
          </w:p>
        </w:tc>
        <w:tc>
          <w:tcPr>
            <w:tcW w:w="0" w:type="auto"/>
          </w:tcPr>
          <w:p w14:paraId="00BD0AE6" w14:textId="6245B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57DC2A" w14:textId="284C29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A623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B09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834DEB" w14:textId="77777777" w:rsidTr="003F2FDA">
        <w:tc>
          <w:tcPr>
            <w:tcW w:w="0" w:type="auto"/>
          </w:tcPr>
          <w:p w14:paraId="0839A072" w14:textId="5D50F0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R4-2108769</w:t>
            </w:r>
          </w:p>
        </w:tc>
        <w:tc>
          <w:tcPr>
            <w:tcW w:w="0" w:type="auto"/>
          </w:tcPr>
          <w:p w14:paraId="25CCFD0C" w14:textId="05165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</w:t>
            </w:r>
          </w:p>
        </w:tc>
        <w:tc>
          <w:tcPr>
            <w:tcW w:w="0" w:type="auto"/>
          </w:tcPr>
          <w:p w14:paraId="441481B6" w14:textId="454B13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C1007A" w14:textId="6C3547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3C2E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D47B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2EC918" w14:textId="77777777" w:rsidTr="003F2FDA">
        <w:tc>
          <w:tcPr>
            <w:tcW w:w="0" w:type="auto"/>
          </w:tcPr>
          <w:p w14:paraId="596DEBA7" w14:textId="65E58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R4-2108770</w:t>
            </w:r>
          </w:p>
        </w:tc>
        <w:tc>
          <w:tcPr>
            <w:tcW w:w="0" w:type="auto"/>
          </w:tcPr>
          <w:p w14:paraId="68F653BC" w14:textId="3144E2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timing in NR-U</w:t>
            </w:r>
          </w:p>
        </w:tc>
        <w:tc>
          <w:tcPr>
            <w:tcW w:w="0" w:type="auto"/>
          </w:tcPr>
          <w:p w14:paraId="4CF74CFB" w14:textId="3AAAC2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51126C" w14:textId="43F82F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C9F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E9B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0D86B5" w14:textId="77777777" w:rsidTr="003F2FDA">
        <w:tc>
          <w:tcPr>
            <w:tcW w:w="0" w:type="auto"/>
          </w:tcPr>
          <w:p w14:paraId="7B27BED8" w14:textId="45F5C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R4-2108771</w:t>
            </w:r>
          </w:p>
        </w:tc>
        <w:tc>
          <w:tcPr>
            <w:tcW w:w="0" w:type="auto"/>
          </w:tcPr>
          <w:p w14:paraId="3ED15709" w14:textId="014454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Assumption for Inter-Cell DL Measurement</w:t>
            </w:r>
          </w:p>
        </w:tc>
        <w:tc>
          <w:tcPr>
            <w:tcW w:w="0" w:type="auto"/>
          </w:tcPr>
          <w:p w14:paraId="0004C3C6" w14:textId="3575B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D72BB1" w14:textId="7F289A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B3F7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BF4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93FBB8" w14:textId="77777777" w:rsidTr="003F2FDA">
        <w:tc>
          <w:tcPr>
            <w:tcW w:w="0" w:type="auto"/>
          </w:tcPr>
          <w:p w14:paraId="79AC1144" w14:textId="0B2C8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R4-2108772</w:t>
            </w:r>
          </w:p>
        </w:tc>
        <w:tc>
          <w:tcPr>
            <w:tcW w:w="0" w:type="auto"/>
          </w:tcPr>
          <w:p w14:paraId="591F6792" w14:textId="46639C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RRC IDLE cell re-selection tests in NR-U</w:t>
            </w:r>
          </w:p>
        </w:tc>
        <w:tc>
          <w:tcPr>
            <w:tcW w:w="0" w:type="auto"/>
          </w:tcPr>
          <w:p w14:paraId="24D52E46" w14:textId="76785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5CEBEE" w14:textId="02EAF8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3BB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4D7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760AAE" w14:textId="77777777" w:rsidTr="003F2FDA">
        <w:tc>
          <w:tcPr>
            <w:tcW w:w="0" w:type="auto"/>
          </w:tcPr>
          <w:p w14:paraId="5A5D6D6D" w14:textId="66849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R4-2108773</w:t>
            </w:r>
          </w:p>
        </w:tc>
        <w:tc>
          <w:tcPr>
            <w:tcW w:w="0" w:type="auto"/>
          </w:tcPr>
          <w:p w14:paraId="4D3BC3A4" w14:textId="06C6F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handover tests in NR-U</w:t>
            </w:r>
          </w:p>
        </w:tc>
        <w:tc>
          <w:tcPr>
            <w:tcW w:w="0" w:type="auto"/>
          </w:tcPr>
          <w:p w14:paraId="08CD4AA4" w14:textId="1978D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B523CF" w14:textId="4D2E94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2B98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22A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93D9BB" w14:textId="77777777" w:rsidTr="003F2FDA">
        <w:tc>
          <w:tcPr>
            <w:tcW w:w="0" w:type="auto"/>
          </w:tcPr>
          <w:p w14:paraId="6C149022" w14:textId="7214E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R4-2108774</w:t>
            </w:r>
          </w:p>
        </w:tc>
        <w:tc>
          <w:tcPr>
            <w:tcW w:w="0" w:type="auto"/>
          </w:tcPr>
          <w:p w14:paraId="6BEA4F3A" w14:textId="267DB0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random access tests in NR-U</w:t>
            </w:r>
          </w:p>
        </w:tc>
        <w:tc>
          <w:tcPr>
            <w:tcW w:w="0" w:type="auto"/>
          </w:tcPr>
          <w:p w14:paraId="16EE4D0C" w14:textId="3EDB6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0E8B44" w14:textId="02AAD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019B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B2C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3DD53E" w14:textId="77777777" w:rsidTr="003F2FDA">
        <w:tc>
          <w:tcPr>
            <w:tcW w:w="0" w:type="auto"/>
          </w:tcPr>
          <w:p w14:paraId="27744132" w14:textId="332A93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R4-2108775</w:t>
            </w:r>
          </w:p>
        </w:tc>
        <w:tc>
          <w:tcPr>
            <w:tcW w:w="0" w:type="auto"/>
          </w:tcPr>
          <w:p w14:paraId="31F5DCBA" w14:textId="0361BA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tests for BWP switch in NR-U</w:t>
            </w:r>
          </w:p>
        </w:tc>
        <w:tc>
          <w:tcPr>
            <w:tcW w:w="0" w:type="auto"/>
          </w:tcPr>
          <w:p w14:paraId="4021A2F0" w14:textId="5738DB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74A315" w14:textId="3B4BC4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14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427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E19BB5" w14:textId="77777777" w:rsidTr="003F2FDA">
        <w:tc>
          <w:tcPr>
            <w:tcW w:w="0" w:type="auto"/>
          </w:tcPr>
          <w:p w14:paraId="5B31F01F" w14:textId="551F5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R4-2108776</w:t>
            </w:r>
          </w:p>
        </w:tc>
        <w:tc>
          <w:tcPr>
            <w:tcW w:w="0" w:type="auto"/>
          </w:tcPr>
          <w:p w14:paraId="25D5C5E2" w14:textId="2D6453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beam management in NR-U</w:t>
            </w:r>
          </w:p>
        </w:tc>
        <w:tc>
          <w:tcPr>
            <w:tcW w:w="0" w:type="auto"/>
          </w:tcPr>
          <w:p w14:paraId="151522CE" w14:textId="7CD306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E4F90C" w14:textId="46ADEC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3334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B79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EE7B69" w14:textId="77777777" w:rsidTr="003F2FDA">
        <w:tc>
          <w:tcPr>
            <w:tcW w:w="0" w:type="auto"/>
          </w:tcPr>
          <w:p w14:paraId="182B4CFF" w14:textId="02012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R4-2108777</w:t>
            </w:r>
          </w:p>
        </w:tc>
        <w:tc>
          <w:tcPr>
            <w:tcW w:w="0" w:type="auto"/>
          </w:tcPr>
          <w:p w14:paraId="50358344" w14:textId="01E375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TCI state switch in NR-U</w:t>
            </w:r>
          </w:p>
        </w:tc>
        <w:tc>
          <w:tcPr>
            <w:tcW w:w="0" w:type="auto"/>
          </w:tcPr>
          <w:p w14:paraId="2FF99D1F" w14:textId="0E2778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0D8ACD" w14:textId="1B40C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29A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C7F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297FD8" w14:textId="77777777" w:rsidTr="003F2FDA">
        <w:tc>
          <w:tcPr>
            <w:tcW w:w="0" w:type="auto"/>
          </w:tcPr>
          <w:p w14:paraId="7043A027" w14:textId="3D1A66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R4-2108778</w:t>
            </w:r>
          </w:p>
        </w:tc>
        <w:tc>
          <w:tcPr>
            <w:tcW w:w="0" w:type="auto"/>
          </w:tcPr>
          <w:p w14:paraId="6D63E27D" w14:textId="38E2A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PRS-RSTD measurements</w:t>
            </w:r>
          </w:p>
        </w:tc>
        <w:tc>
          <w:tcPr>
            <w:tcW w:w="0" w:type="auto"/>
          </w:tcPr>
          <w:p w14:paraId="2BF4CC06" w14:textId="69B25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43CA55" w14:textId="78B9C4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B61C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D5F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01A04A" w14:textId="77777777" w:rsidTr="003F2FDA">
        <w:tc>
          <w:tcPr>
            <w:tcW w:w="0" w:type="auto"/>
          </w:tcPr>
          <w:p w14:paraId="11F8010E" w14:textId="776EF9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R4-2108779</w:t>
            </w:r>
          </w:p>
        </w:tc>
        <w:tc>
          <w:tcPr>
            <w:tcW w:w="0" w:type="auto"/>
          </w:tcPr>
          <w:p w14:paraId="724D42BC" w14:textId="777782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PRS-RSRP measurements</w:t>
            </w:r>
          </w:p>
        </w:tc>
        <w:tc>
          <w:tcPr>
            <w:tcW w:w="0" w:type="auto"/>
          </w:tcPr>
          <w:p w14:paraId="19061F89" w14:textId="3ECA84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F47A5A" w14:textId="7A4A99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068F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3AD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8E58E3" w14:textId="77777777" w:rsidTr="003F2FDA">
        <w:tc>
          <w:tcPr>
            <w:tcW w:w="0" w:type="auto"/>
          </w:tcPr>
          <w:p w14:paraId="72850E2D" w14:textId="24F4C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R4-2108780</w:t>
            </w:r>
          </w:p>
        </w:tc>
        <w:tc>
          <w:tcPr>
            <w:tcW w:w="0" w:type="auto"/>
          </w:tcPr>
          <w:p w14:paraId="757DD7D8" w14:textId="5E27B3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time difference measurement requirements</w:t>
            </w:r>
          </w:p>
        </w:tc>
        <w:tc>
          <w:tcPr>
            <w:tcW w:w="0" w:type="auto"/>
          </w:tcPr>
          <w:p w14:paraId="77CE7147" w14:textId="340B98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DC9BB7" w14:textId="3BDA4D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4E9D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E2F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372CC5" w14:textId="77777777" w:rsidTr="003F2FDA">
        <w:tc>
          <w:tcPr>
            <w:tcW w:w="0" w:type="auto"/>
          </w:tcPr>
          <w:p w14:paraId="6A4F1EEC" w14:textId="0EBD7D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R4-2108781</w:t>
            </w:r>
          </w:p>
        </w:tc>
        <w:tc>
          <w:tcPr>
            <w:tcW w:w="0" w:type="auto"/>
          </w:tcPr>
          <w:p w14:paraId="786244FC" w14:textId="16731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CSSF to positioning measurements</w:t>
            </w:r>
          </w:p>
        </w:tc>
        <w:tc>
          <w:tcPr>
            <w:tcW w:w="0" w:type="auto"/>
          </w:tcPr>
          <w:p w14:paraId="6CFD5E0C" w14:textId="5914D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0DDEC8" w14:textId="0ED9EF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872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1F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C4C2A8" w14:textId="77777777" w:rsidTr="003F2FDA">
        <w:tc>
          <w:tcPr>
            <w:tcW w:w="0" w:type="auto"/>
          </w:tcPr>
          <w:p w14:paraId="04E0A7C1" w14:textId="6D6C8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R4-2108782</w:t>
            </w:r>
          </w:p>
        </w:tc>
        <w:tc>
          <w:tcPr>
            <w:tcW w:w="0" w:type="auto"/>
          </w:tcPr>
          <w:p w14:paraId="39905CF2" w14:textId="778D11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Accuracy Requirements for UE Rx-Tx time difference</w:t>
            </w:r>
          </w:p>
        </w:tc>
        <w:tc>
          <w:tcPr>
            <w:tcW w:w="0" w:type="auto"/>
          </w:tcPr>
          <w:p w14:paraId="724A94D7" w14:textId="79EC87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3CEFA5" w14:textId="022079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C26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7D2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008334" w14:textId="77777777" w:rsidTr="003F2FDA">
        <w:tc>
          <w:tcPr>
            <w:tcW w:w="0" w:type="auto"/>
          </w:tcPr>
          <w:p w14:paraId="02C27248" w14:textId="3FB64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R4-2108783</w:t>
            </w:r>
          </w:p>
        </w:tc>
        <w:tc>
          <w:tcPr>
            <w:tcW w:w="0" w:type="auto"/>
          </w:tcPr>
          <w:p w14:paraId="78A6E874" w14:textId="4EDBD2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principles for test cases</w:t>
            </w:r>
          </w:p>
        </w:tc>
        <w:tc>
          <w:tcPr>
            <w:tcW w:w="0" w:type="auto"/>
          </w:tcPr>
          <w:p w14:paraId="3630A21B" w14:textId="62299E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C7A8E0" w14:textId="71BC0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A63C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3D5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5A9E06" w14:textId="77777777" w:rsidTr="003F2FDA">
        <w:tc>
          <w:tcPr>
            <w:tcW w:w="0" w:type="auto"/>
          </w:tcPr>
          <w:p w14:paraId="69FFB560" w14:textId="116D33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R4-2108784</w:t>
            </w:r>
          </w:p>
        </w:tc>
        <w:tc>
          <w:tcPr>
            <w:tcW w:w="0" w:type="auto"/>
          </w:tcPr>
          <w:p w14:paraId="11DE02BD" w14:textId="255DC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Measurement Accuracy Requirements for RSTD</w:t>
            </w:r>
          </w:p>
        </w:tc>
        <w:tc>
          <w:tcPr>
            <w:tcW w:w="0" w:type="auto"/>
          </w:tcPr>
          <w:p w14:paraId="0D1BBE7E" w14:textId="19D68C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67933A" w14:textId="56CA4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8825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D6F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1B3290" w14:textId="77777777" w:rsidTr="003F2FDA">
        <w:tc>
          <w:tcPr>
            <w:tcW w:w="0" w:type="auto"/>
          </w:tcPr>
          <w:p w14:paraId="53913724" w14:textId="1C6FA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R4-2108785</w:t>
            </w:r>
          </w:p>
        </w:tc>
        <w:tc>
          <w:tcPr>
            <w:tcW w:w="0" w:type="auto"/>
          </w:tcPr>
          <w:p w14:paraId="04FD4E00" w14:textId="02C4E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3GPP’s activities related to WRC-19 Resolutions</w:t>
            </w:r>
          </w:p>
        </w:tc>
        <w:tc>
          <w:tcPr>
            <w:tcW w:w="0" w:type="auto"/>
          </w:tcPr>
          <w:p w14:paraId="04A61B63" w14:textId="566A5B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WP7C</w:t>
            </w:r>
          </w:p>
        </w:tc>
        <w:tc>
          <w:tcPr>
            <w:tcW w:w="0" w:type="auto"/>
          </w:tcPr>
          <w:p w14:paraId="73756015" w14:textId="493B0B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F3EB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F9B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BF4CC2" w14:textId="77777777" w:rsidTr="003F2FDA">
        <w:tc>
          <w:tcPr>
            <w:tcW w:w="0" w:type="auto"/>
          </w:tcPr>
          <w:p w14:paraId="253577AC" w14:textId="2CF060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R4-2108786</w:t>
            </w:r>
          </w:p>
        </w:tc>
        <w:tc>
          <w:tcPr>
            <w:tcW w:w="0" w:type="auto"/>
          </w:tcPr>
          <w:p w14:paraId="0F3CC5AC" w14:textId="1CBCA1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system simulations and results for 60GHz</w:t>
            </w:r>
          </w:p>
        </w:tc>
        <w:tc>
          <w:tcPr>
            <w:tcW w:w="0" w:type="auto"/>
          </w:tcPr>
          <w:p w14:paraId="29781633" w14:textId="0B87FB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EF87DA3" w14:textId="7ABCC2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F8D1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8EA0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2E7C77" w14:textId="77777777" w:rsidTr="003F2FDA">
        <w:tc>
          <w:tcPr>
            <w:tcW w:w="0" w:type="auto"/>
          </w:tcPr>
          <w:p w14:paraId="7E0D289D" w14:textId="2369C0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59DC0EA3" w14:textId="2B14E9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6A2A69F0" w14:textId="5C4A27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2F1D83" w14:textId="23E1C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8C180F" w14:textId="26EA36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83DFD4" w14:textId="023739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</w:tr>
      <w:tr w:rsidR="003F2FDA" w14:paraId="09395AB1" w14:textId="77777777" w:rsidTr="003F2FDA">
        <w:tc>
          <w:tcPr>
            <w:tcW w:w="0" w:type="auto"/>
          </w:tcPr>
          <w:p w14:paraId="261295EA" w14:textId="7858E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R4-2108788</w:t>
            </w:r>
          </w:p>
        </w:tc>
        <w:tc>
          <w:tcPr>
            <w:tcW w:w="0" w:type="auto"/>
          </w:tcPr>
          <w:p w14:paraId="320E0268" w14:textId="068800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5E7F25CC" w14:textId="2A973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ED9F107" w14:textId="05ED1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0085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649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A7D346" w14:textId="77777777" w:rsidTr="003F2FDA">
        <w:tc>
          <w:tcPr>
            <w:tcW w:w="0" w:type="auto"/>
          </w:tcPr>
          <w:p w14:paraId="608E13EE" w14:textId="176113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R4-2108789</w:t>
            </w:r>
          </w:p>
        </w:tc>
        <w:tc>
          <w:tcPr>
            <w:tcW w:w="0" w:type="auto"/>
          </w:tcPr>
          <w:p w14:paraId="459F8A8C" w14:textId="02296A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1492E4B8" w14:textId="09ED89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5D21BC" w14:textId="78C28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E420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5B4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04F13C" w14:textId="77777777" w:rsidTr="003F2FDA">
        <w:tc>
          <w:tcPr>
            <w:tcW w:w="0" w:type="auto"/>
          </w:tcPr>
          <w:p w14:paraId="2174D625" w14:textId="2EA779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R4-2108790</w:t>
            </w:r>
          </w:p>
        </w:tc>
        <w:tc>
          <w:tcPr>
            <w:tcW w:w="0" w:type="auto"/>
          </w:tcPr>
          <w:p w14:paraId="1A480397" w14:textId="69DA6F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57BE6988" w14:textId="7BFC6A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E370A8" w14:textId="1D7FC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665A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737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0E29D0" w14:textId="77777777" w:rsidTr="003F2FDA">
        <w:tc>
          <w:tcPr>
            <w:tcW w:w="0" w:type="auto"/>
          </w:tcPr>
          <w:p w14:paraId="5028F35D" w14:textId="6F66D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R4-2108791</w:t>
            </w:r>
          </w:p>
        </w:tc>
        <w:tc>
          <w:tcPr>
            <w:tcW w:w="0" w:type="auto"/>
          </w:tcPr>
          <w:p w14:paraId="4E0D2681" w14:textId="570528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698AF608" w14:textId="7BDF56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0D8293" w14:textId="41F3AD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5709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4E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AEA3BC" w14:textId="77777777" w:rsidTr="003F2FDA">
        <w:tc>
          <w:tcPr>
            <w:tcW w:w="0" w:type="auto"/>
          </w:tcPr>
          <w:p w14:paraId="374D44A3" w14:textId="53CC4A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R4-2108792</w:t>
            </w:r>
          </w:p>
        </w:tc>
        <w:tc>
          <w:tcPr>
            <w:tcW w:w="0" w:type="auto"/>
          </w:tcPr>
          <w:p w14:paraId="2A4EEA6C" w14:textId="5F4C22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3083F678" w14:textId="06DC1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1932D23" w14:textId="438452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3785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723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D2AFDD" w14:textId="77777777" w:rsidTr="003F2FDA">
        <w:tc>
          <w:tcPr>
            <w:tcW w:w="0" w:type="auto"/>
          </w:tcPr>
          <w:p w14:paraId="0261ABC1" w14:textId="57B17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R4-2108793</w:t>
            </w:r>
          </w:p>
        </w:tc>
        <w:tc>
          <w:tcPr>
            <w:tcW w:w="0" w:type="auto"/>
          </w:tcPr>
          <w:p w14:paraId="7806CB8C" w14:textId="4E0880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switching and spectral flatness with TX diversity</w:t>
            </w:r>
          </w:p>
        </w:tc>
        <w:tc>
          <w:tcPr>
            <w:tcW w:w="0" w:type="auto"/>
          </w:tcPr>
          <w:p w14:paraId="37BBC228" w14:textId="3740C3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145285" w14:textId="4AA59A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AE97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730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D94DF6" w14:textId="77777777" w:rsidTr="003F2FDA">
        <w:tc>
          <w:tcPr>
            <w:tcW w:w="0" w:type="auto"/>
          </w:tcPr>
          <w:p w14:paraId="27F4AF3B" w14:textId="619098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R4-2108794</w:t>
            </w:r>
          </w:p>
        </w:tc>
        <w:tc>
          <w:tcPr>
            <w:tcW w:w="0" w:type="auto"/>
          </w:tcPr>
          <w:p w14:paraId="70F33B81" w14:textId="03329C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2Tx devices</w:t>
            </w:r>
          </w:p>
        </w:tc>
        <w:tc>
          <w:tcPr>
            <w:tcW w:w="0" w:type="auto"/>
          </w:tcPr>
          <w:p w14:paraId="3E3EB23C" w14:textId="47997E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64870B5" w14:textId="668D74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1879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EB31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9E123A" w14:textId="77777777" w:rsidTr="003F2FDA">
        <w:tc>
          <w:tcPr>
            <w:tcW w:w="0" w:type="auto"/>
          </w:tcPr>
          <w:p w14:paraId="22CFBF0B" w14:textId="212E28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R4-2108795</w:t>
            </w:r>
          </w:p>
        </w:tc>
        <w:tc>
          <w:tcPr>
            <w:tcW w:w="0" w:type="auto"/>
          </w:tcPr>
          <w:p w14:paraId="16E0C684" w14:textId="02D61E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482C6E4D" w14:textId="6B5A5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B904A39" w14:textId="048EC1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97C6D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7398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EAA48A" w14:textId="77777777" w:rsidTr="003F2FDA">
        <w:tc>
          <w:tcPr>
            <w:tcW w:w="0" w:type="auto"/>
          </w:tcPr>
          <w:p w14:paraId="633F5095" w14:textId="5CB74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R4-2108796</w:t>
            </w:r>
          </w:p>
        </w:tc>
        <w:tc>
          <w:tcPr>
            <w:tcW w:w="0" w:type="auto"/>
          </w:tcPr>
          <w:p w14:paraId="0F035979" w14:textId="7EAF2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0E8C2C4F" w14:textId="1F92A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8C92C4" w14:textId="58EEF7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E728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19C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5E92E6" w14:textId="77777777" w:rsidTr="003F2FDA">
        <w:tc>
          <w:tcPr>
            <w:tcW w:w="0" w:type="auto"/>
          </w:tcPr>
          <w:p w14:paraId="7879D52B" w14:textId="1A367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R4-2108797</w:t>
            </w:r>
          </w:p>
        </w:tc>
        <w:tc>
          <w:tcPr>
            <w:tcW w:w="0" w:type="auto"/>
          </w:tcPr>
          <w:p w14:paraId="74F3BE84" w14:textId="374DCA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 testability and configuration aspects</w:t>
            </w:r>
          </w:p>
        </w:tc>
        <w:tc>
          <w:tcPr>
            <w:tcW w:w="0" w:type="auto"/>
          </w:tcPr>
          <w:p w14:paraId="45E0BD5F" w14:textId="3E5FB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CDC33F" w14:textId="7A532F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C82A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8BE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6F6CF7" w14:textId="77777777" w:rsidTr="003F2FDA">
        <w:tc>
          <w:tcPr>
            <w:tcW w:w="0" w:type="auto"/>
          </w:tcPr>
          <w:p w14:paraId="30C46D84" w14:textId="61B411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R4-2108798</w:t>
            </w:r>
          </w:p>
        </w:tc>
        <w:tc>
          <w:tcPr>
            <w:tcW w:w="0" w:type="auto"/>
          </w:tcPr>
          <w:p w14:paraId="7AAA347F" w14:textId="542094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solution RAN4 aspects</w:t>
            </w:r>
          </w:p>
        </w:tc>
        <w:tc>
          <w:tcPr>
            <w:tcW w:w="0" w:type="auto"/>
          </w:tcPr>
          <w:p w14:paraId="6EACDA47" w14:textId="00FD3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3ED697" w14:textId="0D99D6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B68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F04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E61AAB" w14:textId="77777777" w:rsidTr="003F2FDA">
        <w:tc>
          <w:tcPr>
            <w:tcW w:w="0" w:type="auto"/>
          </w:tcPr>
          <w:p w14:paraId="3802998C" w14:textId="7099C6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R4-2108799</w:t>
            </w:r>
          </w:p>
        </w:tc>
        <w:tc>
          <w:tcPr>
            <w:tcW w:w="0" w:type="auto"/>
          </w:tcPr>
          <w:p w14:paraId="56C96B59" w14:textId="5660CE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26+23 dBm w 2Los and 1LO architecture considerations</w:t>
            </w:r>
          </w:p>
        </w:tc>
        <w:tc>
          <w:tcPr>
            <w:tcW w:w="0" w:type="auto"/>
          </w:tcPr>
          <w:p w14:paraId="082806DC" w14:textId="5AE69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9BCB04" w14:textId="5C422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C808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D20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B68C5C" w14:textId="77777777" w:rsidTr="003F2FDA">
        <w:tc>
          <w:tcPr>
            <w:tcW w:w="0" w:type="auto"/>
          </w:tcPr>
          <w:p w14:paraId="3EB2018F" w14:textId="23336B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R4-2108800</w:t>
            </w:r>
          </w:p>
        </w:tc>
        <w:tc>
          <w:tcPr>
            <w:tcW w:w="0" w:type="auto"/>
          </w:tcPr>
          <w:p w14:paraId="4DF292CE" w14:textId="06A0C1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with the other channels in the gap</w:t>
            </w:r>
          </w:p>
        </w:tc>
        <w:tc>
          <w:tcPr>
            <w:tcW w:w="0" w:type="auto"/>
          </w:tcPr>
          <w:p w14:paraId="6DF6CA17" w14:textId="6037AA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FB3CBB8" w14:textId="52A3C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B12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314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613F8E" w14:textId="77777777" w:rsidTr="003F2FDA">
        <w:tc>
          <w:tcPr>
            <w:tcW w:w="0" w:type="auto"/>
          </w:tcPr>
          <w:p w14:paraId="79036708" w14:textId="66CFDF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R4-2108801</w:t>
            </w:r>
          </w:p>
        </w:tc>
        <w:tc>
          <w:tcPr>
            <w:tcW w:w="0" w:type="auto"/>
          </w:tcPr>
          <w:p w14:paraId="12949199" w14:textId="4FB1F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Further Reply LS on power control for NR-DC</w:t>
            </w:r>
          </w:p>
        </w:tc>
        <w:tc>
          <w:tcPr>
            <w:tcW w:w="0" w:type="auto"/>
          </w:tcPr>
          <w:p w14:paraId="68A25F70" w14:textId="7A0BEB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34491E" w14:textId="3661C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E5E0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A28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88B11D" w14:textId="77777777" w:rsidTr="003F2FDA">
        <w:tc>
          <w:tcPr>
            <w:tcW w:w="0" w:type="auto"/>
          </w:tcPr>
          <w:p w14:paraId="6B91D6D9" w14:textId="7BFF62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R4-2108802</w:t>
            </w:r>
          </w:p>
        </w:tc>
        <w:tc>
          <w:tcPr>
            <w:tcW w:w="0" w:type="auto"/>
          </w:tcPr>
          <w:p w14:paraId="54EC23B7" w14:textId="0F820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ON/OFF time mask inconsistency issue</w:t>
            </w:r>
          </w:p>
        </w:tc>
        <w:tc>
          <w:tcPr>
            <w:tcW w:w="0" w:type="auto"/>
          </w:tcPr>
          <w:p w14:paraId="0222F814" w14:textId="0A9440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93CD84" w14:textId="748C6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007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C67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B9EFF5" w14:textId="77777777" w:rsidTr="003F2FDA">
        <w:tc>
          <w:tcPr>
            <w:tcW w:w="0" w:type="auto"/>
          </w:tcPr>
          <w:p w14:paraId="483EB062" w14:textId="71375D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28017911" w14:textId="7406F2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5B8E565E" w14:textId="4988D6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E944224" w14:textId="21A7FD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BA51CC" w14:textId="44B34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E0B62F" w14:textId="2BB1F3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</w:tr>
      <w:tr w:rsidR="003F2FDA" w14:paraId="1F99B3A5" w14:textId="77777777" w:rsidTr="003F2FDA">
        <w:tc>
          <w:tcPr>
            <w:tcW w:w="0" w:type="auto"/>
          </w:tcPr>
          <w:p w14:paraId="15E5A6E5" w14:textId="668D7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R4-2108804</w:t>
            </w:r>
          </w:p>
        </w:tc>
        <w:tc>
          <w:tcPr>
            <w:tcW w:w="0" w:type="auto"/>
          </w:tcPr>
          <w:p w14:paraId="26405BCF" w14:textId="5B4AC3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PC2 uplink configurations with more than 2 DL bands</w:t>
            </w:r>
          </w:p>
        </w:tc>
        <w:tc>
          <w:tcPr>
            <w:tcW w:w="0" w:type="auto"/>
          </w:tcPr>
          <w:p w14:paraId="0E0EEC05" w14:textId="5E393C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CHTTL, Verizon</w:t>
            </w:r>
          </w:p>
        </w:tc>
        <w:tc>
          <w:tcPr>
            <w:tcW w:w="0" w:type="auto"/>
          </w:tcPr>
          <w:p w14:paraId="6D812ACB" w14:textId="54C131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53A9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13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81C6A1" w14:textId="77777777" w:rsidTr="003F2FDA">
        <w:tc>
          <w:tcPr>
            <w:tcW w:w="0" w:type="auto"/>
          </w:tcPr>
          <w:p w14:paraId="7D12657D" w14:textId="0BADCA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R4-2108805</w:t>
            </w:r>
          </w:p>
        </w:tc>
        <w:tc>
          <w:tcPr>
            <w:tcW w:w="0" w:type="auto"/>
          </w:tcPr>
          <w:p w14:paraId="45CC55C2" w14:textId="25360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Duty Cycle method for NR uplink inter band CA</w:t>
            </w:r>
          </w:p>
        </w:tc>
        <w:tc>
          <w:tcPr>
            <w:tcW w:w="0" w:type="auto"/>
          </w:tcPr>
          <w:p w14:paraId="4B02DC4D" w14:textId="24461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CA543B" w14:textId="30C6C3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0E48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42E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053445" w14:textId="77777777" w:rsidTr="003F2FDA">
        <w:tc>
          <w:tcPr>
            <w:tcW w:w="0" w:type="auto"/>
          </w:tcPr>
          <w:p w14:paraId="3F374FB8" w14:textId="78B2F7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R4-2108806</w:t>
            </w:r>
          </w:p>
        </w:tc>
        <w:tc>
          <w:tcPr>
            <w:tcW w:w="0" w:type="auto"/>
          </w:tcPr>
          <w:p w14:paraId="47FA1378" w14:textId="04C0C4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increasing UE maximum power high limit for NR uplink inter band CA</w:t>
            </w:r>
          </w:p>
        </w:tc>
        <w:tc>
          <w:tcPr>
            <w:tcW w:w="0" w:type="auto"/>
          </w:tcPr>
          <w:p w14:paraId="5FC9C353" w14:textId="72378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573419" w14:textId="56528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7680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E74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E447B4" w14:textId="77777777" w:rsidTr="003F2FDA">
        <w:tc>
          <w:tcPr>
            <w:tcW w:w="0" w:type="auto"/>
          </w:tcPr>
          <w:p w14:paraId="4C403D1C" w14:textId="399FC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R4-2108807</w:t>
            </w:r>
          </w:p>
        </w:tc>
        <w:tc>
          <w:tcPr>
            <w:tcW w:w="0" w:type="auto"/>
          </w:tcPr>
          <w:p w14:paraId="57754917" w14:textId="42D27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4981E31A" w14:textId="1FCA15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F23DEE" w14:textId="26947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3E93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A42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9D2116" w14:textId="77777777" w:rsidTr="003F2FDA">
        <w:tc>
          <w:tcPr>
            <w:tcW w:w="0" w:type="auto"/>
          </w:tcPr>
          <w:p w14:paraId="504BA896" w14:textId="330B42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R4-2108808</w:t>
            </w:r>
          </w:p>
        </w:tc>
        <w:tc>
          <w:tcPr>
            <w:tcW w:w="0" w:type="auto"/>
          </w:tcPr>
          <w:p w14:paraId="018F6746" w14:textId="520400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7579A7AB" w14:textId="7E93DE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2230A6" w14:textId="09CFAB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B13A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D4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75099C" w14:textId="77777777" w:rsidTr="003F2FDA">
        <w:tc>
          <w:tcPr>
            <w:tcW w:w="0" w:type="auto"/>
          </w:tcPr>
          <w:p w14:paraId="58613967" w14:textId="3FFE8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R4-2108809</w:t>
            </w:r>
          </w:p>
        </w:tc>
        <w:tc>
          <w:tcPr>
            <w:tcW w:w="0" w:type="auto"/>
          </w:tcPr>
          <w:p w14:paraId="24E4138A" w14:textId="22C78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5CCE56EB" w14:textId="5B8904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E961A4" w14:textId="3282A9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53B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25D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D1A52E" w14:textId="77777777" w:rsidTr="003F2FDA">
        <w:tc>
          <w:tcPr>
            <w:tcW w:w="0" w:type="auto"/>
          </w:tcPr>
          <w:p w14:paraId="69E8A94D" w14:textId="22BAA5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R4-2108810</w:t>
            </w:r>
          </w:p>
        </w:tc>
        <w:tc>
          <w:tcPr>
            <w:tcW w:w="0" w:type="auto"/>
          </w:tcPr>
          <w:p w14:paraId="1DB3E85C" w14:textId="6D6F37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19E5CECA" w14:textId="5EA178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3AEC28" w14:textId="738A26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28D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91E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05B32F" w14:textId="77777777" w:rsidTr="003F2FDA">
        <w:tc>
          <w:tcPr>
            <w:tcW w:w="0" w:type="auto"/>
          </w:tcPr>
          <w:p w14:paraId="09AF6AAB" w14:textId="10B805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R4-2108811</w:t>
            </w:r>
          </w:p>
        </w:tc>
        <w:tc>
          <w:tcPr>
            <w:tcW w:w="0" w:type="auto"/>
          </w:tcPr>
          <w:p w14:paraId="299BDAD8" w14:textId="7EADD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TR38.884: Comparison of TSQ measurement methods for TE with dual pol Rx</w:t>
            </w:r>
          </w:p>
        </w:tc>
        <w:tc>
          <w:tcPr>
            <w:tcW w:w="0" w:type="auto"/>
          </w:tcPr>
          <w:p w14:paraId="5B2762B4" w14:textId="6DF658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026780" w14:textId="1EB38B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495C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CAA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BF62CF" w14:textId="77777777" w:rsidTr="003F2FDA">
        <w:tc>
          <w:tcPr>
            <w:tcW w:w="0" w:type="auto"/>
          </w:tcPr>
          <w:p w14:paraId="2DE21D1E" w14:textId="313E4B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R4-2108812</w:t>
            </w:r>
          </w:p>
        </w:tc>
        <w:tc>
          <w:tcPr>
            <w:tcW w:w="0" w:type="auto"/>
          </w:tcPr>
          <w:p w14:paraId="5683D9DE" w14:textId="3DEE14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1B4A0EEA" w14:textId="71922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2AE4C1" w14:textId="0E262E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667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A4F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DB56E2" w14:textId="77777777" w:rsidTr="003F2FDA">
        <w:tc>
          <w:tcPr>
            <w:tcW w:w="0" w:type="auto"/>
          </w:tcPr>
          <w:p w14:paraId="62F16E60" w14:textId="68A0F0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R4-2108813</w:t>
            </w:r>
          </w:p>
        </w:tc>
        <w:tc>
          <w:tcPr>
            <w:tcW w:w="0" w:type="auto"/>
          </w:tcPr>
          <w:p w14:paraId="632453FB" w14:textId="014479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specific parameters for n262</w:t>
            </w:r>
          </w:p>
        </w:tc>
        <w:tc>
          <w:tcPr>
            <w:tcW w:w="0" w:type="auto"/>
          </w:tcPr>
          <w:p w14:paraId="03B6AEBC" w14:textId="3AE37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5A2104" w14:textId="42D40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B14B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EDE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776B6" w14:textId="77777777" w:rsidTr="003F2FDA">
        <w:tc>
          <w:tcPr>
            <w:tcW w:w="0" w:type="auto"/>
          </w:tcPr>
          <w:p w14:paraId="03F720E7" w14:textId="7541E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R4-2108814</w:t>
            </w:r>
          </w:p>
        </w:tc>
        <w:tc>
          <w:tcPr>
            <w:tcW w:w="0" w:type="auto"/>
          </w:tcPr>
          <w:p w14:paraId="3AB5F1D8" w14:textId="7C265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PC5 RF requirements in n259</w:t>
            </w:r>
          </w:p>
        </w:tc>
        <w:tc>
          <w:tcPr>
            <w:tcW w:w="0" w:type="auto"/>
          </w:tcPr>
          <w:p w14:paraId="710BC096" w14:textId="66764A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E82184" w14:textId="6301F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5ABB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5F1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706D2C" w14:textId="77777777" w:rsidTr="003F2FDA">
        <w:tc>
          <w:tcPr>
            <w:tcW w:w="0" w:type="auto"/>
          </w:tcPr>
          <w:p w14:paraId="1E83204C" w14:textId="1E18EF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R4-2108815</w:t>
            </w:r>
          </w:p>
        </w:tc>
        <w:tc>
          <w:tcPr>
            <w:tcW w:w="0" w:type="auto"/>
          </w:tcPr>
          <w:p w14:paraId="277AC9AB" w14:textId="3DB081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2C977898" w14:textId="37571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49FA2008" w14:textId="231EE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BABB1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E45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EC6AED" w14:textId="77777777" w:rsidTr="003F2FDA">
        <w:tc>
          <w:tcPr>
            <w:tcW w:w="0" w:type="auto"/>
          </w:tcPr>
          <w:p w14:paraId="4DDB2828" w14:textId="1FCEB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R4-2108816</w:t>
            </w:r>
          </w:p>
        </w:tc>
        <w:tc>
          <w:tcPr>
            <w:tcW w:w="0" w:type="auto"/>
          </w:tcPr>
          <w:p w14:paraId="6BA05FFE" w14:textId="57F45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028F8ED6" w14:textId="53AB7B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58674916" w14:textId="74AE06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6BA4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B81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BA3D43" w14:textId="77777777" w:rsidTr="003F2FDA">
        <w:tc>
          <w:tcPr>
            <w:tcW w:w="0" w:type="auto"/>
          </w:tcPr>
          <w:p w14:paraId="140541A2" w14:textId="64CD1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R4-2108817</w:t>
            </w:r>
          </w:p>
        </w:tc>
        <w:tc>
          <w:tcPr>
            <w:tcW w:w="0" w:type="auto"/>
          </w:tcPr>
          <w:p w14:paraId="28B3A7D0" w14:textId="2A1D88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0F39A6BD" w14:textId="4A019B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31BE61C6" w14:textId="3AC9A8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B9BC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EBB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CF954D" w14:textId="77777777" w:rsidTr="003F2FDA">
        <w:tc>
          <w:tcPr>
            <w:tcW w:w="0" w:type="auto"/>
          </w:tcPr>
          <w:p w14:paraId="799E3BC8" w14:textId="3B9F80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R4-2108818</w:t>
            </w:r>
          </w:p>
        </w:tc>
        <w:tc>
          <w:tcPr>
            <w:tcW w:w="0" w:type="auto"/>
          </w:tcPr>
          <w:p w14:paraId="4668513B" w14:textId="712457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FR1 2L UL EVM Requirement</w:t>
            </w:r>
          </w:p>
        </w:tc>
        <w:tc>
          <w:tcPr>
            <w:tcW w:w="0" w:type="auto"/>
          </w:tcPr>
          <w:p w14:paraId="2B011BBA" w14:textId="1A4A4B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6491797F" w14:textId="2F4959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EEEF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8DC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8AEB9A" w14:textId="77777777" w:rsidTr="003F2FDA">
        <w:tc>
          <w:tcPr>
            <w:tcW w:w="0" w:type="auto"/>
          </w:tcPr>
          <w:p w14:paraId="0E86D2AF" w14:textId="6B7D27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R4-2108819</w:t>
            </w:r>
          </w:p>
        </w:tc>
        <w:tc>
          <w:tcPr>
            <w:tcW w:w="0" w:type="auto"/>
          </w:tcPr>
          <w:p w14:paraId="654D4DD4" w14:textId="3B600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UE Min. Output Power Requirement</w:t>
            </w:r>
          </w:p>
        </w:tc>
        <w:tc>
          <w:tcPr>
            <w:tcW w:w="0" w:type="auto"/>
          </w:tcPr>
          <w:p w14:paraId="61AF9814" w14:textId="6EE33E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6A1DD8" w14:textId="1ED3BE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07B4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43B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90B19E" w14:textId="77777777" w:rsidTr="003F2FDA">
        <w:tc>
          <w:tcPr>
            <w:tcW w:w="0" w:type="auto"/>
          </w:tcPr>
          <w:p w14:paraId="5D8BCF79" w14:textId="0EFAB3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R4-2108820</w:t>
            </w:r>
          </w:p>
        </w:tc>
        <w:tc>
          <w:tcPr>
            <w:tcW w:w="0" w:type="auto"/>
          </w:tcPr>
          <w:p w14:paraId="57A33B02" w14:textId="42C1F2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2C1BA4B4" w14:textId="25800D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8A5339" w14:textId="3C98CF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4A796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AB8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35C404" w14:textId="77777777" w:rsidTr="003F2FDA">
        <w:tc>
          <w:tcPr>
            <w:tcW w:w="0" w:type="auto"/>
          </w:tcPr>
          <w:p w14:paraId="265AD61D" w14:textId="2FADB3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R4-2108821</w:t>
            </w:r>
          </w:p>
        </w:tc>
        <w:tc>
          <w:tcPr>
            <w:tcW w:w="0" w:type="auto"/>
          </w:tcPr>
          <w:p w14:paraId="05D4E00B" w14:textId="35D4E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52A3C0BD" w14:textId="434CE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25FC15" w14:textId="799119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44A1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BC6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0C2FEF" w14:textId="77777777" w:rsidTr="003F2FDA">
        <w:tc>
          <w:tcPr>
            <w:tcW w:w="0" w:type="auto"/>
          </w:tcPr>
          <w:p w14:paraId="65E31399" w14:textId="4897AE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R4-2108822</w:t>
            </w:r>
          </w:p>
        </w:tc>
        <w:tc>
          <w:tcPr>
            <w:tcW w:w="0" w:type="auto"/>
          </w:tcPr>
          <w:p w14:paraId="5373BCE2" w14:textId="7E150E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1A21FDF3" w14:textId="08D23F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181092" w14:textId="04D01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407A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587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F3BD1" w14:textId="77777777" w:rsidTr="003F2FDA">
        <w:tc>
          <w:tcPr>
            <w:tcW w:w="0" w:type="auto"/>
          </w:tcPr>
          <w:p w14:paraId="006337AB" w14:textId="20967E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R4-2108823</w:t>
            </w:r>
          </w:p>
        </w:tc>
        <w:tc>
          <w:tcPr>
            <w:tcW w:w="0" w:type="auto"/>
          </w:tcPr>
          <w:p w14:paraId="795B4800" w14:textId="487D93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3DE620A3" w14:textId="149A6A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07EE003" w14:textId="02E4F4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64A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46B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52659D" w14:textId="77777777" w:rsidTr="003F2FDA">
        <w:tc>
          <w:tcPr>
            <w:tcW w:w="0" w:type="auto"/>
          </w:tcPr>
          <w:p w14:paraId="40C1AB30" w14:textId="311134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R4-2108824</w:t>
            </w:r>
          </w:p>
        </w:tc>
        <w:tc>
          <w:tcPr>
            <w:tcW w:w="0" w:type="auto"/>
          </w:tcPr>
          <w:p w14:paraId="60D12807" w14:textId="7C14B4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52F97B58" w14:textId="415AA5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7FDC0E6" w14:textId="4D8602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DE20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126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502B6E" w14:textId="77777777" w:rsidTr="003F2FDA">
        <w:tc>
          <w:tcPr>
            <w:tcW w:w="0" w:type="auto"/>
          </w:tcPr>
          <w:p w14:paraId="1B31E177" w14:textId="619EE4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R4-2108825</w:t>
            </w:r>
          </w:p>
        </w:tc>
        <w:tc>
          <w:tcPr>
            <w:tcW w:w="0" w:type="auto"/>
          </w:tcPr>
          <w:p w14:paraId="63A36373" w14:textId="27A9CA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0E2B2F16" w14:textId="37CE1A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9BA1F95" w14:textId="78EA3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5A60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A07F5" w14:textId="4D7F8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</w:tr>
      <w:tr w:rsidR="003F2FDA" w14:paraId="69B2EA7D" w14:textId="77777777" w:rsidTr="003F2FDA">
        <w:tc>
          <w:tcPr>
            <w:tcW w:w="0" w:type="auto"/>
          </w:tcPr>
          <w:p w14:paraId="098B5A36" w14:textId="0FDAB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R4-2108826</w:t>
            </w:r>
          </w:p>
        </w:tc>
        <w:tc>
          <w:tcPr>
            <w:tcW w:w="0" w:type="auto"/>
          </w:tcPr>
          <w:p w14:paraId="42106FC2" w14:textId="53A0B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0B9C2A6A" w14:textId="57EA7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113DC2F" w14:textId="5907E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F2A8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957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5D39A9" w14:textId="77777777" w:rsidTr="003F2FDA">
        <w:tc>
          <w:tcPr>
            <w:tcW w:w="0" w:type="auto"/>
          </w:tcPr>
          <w:p w14:paraId="1841291F" w14:textId="1B79C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R4-2108827</w:t>
            </w:r>
          </w:p>
        </w:tc>
        <w:tc>
          <w:tcPr>
            <w:tcW w:w="0" w:type="auto"/>
          </w:tcPr>
          <w:p w14:paraId="16D3539F" w14:textId="2AB2CE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443BA792" w14:textId="28A72D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F985758" w14:textId="307FEC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5B93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3668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13E1AD" w14:textId="77777777" w:rsidTr="003F2FDA">
        <w:tc>
          <w:tcPr>
            <w:tcW w:w="0" w:type="auto"/>
          </w:tcPr>
          <w:p w14:paraId="42EEE9E4" w14:textId="17C588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R4-2108828</w:t>
            </w:r>
          </w:p>
        </w:tc>
        <w:tc>
          <w:tcPr>
            <w:tcW w:w="0" w:type="auto"/>
          </w:tcPr>
          <w:p w14:paraId="628FB8A7" w14:textId="101A5F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3EABBCEE" w14:textId="5EDF98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D7BBD44" w14:textId="42F34B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18CC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9E2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D4010F" w14:textId="77777777" w:rsidTr="003F2FDA">
        <w:tc>
          <w:tcPr>
            <w:tcW w:w="0" w:type="auto"/>
          </w:tcPr>
          <w:p w14:paraId="5B9C692D" w14:textId="0C3950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R4-2108829</w:t>
            </w:r>
          </w:p>
        </w:tc>
        <w:tc>
          <w:tcPr>
            <w:tcW w:w="0" w:type="auto"/>
          </w:tcPr>
          <w:p w14:paraId="1A7BD355" w14:textId="0DE167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1B6715EF" w14:textId="1B3CA7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CC13230" w14:textId="00F405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AF36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6D4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106181" w14:textId="77777777" w:rsidTr="003F2FDA">
        <w:tc>
          <w:tcPr>
            <w:tcW w:w="0" w:type="auto"/>
          </w:tcPr>
          <w:p w14:paraId="5F6DDA5D" w14:textId="2E794A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R4-2108830</w:t>
            </w:r>
          </w:p>
        </w:tc>
        <w:tc>
          <w:tcPr>
            <w:tcW w:w="0" w:type="auto"/>
          </w:tcPr>
          <w:p w14:paraId="145F128E" w14:textId="7E1DE3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1E57933A" w14:textId="5BC0B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0B7D00B" w14:textId="0A809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B503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E8B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3EAE13" w14:textId="77777777" w:rsidTr="003F2FDA">
        <w:tc>
          <w:tcPr>
            <w:tcW w:w="0" w:type="auto"/>
          </w:tcPr>
          <w:p w14:paraId="72474BF5" w14:textId="2CA8B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R4-2108831</w:t>
            </w:r>
          </w:p>
        </w:tc>
        <w:tc>
          <w:tcPr>
            <w:tcW w:w="0" w:type="auto"/>
          </w:tcPr>
          <w:p w14:paraId="3439DF47" w14:textId="5F83C8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2B378893" w14:textId="5DAD5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C7F4AD1" w14:textId="5D448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65FE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084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40178B" w14:textId="77777777" w:rsidTr="003F2FDA">
        <w:tc>
          <w:tcPr>
            <w:tcW w:w="0" w:type="auto"/>
          </w:tcPr>
          <w:p w14:paraId="7FAB97B1" w14:textId="6BD3E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R4-2108832</w:t>
            </w:r>
          </w:p>
        </w:tc>
        <w:tc>
          <w:tcPr>
            <w:tcW w:w="0" w:type="auto"/>
          </w:tcPr>
          <w:p w14:paraId="74E75776" w14:textId="3C81B7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6A1334F0" w14:textId="576990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DE2CAC1" w14:textId="07EB9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8939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7CE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CA73EC" w14:textId="77777777" w:rsidTr="003F2FDA">
        <w:tc>
          <w:tcPr>
            <w:tcW w:w="0" w:type="auto"/>
          </w:tcPr>
          <w:p w14:paraId="7FC3D414" w14:textId="51CE0C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R4-2108833</w:t>
            </w:r>
          </w:p>
        </w:tc>
        <w:tc>
          <w:tcPr>
            <w:tcW w:w="0" w:type="auto"/>
          </w:tcPr>
          <w:p w14:paraId="16AC027F" w14:textId="68C88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5FE88618" w14:textId="6FE6B8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66D3D41" w14:textId="0149F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D3C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61C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F8783F" w14:textId="77777777" w:rsidTr="003F2FDA">
        <w:tc>
          <w:tcPr>
            <w:tcW w:w="0" w:type="auto"/>
          </w:tcPr>
          <w:p w14:paraId="33DAE687" w14:textId="0629F3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R4-2108834</w:t>
            </w:r>
          </w:p>
        </w:tc>
        <w:tc>
          <w:tcPr>
            <w:tcW w:w="0" w:type="auto"/>
          </w:tcPr>
          <w:p w14:paraId="6FCAA487" w14:textId="12756E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4C16C6EE" w14:textId="3E0D3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0DA63EA" w14:textId="1D133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37DE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EB9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24D10E" w14:textId="77777777" w:rsidTr="003F2FDA">
        <w:tc>
          <w:tcPr>
            <w:tcW w:w="0" w:type="auto"/>
          </w:tcPr>
          <w:p w14:paraId="79A836FC" w14:textId="2374DF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R4-2108835</w:t>
            </w:r>
          </w:p>
        </w:tc>
        <w:tc>
          <w:tcPr>
            <w:tcW w:w="0" w:type="auto"/>
          </w:tcPr>
          <w:p w14:paraId="455268F2" w14:textId="559FB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0590DF03" w14:textId="6BB6CA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1C83A6D" w14:textId="5E765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7634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F4E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9623C8" w14:textId="77777777" w:rsidTr="003F2FDA">
        <w:tc>
          <w:tcPr>
            <w:tcW w:w="0" w:type="auto"/>
          </w:tcPr>
          <w:p w14:paraId="6045DAE9" w14:textId="5EE77B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R4-2108836</w:t>
            </w:r>
          </w:p>
        </w:tc>
        <w:tc>
          <w:tcPr>
            <w:tcW w:w="0" w:type="auto"/>
          </w:tcPr>
          <w:p w14:paraId="72EC0684" w14:textId="71763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63C2E90B" w14:textId="5F2D81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77324D6" w14:textId="6FC03D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8F7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876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BF0B69" w14:textId="77777777" w:rsidTr="003F2FDA">
        <w:tc>
          <w:tcPr>
            <w:tcW w:w="0" w:type="auto"/>
          </w:tcPr>
          <w:p w14:paraId="7EE08CB1" w14:textId="4025B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R4-2108837</w:t>
            </w:r>
          </w:p>
        </w:tc>
        <w:tc>
          <w:tcPr>
            <w:tcW w:w="0" w:type="auto"/>
          </w:tcPr>
          <w:p w14:paraId="07825E03" w14:textId="00F049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2F5D485F" w14:textId="1D4A6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8AE2F97" w14:textId="4968FE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D648D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277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D79F48" w14:textId="77777777" w:rsidTr="003F2FDA">
        <w:tc>
          <w:tcPr>
            <w:tcW w:w="0" w:type="auto"/>
          </w:tcPr>
          <w:p w14:paraId="4D7349B5" w14:textId="7A0676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R4-2108838</w:t>
            </w:r>
          </w:p>
        </w:tc>
        <w:tc>
          <w:tcPr>
            <w:tcW w:w="0" w:type="auto"/>
          </w:tcPr>
          <w:p w14:paraId="5ADF72D4" w14:textId="6505BB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49451332" w14:textId="27E98B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9FE3961" w14:textId="458B41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8EC44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5BB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B8C32A" w14:textId="77777777" w:rsidTr="003F2FDA">
        <w:tc>
          <w:tcPr>
            <w:tcW w:w="0" w:type="auto"/>
          </w:tcPr>
          <w:p w14:paraId="721B6D7F" w14:textId="082409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R4-2108839</w:t>
            </w:r>
          </w:p>
        </w:tc>
        <w:tc>
          <w:tcPr>
            <w:tcW w:w="0" w:type="auto"/>
          </w:tcPr>
          <w:p w14:paraId="21448851" w14:textId="697C66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5D2E438C" w14:textId="647080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2E22D92" w14:textId="4B01E3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FB20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95A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5B0189" w14:textId="77777777" w:rsidTr="003F2FDA">
        <w:tc>
          <w:tcPr>
            <w:tcW w:w="0" w:type="auto"/>
          </w:tcPr>
          <w:p w14:paraId="6DD5328E" w14:textId="49568F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R4-2108840</w:t>
            </w:r>
          </w:p>
        </w:tc>
        <w:tc>
          <w:tcPr>
            <w:tcW w:w="0" w:type="auto"/>
          </w:tcPr>
          <w:p w14:paraId="27017097" w14:textId="18D3C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7D492632" w14:textId="0FDE71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A4B4818" w14:textId="63C0B5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19AB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F14BA" w14:textId="73080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</w:tr>
      <w:tr w:rsidR="003F2FDA" w14:paraId="2DD34FCD" w14:textId="77777777" w:rsidTr="003F2FDA">
        <w:tc>
          <w:tcPr>
            <w:tcW w:w="0" w:type="auto"/>
          </w:tcPr>
          <w:p w14:paraId="37EADB4A" w14:textId="1EA93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R4-2108841</w:t>
            </w:r>
          </w:p>
        </w:tc>
        <w:tc>
          <w:tcPr>
            <w:tcW w:w="0" w:type="auto"/>
          </w:tcPr>
          <w:p w14:paraId="47EB70E3" w14:textId="5C0BF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E56877D" w14:textId="536173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89883C7" w14:textId="5CA46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043A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470AD" w14:textId="299871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</w:tr>
      <w:tr w:rsidR="003F2FDA" w14:paraId="5676CDF0" w14:textId="77777777" w:rsidTr="003F2FDA">
        <w:tc>
          <w:tcPr>
            <w:tcW w:w="0" w:type="auto"/>
          </w:tcPr>
          <w:p w14:paraId="04BD013C" w14:textId="26C75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R4-2108842</w:t>
            </w:r>
          </w:p>
        </w:tc>
        <w:tc>
          <w:tcPr>
            <w:tcW w:w="0" w:type="auto"/>
          </w:tcPr>
          <w:p w14:paraId="61E50FC5" w14:textId="491341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B9AE284" w14:textId="02D10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FF0B5A5" w14:textId="28B9C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7577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3F3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9C73D8" w14:textId="77777777" w:rsidTr="003F2FDA">
        <w:tc>
          <w:tcPr>
            <w:tcW w:w="0" w:type="auto"/>
          </w:tcPr>
          <w:p w14:paraId="33923D6E" w14:textId="28151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R4-2108843</w:t>
            </w:r>
          </w:p>
        </w:tc>
        <w:tc>
          <w:tcPr>
            <w:tcW w:w="0" w:type="auto"/>
          </w:tcPr>
          <w:p w14:paraId="0C4B7058" w14:textId="4CF19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4521891B" w14:textId="6A30B4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2959FEF" w14:textId="698FC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2566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8F0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07C7A" w14:textId="77777777" w:rsidTr="003F2FDA">
        <w:tc>
          <w:tcPr>
            <w:tcW w:w="0" w:type="auto"/>
          </w:tcPr>
          <w:p w14:paraId="6068C4C8" w14:textId="26744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R4-2108844</w:t>
            </w:r>
          </w:p>
        </w:tc>
        <w:tc>
          <w:tcPr>
            <w:tcW w:w="0" w:type="auto"/>
          </w:tcPr>
          <w:p w14:paraId="2E520B71" w14:textId="557CE5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1C8DBF47" w14:textId="33829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4EFB660" w14:textId="33077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3441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03B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5BA52A" w14:textId="77777777" w:rsidTr="003F2FDA">
        <w:tc>
          <w:tcPr>
            <w:tcW w:w="0" w:type="auto"/>
          </w:tcPr>
          <w:p w14:paraId="38D2CB81" w14:textId="45DC1F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R4-2108845</w:t>
            </w:r>
          </w:p>
        </w:tc>
        <w:tc>
          <w:tcPr>
            <w:tcW w:w="0" w:type="auto"/>
          </w:tcPr>
          <w:p w14:paraId="09D5D6C7" w14:textId="28BB5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6B9D4BA2" w14:textId="3714B7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C6B80AA" w14:textId="30CC9C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33A2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03B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1FE981" w14:textId="77777777" w:rsidTr="003F2FDA">
        <w:tc>
          <w:tcPr>
            <w:tcW w:w="0" w:type="auto"/>
          </w:tcPr>
          <w:p w14:paraId="2B99EFE2" w14:textId="3E4DC7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4B9489E4" w14:textId="48EAE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1C7AD309" w14:textId="76B23D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EFEC6A1" w14:textId="2EDBED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16D7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4ED4A" w14:textId="46226F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</w:tr>
      <w:tr w:rsidR="003F2FDA" w14:paraId="5238C2ED" w14:textId="77777777" w:rsidTr="003F2FDA">
        <w:tc>
          <w:tcPr>
            <w:tcW w:w="0" w:type="auto"/>
          </w:tcPr>
          <w:p w14:paraId="05F24EFC" w14:textId="669AE8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R4-2108847</w:t>
            </w:r>
          </w:p>
        </w:tc>
        <w:tc>
          <w:tcPr>
            <w:tcW w:w="0" w:type="auto"/>
          </w:tcPr>
          <w:p w14:paraId="3BCCCA53" w14:textId="5FCD87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the definition of explicitly HARQ feedback timing in DCI format 1_0 for PDCCH </w:t>
            </w:r>
            <w:r>
              <w:rPr>
                <w:sz w:val="16"/>
              </w:rPr>
              <w:lastRenderedPageBreak/>
              <w:t>demodulation tests</w:t>
            </w:r>
          </w:p>
        </w:tc>
        <w:tc>
          <w:tcPr>
            <w:tcW w:w="0" w:type="auto"/>
          </w:tcPr>
          <w:p w14:paraId="3A7AB582" w14:textId="6ADA74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corporation</w:t>
            </w:r>
          </w:p>
        </w:tc>
        <w:tc>
          <w:tcPr>
            <w:tcW w:w="0" w:type="auto"/>
          </w:tcPr>
          <w:p w14:paraId="10921086" w14:textId="59B33F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90A5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6D1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F6F909" w14:textId="77777777" w:rsidTr="003F2FDA">
        <w:tc>
          <w:tcPr>
            <w:tcW w:w="0" w:type="auto"/>
          </w:tcPr>
          <w:p w14:paraId="0ECE4821" w14:textId="50BCC0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R4-2108848</w:t>
            </w:r>
          </w:p>
        </w:tc>
        <w:tc>
          <w:tcPr>
            <w:tcW w:w="0" w:type="auto"/>
          </w:tcPr>
          <w:p w14:paraId="1AB1C992" w14:textId="743EA1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318EA6A1" w14:textId="21B9B6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89B37FE" w14:textId="6CA5C7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BFEC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C2E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BD129B" w14:textId="77777777" w:rsidTr="003F2FDA">
        <w:tc>
          <w:tcPr>
            <w:tcW w:w="0" w:type="auto"/>
          </w:tcPr>
          <w:p w14:paraId="4643C129" w14:textId="177F9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R4-2108849</w:t>
            </w:r>
          </w:p>
        </w:tc>
        <w:tc>
          <w:tcPr>
            <w:tcW w:w="0" w:type="auto"/>
          </w:tcPr>
          <w:p w14:paraId="30560C13" w14:textId="15C34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 channel BW configuration shortage for RRM TCs</w:t>
            </w:r>
          </w:p>
        </w:tc>
        <w:tc>
          <w:tcPr>
            <w:tcW w:w="0" w:type="auto"/>
          </w:tcPr>
          <w:p w14:paraId="701A07FF" w14:textId="001D39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1B1AC56" w14:textId="7C4390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D2B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9C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E09CAA" w14:textId="77777777" w:rsidTr="003F2FDA">
        <w:tc>
          <w:tcPr>
            <w:tcW w:w="0" w:type="auto"/>
          </w:tcPr>
          <w:p w14:paraId="51269564" w14:textId="46E6FD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R4-2108850</w:t>
            </w:r>
          </w:p>
        </w:tc>
        <w:tc>
          <w:tcPr>
            <w:tcW w:w="0" w:type="auto"/>
          </w:tcPr>
          <w:p w14:paraId="503E0002" w14:textId="26A645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scheduling issue during SMTC for interference TC</w:t>
            </w:r>
          </w:p>
        </w:tc>
        <w:tc>
          <w:tcPr>
            <w:tcW w:w="0" w:type="auto"/>
          </w:tcPr>
          <w:p w14:paraId="75932F08" w14:textId="53BAAD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A802BBC" w14:textId="3B9F8C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1A9F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38B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FFEDC" w14:textId="77777777" w:rsidTr="003F2FDA">
        <w:tc>
          <w:tcPr>
            <w:tcW w:w="0" w:type="auto"/>
          </w:tcPr>
          <w:p w14:paraId="35691E9A" w14:textId="3C9119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R4-2108851</w:t>
            </w:r>
          </w:p>
        </w:tc>
        <w:tc>
          <w:tcPr>
            <w:tcW w:w="0" w:type="auto"/>
          </w:tcPr>
          <w:p w14:paraId="1CC7DCC7" w14:textId="2588A2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PMI selection for intra-cell inter-user interference modeling</w:t>
            </w:r>
          </w:p>
        </w:tc>
        <w:tc>
          <w:tcPr>
            <w:tcW w:w="0" w:type="auto"/>
          </w:tcPr>
          <w:p w14:paraId="3A6D882C" w14:textId="05D545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70DDD93" w14:textId="61DAEE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F9FE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30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7A251" w14:textId="77777777" w:rsidTr="003F2FDA">
        <w:tc>
          <w:tcPr>
            <w:tcW w:w="0" w:type="auto"/>
          </w:tcPr>
          <w:p w14:paraId="4CE5C8F4" w14:textId="15DAF1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R4-2108852</w:t>
            </w:r>
          </w:p>
        </w:tc>
        <w:tc>
          <w:tcPr>
            <w:tcW w:w="0" w:type="auto"/>
          </w:tcPr>
          <w:p w14:paraId="265B0884" w14:textId="0B77C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transmit signal quality measurement blocks for FR2 MIMO</w:t>
            </w:r>
          </w:p>
        </w:tc>
        <w:tc>
          <w:tcPr>
            <w:tcW w:w="0" w:type="auto"/>
          </w:tcPr>
          <w:p w14:paraId="0D627B8F" w14:textId="0E68C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62ADAFE" w14:textId="64E727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005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DFE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64615B" w14:textId="77777777" w:rsidTr="003F2FDA">
        <w:tc>
          <w:tcPr>
            <w:tcW w:w="0" w:type="auto"/>
          </w:tcPr>
          <w:p w14:paraId="07E8DCF9" w14:textId="1CF7CD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R4-2108853</w:t>
            </w:r>
          </w:p>
        </w:tc>
        <w:tc>
          <w:tcPr>
            <w:tcW w:w="0" w:type="auto"/>
          </w:tcPr>
          <w:p w14:paraId="0B71FD0C" w14:textId="69A01B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2F057EDE" w14:textId="3E585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00E0C565" w14:textId="5E1CE3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A0176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593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A1D060" w14:textId="77777777" w:rsidTr="003F2FDA">
        <w:tc>
          <w:tcPr>
            <w:tcW w:w="0" w:type="auto"/>
          </w:tcPr>
          <w:p w14:paraId="69A137C0" w14:textId="65C3B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R4-2108854</w:t>
            </w:r>
          </w:p>
        </w:tc>
        <w:tc>
          <w:tcPr>
            <w:tcW w:w="0" w:type="auto"/>
          </w:tcPr>
          <w:p w14:paraId="68E4ABBF" w14:textId="1FEE04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279DA6EA" w14:textId="091E5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66192164" w14:textId="6D2EB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22F6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9E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920C2B" w14:textId="77777777" w:rsidTr="003F2FDA">
        <w:tc>
          <w:tcPr>
            <w:tcW w:w="0" w:type="auto"/>
          </w:tcPr>
          <w:p w14:paraId="7E5593CF" w14:textId="24E9C0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R4-2108855</w:t>
            </w:r>
          </w:p>
        </w:tc>
        <w:tc>
          <w:tcPr>
            <w:tcW w:w="0" w:type="auto"/>
          </w:tcPr>
          <w:p w14:paraId="34146429" w14:textId="36790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0D534B65" w14:textId="5B2CD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4F8014A4" w14:textId="619A73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A4C5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E05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17C50" w14:textId="77777777" w:rsidTr="003F2FDA">
        <w:tc>
          <w:tcPr>
            <w:tcW w:w="0" w:type="auto"/>
          </w:tcPr>
          <w:p w14:paraId="5989B4FC" w14:textId="435AB8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R4-2108856</w:t>
            </w:r>
          </w:p>
        </w:tc>
        <w:tc>
          <w:tcPr>
            <w:tcW w:w="0" w:type="auto"/>
          </w:tcPr>
          <w:p w14:paraId="12F11F5C" w14:textId="0A6772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474CD0E8" w14:textId="3DA68B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68F72EDE" w14:textId="39301F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CDEB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5C9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A288B4" w14:textId="77777777" w:rsidTr="003F2FDA">
        <w:tc>
          <w:tcPr>
            <w:tcW w:w="0" w:type="auto"/>
          </w:tcPr>
          <w:p w14:paraId="1820301E" w14:textId="0B631E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R4-2108857</w:t>
            </w:r>
          </w:p>
        </w:tc>
        <w:tc>
          <w:tcPr>
            <w:tcW w:w="0" w:type="auto"/>
          </w:tcPr>
          <w:p w14:paraId="25E29B7C" w14:textId="749CE9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FFT window starting point values for EVM measurements for transient period capability</w:t>
            </w:r>
          </w:p>
        </w:tc>
        <w:tc>
          <w:tcPr>
            <w:tcW w:w="0" w:type="auto"/>
          </w:tcPr>
          <w:p w14:paraId="01739A73" w14:textId="42B204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4AF8DC4F" w14:textId="42711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894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224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DEEBD1" w14:textId="77777777" w:rsidTr="003F2FDA">
        <w:tc>
          <w:tcPr>
            <w:tcW w:w="0" w:type="auto"/>
          </w:tcPr>
          <w:p w14:paraId="3A2C1FB2" w14:textId="59098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R4-2108858</w:t>
            </w:r>
          </w:p>
        </w:tc>
        <w:tc>
          <w:tcPr>
            <w:tcW w:w="0" w:type="auto"/>
          </w:tcPr>
          <w:p w14:paraId="49C8CE00" w14:textId="5EC40B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Inter-band (FR2+FR2) CA MU</w:t>
            </w:r>
          </w:p>
        </w:tc>
        <w:tc>
          <w:tcPr>
            <w:tcW w:w="0" w:type="auto"/>
          </w:tcPr>
          <w:p w14:paraId="3793A3C7" w14:textId="21F532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35FED19A" w14:textId="569C3D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BBBBF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A632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10D33A" w14:textId="77777777" w:rsidTr="003F2FDA">
        <w:tc>
          <w:tcPr>
            <w:tcW w:w="0" w:type="auto"/>
          </w:tcPr>
          <w:p w14:paraId="52476B95" w14:textId="568427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R4-2108859</w:t>
            </w:r>
          </w:p>
        </w:tc>
        <w:tc>
          <w:tcPr>
            <w:tcW w:w="0" w:type="auto"/>
          </w:tcPr>
          <w:p w14:paraId="18F71A15" w14:textId="26EBF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power class ambiguity</w:t>
            </w:r>
          </w:p>
        </w:tc>
        <w:tc>
          <w:tcPr>
            <w:tcW w:w="0" w:type="auto"/>
          </w:tcPr>
          <w:p w14:paraId="5AB06122" w14:textId="461443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8B3676" w14:textId="125BB0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B50F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0E6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F72176" w14:textId="77777777" w:rsidTr="003F2FDA">
        <w:tc>
          <w:tcPr>
            <w:tcW w:w="0" w:type="auto"/>
          </w:tcPr>
          <w:p w14:paraId="3CB29A8D" w14:textId="73CB6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R4-2108860</w:t>
            </w:r>
          </w:p>
        </w:tc>
        <w:tc>
          <w:tcPr>
            <w:tcW w:w="0" w:type="auto"/>
          </w:tcPr>
          <w:p w14:paraId="2ADFDDEE" w14:textId="5CB0BD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6951AA9B" w14:textId="0368B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7D0AF085" w14:textId="6343C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BA13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C58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4F9E11" w14:textId="77777777" w:rsidTr="003F2FDA">
        <w:tc>
          <w:tcPr>
            <w:tcW w:w="0" w:type="auto"/>
          </w:tcPr>
          <w:p w14:paraId="2FA2B443" w14:textId="376FB8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R4-2108861</w:t>
            </w:r>
          </w:p>
        </w:tc>
        <w:tc>
          <w:tcPr>
            <w:tcW w:w="0" w:type="auto"/>
          </w:tcPr>
          <w:p w14:paraId="0FEA4A35" w14:textId="541593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CA_n1-n3, CA_n1-n78, CA_n3-n78</w:t>
            </w:r>
          </w:p>
        </w:tc>
        <w:tc>
          <w:tcPr>
            <w:tcW w:w="0" w:type="auto"/>
          </w:tcPr>
          <w:p w14:paraId="2A2D7AE5" w14:textId="5ACC4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2DD05A0A" w14:textId="695C7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1B09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A7538" w14:textId="1A7C4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R4-2107691</w:t>
            </w:r>
          </w:p>
        </w:tc>
      </w:tr>
      <w:tr w:rsidR="003F2FDA" w14:paraId="13A88951" w14:textId="77777777" w:rsidTr="003F2FDA">
        <w:tc>
          <w:tcPr>
            <w:tcW w:w="0" w:type="auto"/>
          </w:tcPr>
          <w:p w14:paraId="1626F4CF" w14:textId="43A8AA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R4-2108862</w:t>
            </w:r>
          </w:p>
        </w:tc>
        <w:tc>
          <w:tcPr>
            <w:tcW w:w="0" w:type="auto"/>
          </w:tcPr>
          <w:p w14:paraId="6F8A53E8" w14:textId="389F65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CA-DC of n1,n3,n78 and n258</w:t>
            </w:r>
          </w:p>
        </w:tc>
        <w:tc>
          <w:tcPr>
            <w:tcW w:w="0" w:type="auto"/>
          </w:tcPr>
          <w:p w14:paraId="28C1D9A7" w14:textId="5605BF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2FC7A493" w14:textId="357E86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016B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78E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0D0964" w14:textId="77777777" w:rsidTr="003F2FDA">
        <w:tc>
          <w:tcPr>
            <w:tcW w:w="0" w:type="auto"/>
          </w:tcPr>
          <w:p w14:paraId="0FD8F4C7" w14:textId="6F2E39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R4-2108863</w:t>
            </w:r>
          </w:p>
        </w:tc>
        <w:tc>
          <w:tcPr>
            <w:tcW w:w="0" w:type="auto"/>
          </w:tcPr>
          <w:p w14:paraId="1133304A" w14:textId="5B66FD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CA_n1-n3-n78</w:t>
            </w:r>
          </w:p>
        </w:tc>
        <w:tc>
          <w:tcPr>
            <w:tcW w:w="0" w:type="auto"/>
          </w:tcPr>
          <w:p w14:paraId="73D050FC" w14:textId="191DFA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9BFC60A" w14:textId="2E14B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1D36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0DCA3" w14:textId="6CC39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R4-2107704</w:t>
            </w:r>
          </w:p>
        </w:tc>
      </w:tr>
      <w:tr w:rsidR="003F2FDA" w14:paraId="63C15B16" w14:textId="77777777" w:rsidTr="003F2FDA">
        <w:tc>
          <w:tcPr>
            <w:tcW w:w="0" w:type="auto"/>
          </w:tcPr>
          <w:p w14:paraId="7A469BFB" w14:textId="0BD04F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R4-2108864</w:t>
            </w:r>
          </w:p>
        </w:tc>
        <w:tc>
          <w:tcPr>
            <w:tcW w:w="0" w:type="auto"/>
          </w:tcPr>
          <w:p w14:paraId="01DAD576" w14:textId="519272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EN-DC of B1,B8 and n258</w:t>
            </w:r>
          </w:p>
        </w:tc>
        <w:tc>
          <w:tcPr>
            <w:tcW w:w="0" w:type="auto"/>
          </w:tcPr>
          <w:p w14:paraId="433BCB49" w14:textId="7A3F31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67F28AEF" w14:textId="656474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C8D4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87A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1DD398" w14:textId="77777777" w:rsidTr="003F2FDA">
        <w:tc>
          <w:tcPr>
            <w:tcW w:w="0" w:type="auto"/>
          </w:tcPr>
          <w:p w14:paraId="00F198C3" w14:textId="5B4B4F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R4-2108865</w:t>
            </w:r>
          </w:p>
        </w:tc>
        <w:tc>
          <w:tcPr>
            <w:tcW w:w="0" w:type="auto"/>
          </w:tcPr>
          <w:p w14:paraId="4F7E1E3F" w14:textId="73266C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  <w:tc>
          <w:tcPr>
            <w:tcW w:w="0" w:type="auto"/>
          </w:tcPr>
          <w:p w14:paraId="345B3393" w14:textId="242F15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9D667CB" w14:textId="3D53CF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158A4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DB0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473DD7" w14:textId="77777777" w:rsidTr="003F2FDA">
        <w:tc>
          <w:tcPr>
            <w:tcW w:w="0" w:type="auto"/>
          </w:tcPr>
          <w:p w14:paraId="75BC7190" w14:textId="1D1C4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R4-2108866</w:t>
            </w:r>
          </w:p>
        </w:tc>
        <w:tc>
          <w:tcPr>
            <w:tcW w:w="0" w:type="auto"/>
          </w:tcPr>
          <w:p w14:paraId="595D8C02" w14:textId="6024FB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v0.1.0 FS_NR_PC2_UE_FDD</w:t>
            </w:r>
          </w:p>
        </w:tc>
        <w:tc>
          <w:tcPr>
            <w:tcW w:w="0" w:type="auto"/>
          </w:tcPr>
          <w:p w14:paraId="74D11BBD" w14:textId="05BF9E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5221AE6" w14:textId="2327D5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6E99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594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36EBF0" w14:textId="77777777" w:rsidTr="003F2FDA">
        <w:tc>
          <w:tcPr>
            <w:tcW w:w="0" w:type="auto"/>
          </w:tcPr>
          <w:p w14:paraId="77E88818" w14:textId="5605F8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R4-2108867</w:t>
            </w:r>
          </w:p>
        </w:tc>
        <w:tc>
          <w:tcPr>
            <w:tcW w:w="0" w:type="auto"/>
          </w:tcPr>
          <w:p w14:paraId="2EB9ECD7" w14:textId="3E26C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CA_8A-20A</w:t>
            </w:r>
          </w:p>
        </w:tc>
        <w:tc>
          <w:tcPr>
            <w:tcW w:w="0" w:type="auto"/>
          </w:tcPr>
          <w:p w14:paraId="2DBFD224" w14:textId="71A7A2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2ED8758" w14:textId="470BA5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6E13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8DCAE" w14:textId="24D7B9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R4-2107736</w:t>
            </w:r>
          </w:p>
        </w:tc>
      </w:tr>
      <w:tr w:rsidR="003F2FDA" w14:paraId="5568D51A" w14:textId="77777777" w:rsidTr="003F2FDA">
        <w:tc>
          <w:tcPr>
            <w:tcW w:w="0" w:type="auto"/>
          </w:tcPr>
          <w:p w14:paraId="7A5E94DB" w14:textId="31C43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R4-2108868</w:t>
            </w:r>
          </w:p>
        </w:tc>
        <w:tc>
          <w:tcPr>
            <w:tcW w:w="0" w:type="auto"/>
          </w:tcPr>
          <w:p w14:paraId="1981832E" w14:textId="4F2DDE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CA_8A-28A</w:t>
            </w:r>
          </w:p>
        </w:tc>
        <w:tc>
          <w:tcPr>
            <w:tcW w:w="0" w:type="auto"/>
          </w:tcPr>
          <w:p w14:paraId="18924BAA" w14:textId="2DC28B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F6D64F7" w14:textId="1B600C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C73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CB498" w14:textId="4ED763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R4-2107737</w:t>
            </w:r>
          </w:p>
        </w:tc>
      </w:tr>
      <w:tr w:rsidR="003F2FDA" w14:paraId="624892EB" w14:textId="77777777" w:rsidTr="003F2FDA">
        <w:tc>
          <w:tcPr>
            <w:tcW w:w="0" w:type="auto"/>
          </w:tcPr>
          <w:p w14:paraId="248926CE" w14:textId="153925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R4-2108869</w:t>
            </w:r>
          </w:p>
        </w:tc>
        <w:tc>
          <w:tcPr>
            <w:tcW w:w="0" w:type="auto"/>
          </w:tcPr>
          <w:p w14:paraId="3CA26ED9" w14:textId="4C4E47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3E8355A5" w14:textId="7213F7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F797A79" w14:textId="031BFE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5C64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855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0F55F0" w14:textId="77777777" w:rsidTr="003F2FDA">
        <w:tc>
          <w:tcPr>
            <w:tcW w:w="0" w:type="auto"/>
          </w:tcPr>
          <w:p w14:paraId="0531483B" w14:textId="1960BE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R4-2108870</w:t>
            </w:r>
          </w:p>
        </w:tc>
        <w:tc>
          <w:tcPr>
            <w:tcW w:w="0" w:type="auto"/>
          </w:tcPr>
          <w:p w14:paraId="4EACA9EB" w14:textId="2F77B2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50FF75D6" w14:textId="1E1129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5867EF" w14:textId="13672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9829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929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4F471A" w14:textId="77777777" w:rsidTr="003F2FDA">
        <w:tc>
          <w:tcPr>
            <w:tcW w:w="0" w:type="auto"/>
          </w:tcPr>
          <w:p w14:paraId="2EBCABBB" w14:textId="016786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R4-2108871</w:t>
            </w:r>
          </w:p>
        </w:tc>
        <w:tc>
          <w:tcPr>
            <w:tcW w:w="0" w:type="auto"/>
          </w:tcPr>
          <w:p w14:paraId="1714DE1B" w14:textId="7B9B6A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16997BFE" w14:textId="146182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9366C02" w14:textId="7BE6B8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DA4D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CB2B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77166C" w14:textId="77777777" w:rsidTr="003F2FDA">
        <w:tc>
          <w:tcPr>
            <w:tcW w:w="0" w:type="auto"/>
          </w:tcPr>
          <w:p w14:paraId="7DD8DC3E" w14:textId="21A3DD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R4-2108872</w:t>
            </w:r>
          </w:p>
        </w:tc>
        <w:tc>
          <w:tcPr>
            <w:tcW w:w="0" w:type="auto"/>
          </w:tcPr>
          <w:p w14:paraId="03862516" w14:textId="2674DD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4C495DBC" w14:textId="6C5C9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59DDD99" w14:textId="361F56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4B0A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BDB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C80F46" w14:textId="77777777" w:rsidTr="003F2FDA">
        <w:tc>
          <w:tcPr>
            <w:tcW w:w="0" w:type="auto"/>
          </w:tcPr>
          <w:p w14:paraId="22AC0461" w14:textId="59FEA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R4-2108873</w:t>
            </w:r>
          </w:p>
        </w:tc>
        <w:tc>
          <w:tcPr>
            <w:tcW w:w="0" w:type="auto"/>
          </w:tcPr>
          <w:p w14:paraId="3C30B3F0" w14:textId="19E581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3373C898" w14:textId="149EC0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BE330DA" w14:textId="293FE1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D61F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262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A642FE" w14:textId="77777777" w:rsidTr="003F2FDA">
        <w:tc>
          <w:tcPr>
            <w:tcW w:w="0" w:type="auto"/>
          </w:tcPr>
          <w:p w14:paraId="70C357BF" w14:textId="6E64F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R4-2108874</w:t>
            </w:r>
          </w:p>
        </w:tc>
        <w:tc>
          <w:tcPr>
            <w:tcW w:w="0" w:type="auto"/>
          </w:tcPr>
          <w:p w14:paraId="110A29CF" w14:textId="330556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4DF2A192" w14:textId="6ED256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2D40CB" w14:textId="165D2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B95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0C2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F2CCA8" w14:textId="77777777" w:rsidTr="003F2FDA">
        <w:tc>
          <w:tcPr>
            <w:tcW w:w="0" w:type="auto"/>
          </w:tcPr>
          <w:p w14:paraId="70EDAA5A" w14:textId="51A240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R4-2108875</w:t>
            </w:r>
          </w:p>
        </w:tc>
        <w:tc>
          <w:tcPr>
            <w:tcW w:w="0" w:type="auto"/>
          </w:tcPr>
          <w:p w14:paraId="68AD3767" w14:textId="588484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58335C3C" w14:textId="6ECD4C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5664044" w14:textId="54F1A1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BC3B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B61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743A86" w14:textId="77777777" w:rsidTr="003F2FDA">
        <w:tc>
          <w:tcPr>
            <w:tcW w:w="0" w:type="auto"/>
          </w:tcPr>
          <w:p w14:paraId="3726F702" w14:textId="04F5E7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R4-2108876</w:t>
            </w:r>
          </w:p>
        </w:tc>
        <w:tc>
          <w:tcPr>
            <w:tcW w:w="0" w:type="auto"/>
          </w:tcPr>
          <w:p w14:paraId="6CDEDA4C" w14:textId="68CA2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3C6975E5" w14:textId="2ED3A6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4DC9567" w14:textId="08A2C3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5C67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09C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66A442" w14:textId="77777777" w:rsidTr="003F2FDA">
        <w:tc>
          <w:tcPr>
            <w:tcW w:w="0" w:type="auto"/>
          </w:tcPr>
          <w:p w14:paraId="41D1E44E" w14:textId="34B83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R4-2108877</w:t>
            </w:r>
          </w:p>
        </w:tc>
        <w:tc>
          <w:tcPr>
            <w:tcW w:w="0" w:type="auto"/>
          </w:tcPr>
          <w:p w14:paraId="2C306CB6" w14:textId="1AF175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58C75CEE" w14:textId="3C38CA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44F5FE" w14:textId="69B38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9E01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882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A3A2F6" w14:textId="77777777" w:rsidTr="003F2FDA">
        <w:tc>
          <w:tcPr>
            <w:tcW w:w="0" w:type="auto"/>
          </w:tcPr>
          <w:p w14:paraId="21A0CCCE" w14:textId="1FAF74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R4-2108878</w:t>
            </w:r>
          </w:p>
        </w:tc>
        <w:tc>
          <w:tcPr>
            <w:tcW w:w="0" w:type="auto"/>
          </w:tcPr>
          <w:p w14:paraId="30DDC0D2" w14:textId="290A01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463B04CA" w14:textId="7FFA9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133A4AE" w14:textId="4C5E3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418540" w14:textId="56109A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A19A28" w14:textId="55FA0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</w:tr>
      <w:tr w:rsidR="003F2FDA" w14:paraId="562828D0" w14:textId="77777777" w:rsidTr="003F2FDA">
        <w:tc>
          <w:tcPr>
            <w:tcW w:w="0" w:type="auto"/>
          </w:tcPr>
          <w:p w14:paraId="6A214A4E" w14:textId="5DB29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R4-2108879</w:t>
            </w:r>
          </w:p>
        </w:tc>
        <w:tc>
          <w:tcPr>
            <w:tcW w:w="0" w:type="auto"/>
          </w:tcPr>
          <w:p w14:paraId="1A2C81AF" w14:textId="2709CD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3877C6E7" w14:textId="3E0B64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6166BD3" w14:textId="56231B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336A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02D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F3E9C8" w14:textId="77777777" w:rsidTr="003F2FDA">
        <w:tc>
          <w:tcPr>
            <w:tcW w:w="0" w:type="auto"/>
          </w:tcPr>
          <w:p w14:paraId="42CB7677" w14:textId="465C6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R4-2108880</w:t>
            </w:r>
          </w:p>
        </w:tc>
        <w:tc>
          <w:tcPr>
            <w:tcW w:w="0" w:type="auto"/>
          </w:tcPr>
          <w:p w14:paraId="128C8761" w14:textId="6158F7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3432470A" w14:textId="2D247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7DC2A52" w14:textId="6A8732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503D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5C8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D2154C" w14:textId="77777777" w:rsidTr="003F2FDA">
        <w:tc>
          <w:tcPr>
            <w:tcW w:w="0" w:type="auto"/>
          </w:tcPr>
          <w:p w14:paraId="623DFB44" w14:textId="3587E0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R4-2108881</w:t>
            </w:r>
          </w:p>
        </w:tc>
        <w:tc>
          <w:tcPr>
            <w:tcW w:w="0" w:type="auto"/>
          </w:tcPr>
          <w:p w14:paraId="7EDD520A" w14:textId="38C3E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0BA150E2" w14:textId="4FCA8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46A89C55" w14:textId="2758D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8245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0B9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E6F614" w14:textId="77777777" w:rsidTr="003F2FDA">
        <w:tc>
          <w:tcPr>
            <w:tcW w:w="0" w:type="auto"/>
          </w:tcPr>
          <w:p w14:paraId="075DF2F9" w14:textId="3B7B4F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R4-2108882</w:t>
            </w:r>
          </w:p>
        </w:tc>
        <w:tc>
          <w:tcPr>
            <w:tcW w:w="0" w:type="auto"/>
          </w:tcPr>
          <w:p w14:paraId="3A3EFAE5" w14:textId="049E4E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1D2C0520" w14:textId="483E5A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3CCD5F9D" w14:textId="1B2C9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D9CC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142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ACE1F1" w14:textId="77777777" w:rsidTr="003F2FDA">
        <w:tc>
          <w:tcPr>
            <w:tcW w:w="0" w:type="auto"/>
          </w:tcPr>
          <w:p w14:paraId="324CD2F8" w14:textId="1564A2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R4-2108883</w:t>
            </w:r>
          </w:p>
        </w:tc>
        <w:tc>
          <w:tcPr>
            <w:tcW w:w="0" w:type="auto"/>
          </w:tcPr>
          <w:p w14:paraId="4846549A" w14:textId="50B47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4D286FFC" w14:textId="35665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35D00CC" w14:textId="31A760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F45B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FF7A9" w14:textId="7D3510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</w:tr>
      <w:tr w:rsidR="003F2FDA" w14:paraId="5EFE0B2B" w14:textId="77777777" w:rsidTr="003F2FDA">
        <w:tc>
          <w:tcPr>
            <w:tcW w:w="0" w:type="auto"/>
          </w:tcPr>
          <w:p w14:paraId="6D1F5E9D" w14:textId="52FF4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R4-2108884</w:t>
            </w:r>
          </w:p>
        </w:tc>
        <w:tc>
          <w:tcPr>
            <w:tcW w:w="0" w:type="auto"/>
          </w:tcPr>
          <w:p w14:paraId="677DB0FB" w14:textId="275C9C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5BFB8870" w14:textId="26F028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BAE292C" w14:textId="664E4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6E59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8A9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AF717A" w14:textId="77777777" w:rsidTr="003F2FDA">
        <w:tc>
          <w:tcPr>
            <w:tcW w:w="0" w:type="auto"/>
          </w:tcPr>
          <w:p w14:paraId="5650D584" w14:textId="09A15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R4-2108885</w:t>
            </w:r>
          </w:p>
        </w:tc>
        <w:tc>
          <w:tcPr>
            <w:tcW w:w="0" w:type="auto"/>
          </w:tcPr>
          <w:p w14:paraId="761C14FF" w14:textId="0E26DE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2E5E77FE" w14:textId="042BBF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92E20C3" w14:textId="1D4DA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ABE2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51B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80D5B" w14:textId="77777777" w:rsidTr="003F2FDA">
        <w:tc>
          <w:tcPr>
            <w:tcW w:w="0" w:type="auto"/>
          </w:tcPr>
          <w:p w14:paraId="2C82D930" w14:textId="7C253F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32D2C168" w14:textId="3BFE99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5A528ABF" w14:textId="315F3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BA1A4AB" w14:textId="2C73A2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3701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F5DA4" w14:textId="6B361B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</w:tr>
      <w:tr w:rsidR="003F2FDA" w14:paraId="7D451F7E" w14:textId="77777777" w:rsidTr="003F2FDA">
        <w:tc>
          <w:tcPr>
            <w:tcW w:w="0" w:type="auto"/>
          </w:tcPr>
          <w:p w14:paraId="44FCB940" w14:textId="5FD61F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R4-2108887</w:t>
            </w:r>
          </w:p>
        </w:tc>
        <w:tc>
          <w:tcPr>
            <w:tcW w:w="0" w:type="auto"/>
          </w:tcPr>
          <w:p w14:paraId="2E5B9DEC" w14:textId="348C25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0BC64021" w14:textId="7F8C12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F96D9D9" w14:textId="3BB5C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304B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DE75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AB8B03" w14:textId="77777777" w:rsidTr="003F2FDA">
        <w:tc>
          <w:tcPr>
            <w:tcW w:w="0" w:type="auto"/>
          </w:tcPr>
          <w:p w14:paraId="055A71E0" w14:textId="4600F1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R4-2108888</w:t>
            </w:r>
          </w:p>
        </w:tc>
        <w:tc>
          <w:tcPr>
            <w:tcW w:w="0" w:type="auto"/>
          </w:tcPr>
          <w:p w14:paraId="79CF5FA2" w14:textId="2D44F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2394D213" w14:textId="4A38B9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F4BDF12" w14:textId="7D317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B989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C77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F63AAE" w14:textId="77777777" w:rsidTr="003F2FDA">
        <w:tc>
          <w:tcPr>
            <w:tcW w:w="0" w:type="auto"/>
          </w:tcPr>
          <w:p w14:paraId="636DB864" w14:textId="2B35F3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R4-2108889</w:t>
            </w:r>
          </w:p>
        </w:tc>
        <w:tc>
          <w:tcPr>
            <w:tcW w:w="0" w:type="auto"/>
          </w:tcPr>
          <w:p w14:paraId="0347CA92" w14:textId="4FC8DB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7432E847" w14:textId="67974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005D033" w14:textId="31FFCF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110E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0FDD2" w14:textId="3DC55D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</w:tr>
      <w:tr w:rsidR="003F2FDA" w14:paraId="4D880147" w14:textId="77777777" w:rsidTr="003F2FDA">
        <w:tc>
          <w:tcPr>
            <w:tcW w:w="0" w:type="auto"/>
          </w:tcPr>
          <w:p w14:paraId="2B28DB0E" w14:textId="75A5E5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R4-2108890</w:t>
            </w:r>
          </w:p>
        </w:tc>
        <w:tc>
          <w:tcPr>
            <w:tcW w:w="0" w:type="auto"/>
          </w:tcPr>
          <w:p w14:paraId="59687137" w14:textId="787356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16CC2F9D" w14:textId="7BDD4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324B4B57" w14:textId="72C53F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9610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120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BA02EB" w14:textId="77777777" w:rsidTr="003F2FDA">
        <w:tc>
          <w:tcPr>
            <w:tcW w:w="0" w:type="auto"/>
          </w:tcPr>
          <w:p w14:paraId="709892BB" w14:textId="4B0EA6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R4-2108891</w:t>
            </w:r>
          </w:p>
        </w:tc>
        <w:tc>
          <w:tcPr>
            <w:tcW w:w="0" w:type="auto"/>
          </w:tcPr>
          <w:p w14:paraId="2841FCCE" w14:textId="0C1EC7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068C41D5" w14:textId="13CF8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DC6376F" w14:textId="1B8ED0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4979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4D3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E066C3" w14:textId="77777777" w:rsidTr="003F2FDA">
        <w:tc>
          <w:tcPr>
            <w:tcW w:w="0" w:type="auto"/>
          </w:tcPr>
          <w:p w14:paraId="4E40FDE2" w14:textId="46D30B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R4-2108892</w:t>
            </w:r>
          </w:p>
        </w:tc>
        <w:tc>
          <w:tcPr>
            <w:tcW w:w="0" w:type="auto"/>
          </w:tcPr>
          <w:p w14:paraId="2E58B2DA" w14:textId="2974A9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1BD21051" w14:textId="7B87DA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4C8B2F7" w14:textId="25C71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8688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9BB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CC731B" w14:textId="77777777" w:rsidTr="003F2FDA">
        <w:tc>
          <w:tcPr>
            <w:tcW w:w="0" w:type="auto"/>
          </w:tcPr>
          <w:p w14:paraId="3A6A625B" w14:textId="036895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R4-2108893</w:t>
            </w:r>
          </w:p>
        </w:tc>
        <w:tc>
          <w:tcPr>
            <w:tcW w:w="0" w:type="auto"/>
          </w:tcPr>
          <w:p w14:paraId="1E4C0F8F" w14:textId="5E3ED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66FD93E6" w14:textId="2B9D42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91FCC2D" w14:textId="4B1BCC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E8AA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718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EBF101" w14:textId="77777777" w:rsidTr="003F2FDA">
        <w:tc>
          <w:tcPr>
            <w:tcW w:w="0" w:type="auto"/>
          </w:tcPr>
          <w:p w14:paraId="213C9708" w14:textId="4D898E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R4-2108894</w:t>
            </w:r>
          </w:p>
        </w:tc>
        <w:tc>
          <w:tcPr>
            <w:tcW w:w="0" w:type="auto"/>
          </w:tcPr>
          <w:p w14:paraId="2C7AE3A0" w14:textId="3125F3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017B432D" w14:textId="180003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CCC4D9" w14:textId="538250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A8BF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BB20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E900C0" w14:textId="77777777" w:rsidTr="003F2FDA">
        <w:tc>
          <w:tcPr>
            <w:tcW w:w="0" w:type="auto"/>
          </w:tcPr>
          <w:p w14:paraId="0D6E206E" w14:textId="60CE77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R4-2108895</w:t>
            </w:r>
          </w:p>
        </w:tc>
        <w:tc>
          <w:tcPr>
            <w:tcW w:w="0" w:type="auto"/>
          </w:tcPr>
          <w:p w14:paraId="54DEC1F3" w14:textId="6BD11A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00C364A4" w14:textId="4FF0DD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2F8A77D" w14:textId="66765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3E64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A56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0790E3" w14:textId="77777777" w:rsidTr="003F2FDA">
        <w:tc>
          <w:tcPr>
            <w:tcW w:w="0" w:type="auto"/>
          </w:tcPr>
          <w:p w14:paraId="35E52E63" w14:textId="0C4E2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R4-2108896</w:t>
            </w:r>
          </w:p>
        </w:tc>
        <w:tc>
          <w:tcPr>
            <w:tcW w:w="0" w:type="auto"/>
          </w:tcPr>
          <w:p w14:paraId="34316B46" w14:textId="2CE348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66ED3811" w14:textId="26638C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58CC3A3" w14:textId="5402F9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3A07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BB7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619C80" w14:textId="77777777" w:rsidTr="003F2FDA">
        <w:tc>
          <w:tcPr>
            <w:tcW w:w="0" w:type="auto"/>
          </w:tcPr>
          <w:p w14:paraId="454BD231" w14:textId="6EBDAC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R4-2108897</w:t>
            </w:r>
          </w:p>
        </w:tc>
        <w:tc>
          <w:tcPr>
            <w:tcW w:w="0" w:type="auto"/>
          </w:tcPr>
          <w:p w14:paraId="08CB85C2" w14:textId="7D914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02D722CC" w14:textId="4A395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25E8BE2" w14:textId="157FE4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2911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4E5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E350A1" w14:textId="77777777" w:rsidTr="003F2FDA">
        <w:tc>
          <w:tcPr>
            <w:tcW w:w="0" w:type="auto"/>
          </w:tcPr>
          <w:p w14:paraId="2E362767" w14:textId="3F98E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R4-2108898</w:t>
            </w:r>
          </w:p>
        </w:tc>
        <w:tc>
          <w:tcPr>
            <w:tcW w:w="0" w:type="auto"/>
          </w:tcPr>
          <w:p w14:paraId="6E925EAD" w14:textId="693A37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0046FEE6" w14:textId="79781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EAD6E55" w14:textId="0E89C7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6E9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65E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C09AD8" w14:textId="77777777" w:rsidTr="003F2FDA">
        <w:tc>
          <w:tcPr>
            <w:tcW w:w="0" w:type="auto"/>
          </w:tcPr>
          <w:p w14:paraId="01C83156" w14:textId="2D0115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R4-2108899</w:t>
            </w:r>
          </w:p>
        </w:tc>
        <w:tc>
          <w:tcPr>
            <w:tcW w:w="0" w:type="auto"/>
          </w:tcPr>
          <w:p w14:paraId="7819552E" w14:textId="1D936E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7EE5B49B" w14:textId="3C1508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D4E88A2" w14:textId="0E011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DC7F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4D0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0D2F02" w14:textId="77777777" w:rsidTr="003F2FDA">
        <w:tc>
          <w:tcPr>
            <w:tcW w:w="0" w:type="auto"/>
          </w:tcPr>
          <w:p w14:paraId="2F6B3D81" w14:textId="07D119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R4-2108900</w:t>
            </w:r>
          </w:p>
        </w:tc>
        <w:tc>
          <w:tcPr>
            <w:tcW w:w="0" w:type="auto"/>
          </w:tcPr>
          <w:p w14:paraId="402338FB" w14:textId="7BCBF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Comments on Antenna Model</w:t>
            </w:r>
          </w:p>
        </w:tc>
        <w:tc>
          <w:tcPr>
            <w:tcW w:w="0" w:type="auto"/>
          </w:tcPr>
          <w:p w14:paraId="224DDB17" w14:textId="5B10C3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1FDAB608" w14:textId="2D298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861E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F67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90C204" w14:textId="77777777" w:rsidTr="003F2FDA">
        <w:tc>
          <w:tcPr>
            <w:tcW w:w="0" w:type="auto"/>
          </w:tcPr>
          <w:p w14:paraId="4167689B" w14:textId="096FF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R4-2108901</w:t>
            </w:r>
          </w:p>
        </w:tc>
        <w:tc>
          <w:tcPr>
            <w:tcW w:w="0" w:type="auto"/>
          </w:tcPr>
          <w:p w14:paraId="3724D5D1" w14:textId="265C6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DC_2-13_n66-n77</w:t>
            </w:r>
          </w:p>
        </w:tc>
        <w:tc>
          <w:tcPr>
            <w:tcW w:w="0" w:type="auto"/>
          </w:tcPr>
          <w:p w14:paraId="1B2B8A72" w14:textId="414EF3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06AF0E2" w14:textId="0CE45D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A7F4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E65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ABFCCB" w14:textId="77777777" w:rsidTr="003F2FDA">
        <w:tc>
          <w:tcPr>
            <w:tcW w:w="0" w:type="auto"/>
          </w:tcPr>
          <w:p w14:paraId="4CF3E5C7" w14:textId="5D0DB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R4-2108902</w:t>
            </w:r>
          </w:p>
        </w:tc>
        <w:tc>
          <w:tcPr>
            <w:tcW w:w="0" w:type="auto"/>
          </w:tcPr>
          <w:p w14:paraId="43C2DC15" w14:textId="734E5A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DC_2-13-66_n77</w:t>
            </w:r>
          </w:p>
        </w:tc>
        <w:tc>
          <w:tcPr>
            <w:tcW w:w="0" w:type="auto"/>
          </w:tcPr>
          <w:p w14:paraId="2581F4D6" w14:textId="1FE9F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59A7C1B" w14:textId="6D814F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97BA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7BE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92CA66" w14:textId="77777777" w:rsidTr="003F2FDA">
        <w:tc>
          <w:tcPr>
            <w:tcW w:w="0" w:type="auto"/>
          </w:tcPr>
          <w:p w14:paraId="68064EB5" w14:textId="196B6A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R4-2108903</w:t>
            </w:r>
          </w:p>
        </w:tc>
        <w:tc>
          <w:tcPr>
            <w:tcW w:w="0" w:type="auto"/>
          </w:tcPr>
          <w:p w14:paraId="5506749B" w14:textId="48E524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DC_13-66_n2-n77</w:t>
            </w:r>
          </w:p>
        </w:tc>
        <w:tc>
          <w:tcPr>
            <w:tcW w:w="0" w:type="auto"/>
          </w:tcPr>
          <w:p w14:paraId="73B44C00" w14:textId="19ACC6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6D49934" w14:textId="1436C4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064D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3E9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98BE43" w14:textId="77777777" w:rsidTr="003F2FDA">
        <w:tc>
          <w:tcPr>
            <w:tcW w:w="0" w:type="auto"/>
          </w:tcPr>
          <w:p w14:paraId="3473229C" w14:textId="45C814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R4-2108904</w:t>
            </w:r>
          </w:p>
        </w:tc>
        <w:tc>
          <w:tcPr>
            <w:tcW w:w="0" w:type="auto"/>
          </w:tcPr>
          <w:p w14:paraId="40037916" w14:textId="27C4EF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DC_2-66_n5-n77</w:t>
            </w:r>
          </w:p>
        </w:tc>
        <w:tc>
          <w:tcPr>
            <w:tcW w:w="0" w:type="auto"/>
          </w:tcPr>
          <w:p w14:paraId="60492698" w14:textId="49258B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15A7ABE" w14:textId="4059D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23CF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D59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855CBF" w14:textId="77777777" w:rsidTr="003F2FDA">
        <w:tc>
          <w:tcPr>
            <w:tcW w:w="0" w:type="auto"/>
          </w:tcPr>
          <w:p w14:paraId="2D37E5B8" w14:textId="0E4406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R4-2108905</w:t>
            </w:r>
          </w:p>
        </w:tc>
        <w:tc>
          <w:tcPr>
            <w:tcW w:w="0" w:type="auto"/>
          </w:tcPr>
          <w:p w14:paraId="547495E4" w14:textId="62BCD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DC_2-5-66_n77</w:t>
            </w:r>
          </w:p>
        </w:tc>
        <w:tc>
          <w:tcPr>
            <w:tcW w:w="0" w:type="auto"/>
          </w:tcPr>
          <w:p w14:paraId="17A721B3" w14:textId="020B6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1C489A7" w14:textId="0B0B6F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E172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2F5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23029F" w14:textId="77777777" w:rsidTr="003F2FDA">
        <w:tc>
          <w:tcPr>
            <w:tcW w:w="0" w:type="auto"/>
          </w:tcPr>
          <w:p w14:paraId="6704C3AA" w14:textId="742877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R4-2108906</w:t>
            </w:r>
          </w:p>
        </w:tc>
        <w:tc>
          <w:tcPr>
            <w:tcW w:w="0" w:type="auto"/>
          </w:tcPr>
          <w:p w14:paraId="3CD3450C" w14:textId="4F8554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37.827 for DC_13_n66-n77 </w:t>
            </w:r>
          </w:p>
        </w:tc>
        <w:tc>
          <w:tcPr>
            <w:tcW w:w="0" w:type="auto"/>
          </w:tcPr>
          <w:p w14:paraId="100CB39B" w14:textId="49138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252F768" w14:textId="0CEFCD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EA30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469DDD" w14:textId="669B2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R4-2107837</w:t>
            </w:r>
          </w:p>
        </w:tc>
      </w:tr>
      <w:tr w:rsidR="003F2FDA" w14:paraId="5E2605D6" w14:textId="77777777" w:rsidTr="003F2FDA">
        <w:tc>
          <w:tcPr>
            <w:tcW w:w="0" w:type="auto"/>
          </w:tcPr>
          <w:p w14:paraId="498D724C" w14:textId="73BACC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R4-2108907</w:t>
            </w:r>
          </w:p>
        </w:tc>
        <w:tc>
          <w:tcPr>
            <w:tcW w:w="0" w:type="auto"/>
          </w:tcPr>
          <w:p w14:paraId="5266A4C0" w14:textId="605415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37.827 for DC_13_n2-n77 </w:t>
            </w:r>
          </w:p>
        </w:tc>
        <w:tc>
          <w:tcPr>
            <w:tcW w:w="0" w:type="auto"/>
          </w:tcPr>
          <w:p w14:paraId="46CB3D1B" w14:textId="14CDC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DF40919" w14:textId="35F29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0E11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3FF4D" w14:textId="37BF9D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R4-2107838</w:t>
            </w:r>
          </w:p>
        </w:tc>
      </w:tr>
      <w:tr w:rsidR="003F2FDA" w14:paraId="706379B4" w14:textId="77777777" w:rsidTr="003F2FDA">
        <w:tc>
          <w:tcPr>
            <w:tcW w:w="0" w:type="auto"/>
          </w:tcPr>
          <w:p w14:paraId="7BF5930C" w14:textId="3340E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R4-2108908</w:t>
            </w:r>
          </w:p>
        </w:tc>
        <w:tc>
          <w:tcPr>
            <w:tcW w:w="0" w:type="auto"/>
          </w:tcPr>
          <w:p w14:paraId="17172F5E" w14:textId="5CA973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Filter options for B1</w:t>
            </w:r>
          </w:p>
        </w:tc>
        <w:tc>
          <w:tcPr>
            <w:tcW w:w="0" w:type="auto"/>
          </w:tcPr>
          <w:p w14:paraId="6F80F44D" w14:textId="6BBDA0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41290EEE" w14:textId="64B1AD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E9C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74A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525256" w14:textId="77777777" w:rsidTr="003F2FDA">
        <w:tc>
          <w:tcPr>
            <w:tcW w:w="0" w:type="auto"/>
          </w:tcPr>
          <w:p w14:paraId="7611E410" w14:textId="502D9D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R4-2108909</w:t>
            </w:r>
          </w:p>
        </w:tc>
        <w:tc>
          <w:tcPr>
            <w:tcW w:w="0" w:type="auto"/>
          </w:tcPr>
          <w:p w14:paraId="27672FE7" w14:textId="010DDB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Relation between TxD and ul-FullPwrModes &amp; TxD and SRS antenna switching</w:t>
            </w:r>
          </w:p>
        </w:tc>
        <w:tc>
          <w:tcPr>
            <w:tcW w:w="0" w:type="auto"/>
          </w:tcPr>
          <w:p w14:paraId="3CA56E96" w14:textId="0B99B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9036C7" w14:textId="23CDEE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9232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0B5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D47052" w14:textId="77777777" w:rsidTr="003F2FDA">
        <w:tc>
          <w:tcPr>
            <w:tcW w:w="0" w:type="auto"/>
          </w:tcPr>
          <w:p w14:paraId="5130F67D" w14:textId="44E5F5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R4-2108910</w:t>
            </w:r>
          </w:p>
        </w:tc>
        <w:tc>
          <w:tcPr>
            <w:tcW w:w="0" w:type="auto"/>
          </w:tcPr>
          <w:p w14:paraId="5E6CE995" w14:textId="450ABE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R16 CATF</w:t>
            </w:r>
          </w:p>
        </w:tc>
        <w:tc>
          <w:tcPr>
            <w:tcW w:w="0" w:type="auto"/>
          </w:tcPr>
          <w:p w14:paraId="1349E09C" w14:textId="483DF3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143A6E3B" w14:textId="0BBD1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A391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91F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12B7D7" w14:textId="77777777" w:rsidTr="003F2FDA">
        <w:tc>
          <w:tcPr>
            <w:tcW w:w="0" w:type="auto"/>
          </w:tcPr>
          <w:p w14:paraId="69DE4205" w14:textId="7B2376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R4-2108911</w:t>
            </w:r>
          </w:p>
        </w:tc>
        <w:tc>
          <w:tcPr>
            <w:tcW w:w="0" w:type="auto"/>
          </w:tcPr>
          <w:p w14:paraId="0E97B441" w14:textId="1A92F7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R17 CATA</w:t>
            </w:r>
          </w:p>
        </w:tc>
        <w:tc>
          <w:tcPr>
            <w:tcW w:w="0" w:type="auto"/>
          </w:tcPr>
          <w:p w14:paraId="6CEACD72" w14:textId="1336D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06D87239" w14:textId="3A848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A2A6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A68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F72A53" w14:textId="77777777" w:rsidTr="003F2FDA">
        <w:tc>
          <w:tcPr>
            <w:tcW w:w="0" w:type="auto"/>
          </w:tcPr>
          <w:p w14:paraId="36E604F4" w14:textId="061F88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R4-2108912</w:t>
            </w:r>
          </w:p>
        </w:tc>
        <w:tc>
          <w:tcPr>
            <w:tcW w:w="0" w:type="auto"/>
          </w:tcPr>
          <w:p w14:paraId="3158CA1A" w14:textId="02BAA7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38.851-010</w:t>
            </w:r>
          </w:p>
        </w:tc>
        <w:tc>
          <w:tcPr>
            <w:tcW w:w="0" w:type="auto"/>
          </w:tcPr>
          <w:p w14:paraId="364E0988" w14:textId="4DB54E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D0882F" w14:textId="3F9BBD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0574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099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1E1C6B" w14:textId="77777777" w:rsidTr="003F2FDA">
        <w:tc>
          <w:tcPr>
            <w:tcW w:w="0" w:type="auto"/>
          </w:tcPr>
          <w:p w14:paraId="7420DD20" w14:textId="3534F6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R4-2108913</w:t>
            </w:r>
          </w:p>
        </w:tc>
        <w:tc>
          <w:tcPr>
            <w:tcW w:w="0" w:type="auto"/>
          </w:tcPr>
          <w:p w14:paraId="2BD00698" w14:textId="4BE1B7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 with IBM within same frequency group</w:t>
            </w:r>
          </w:p>
        </w:tc>
        <w:tc>
          <w:tcPr>
            <w:tcW w:w="0" w:type="auto"/>
          </w:tcPr>
          <w:p w14:paraId="6699B355" w14:textId="2D4BF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81B3F9" w14:textId="55DFFB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E227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313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5F7E71" w14:textId="77777777" w:rsidTr="003F2FDA">
        <w:tc>
          <w:tcPr>
            <w:tcW w:w="0" w:type="auto"/>
          </w:tcPr>
          <w:p w14:paraId="240B5C70" w14:textId="2882A8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R4-2108914</w:t>
            </w:r>
          </w:p>
        </w:tc>
        <w:tc>
          <w:tcPr>
            <w:tcW w:w="0" w:type="auto"/>
          </w:tcPr>
          <w:p w14:paraId="62E5F220" w14:textId="379605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38.851 Applicability of CBM IBM for different CA configurations</w:t>
            </w:r>
          </w:p>
        </w:tc>
        <w:tc>
          <w:tcPr>
            <w:tcW w:w="0" w:type="auto"/>
          </w:tcPr>
          <w:p w14:paraId="2A86B3BB" w14:textId="116299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A9DB50" w14:textId="0EB8D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4F3F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FA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860F41" w14:textId="77777777" w:rsidTr="003F2FDA">
        <w:tc>
          <w:tcPr>
            <w:tcW w:w="0" w:type="auto"/>
          </w:tcPr>
          <w:p w14:paraId="4C126160" w14:textId="5A041D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R4-2108915</w:t>
            </w:r>
          </w:p>
        </w:tc>
        <w:tc>
          <w:tcPr>
            <w:tcW w:w="0" w:type="auto"/>
          </w:tcPr>
          <w:p w14:paraId="782E6F98" w14:textId="6AF1B4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way for defining dTib and dRib</w:t>
            </w:r>
          </w:p>
        </w:tc>
        <w:tc>
          <w:tcPr>
            <w:tcW w:w="0" w:type="auto"/>
          </w:tcPr>
          <w:p w14:paraId="287C249D" w14:textId="55AE49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956165" w14:textId="1A5843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628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325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C23492" w14:textId="77777777" w:rsidTr="003F2FDA">
        <w:tc>
          <w:tcPr>
            <w:tcW w:w="0" w:type="auto"/>
          </w:tcPr>
          <w:p w14:paraId="3D805EE9" w14:textId="77679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R4-2108916</w:t>
            </w:r>
          </w:p>
        </w:tc>
        <w:tc>
          <w:tcPr>
            <w:tcW w:w="0" w:type="auto"/>
          </w:tcPr>
          <w:p w14:paraId="00C5E94A" w14:textId="5CAE96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R16 CAT F</w:t>
            </w:r>
          </w:p>
        </w:tc>
        <w:tc>
          <w:tcPr>
            <w:tcW w:w="0" w:type="auto"/>
          </w:tcPr>
          <w:p w14:paraId="43936ACA" w14:textId="30C77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97495FD" w14:textId="6FFC63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AAB8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AF8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24EB6A" w14:textId="77777777" w:rsidTr="003F2FDA">
        <w:tc>
          <w:tcPr>
            <w:tcW w:w="0" w:type="auto"/>
          </w:tcPr>
          <w:p w14:paraId="21ACC381" w14:textId="7B681F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R4-2108917</w:t>
            </w:r>
          </w:p>
        </w:tc>
        <w:tc>
          <w:tcPr>
            <w:tcW w:w="0" w:type="auto"/>
          </w:tcPr>
          <w:p w14:paraId="7BD4E3D5" w14:textId="6491CF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R17 CAT F</w:t>
            </w:r>
          </w:p>
        </w:tc>
        <w:tc>
          <w:tcPr>
            <w:tcW w:w="0" w:type="auto"/>
          </w:tcPr>
          <w:p w14:paraId="31355685" w14:textId="48D74E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644F4C5" w14:textId="06EF0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6F1C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99F3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F70C1F" w14:textId="77777777" w:rsidTr="003F2FDA">
        <w:tc>
          <w:tcPr>
            <w:tcW w:w="0" w:type="auto"/>
          </w:tcPr>
          <w:p w14:paraId="7AEFB47C" w14:textId="0898C6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R4-2108918</w:t>
            </w:r>
          </w:p>
        </w:tc>
        <w:tc>
          <w:tcPr>
            <w:tcW w:w="0" w:type="auto"/>
          </w:tcPr>
          <w:p w14:paraId="58EBF9C6" w14:textId="680F49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R16 CAT F</w:t>
            </w:r>
          </w:p>
        </w:tc>
        <w:tc>
          <w:tcPr>
            <w:tcW w:w="0" w:type="auto"/>
          </w:tcPr>
          <w:p w14:paraId="6FD9FD2A" w14:textId="2D76AD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8D2251A" w14:textId="3CFAEC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E61F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7CF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BE45C7" w14:textId="77777777" w:rsidTr="003F2FDA">
        <w:tc>
          <w:tcPr>
            <w:tcW w:w="0" w:type="auto"/>
          </w:tcPr>
          <w:p w14:paraId="139526D4" w14:textId="3F879D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R4-2108919</w:t>
            </w:r>
          </w:p>
        </w:tc>
        <w:tc>
          <w:tcPr>
            <w:tcW w:w="0" w:type="auto"/>
          </w:tcPr>
          <w:p w14:paraId="5BFF400C" w14:textId="50A42A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R17 CAT F</w:t>
            </w:r>
          </w:p>
        </w:tc>
        <w:tc>
          <w:tcPr>
            <w:tcW w:w="0" w:type="auto"/>
          </w:tcPr>
          <w:p w14:paraId="6A48EC91" w14:textId="44F587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AA85936" w14:textId="1A52B6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731A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133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15AA4D" w14:textId="77777777" w:rsidTr="003F2FDA">
        <w:tc>
          <w:tcPr>
            <w:tcW w:w="0" w:type="auto"/>
          </w:tcPr>
          <w:p w14:paraId="02028588" w14:textId="043315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R4-2108920</w:t>
            </w:r>
          </w:p>
        </w:tc>
        <w:tc>
          <w:tcPr>
            <w:tcW w:w="0" w:type="auto"/>
          </w:tcPr>
          <w:p w14:paraId="35C96FB3" w14:textId="36D46A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0BCEEFD6" w14:textId="0DF4DE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CD3AC00" w14:textId="06101D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7A4B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D9BFB" w14:textId="3337FD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</w:tr>
      <w:tr w:rsidR="003F2FDA" w14:paraId="46933097" w14:textId="77777777" w:rsidTr="003F2FDA">
        <w:tc>
          <w:tcPr>
            <w:tcW w:w="0" w:type="auto"/>
          </w:tcPr>
          <w:p w14:paraId="60DBAF33" w14:textId="17BBF3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R4-2108921</w:t>
            </w:r>
          </w:p>
        </w:tc>
        <w:tc>
          <w:tcPr>
            <w:tcW w:w="0" w:type="auto"/>
          </w:tcPr>
          <w:p w14:paraId="66DD1DBA" w14:textId="208BF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R17</w:t>
            </w:r>
          </w:p>
        </w:tc>
        <w:tc>
          <w:tcPr>
            <w:tcW w:w="0" w:type="auto"/>
          </w:tcPr>
          <w:p w14:paraId="4BCA5F7B" w14:textId="338E87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DBDD5A4" w14:textId="7DE0BA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B9B3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71E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0D20FC" w14:textId="77777777" w:rsidTr="003F2FDA">
        <w:tc>
          <w:tcPr>
            <w:tcW w:w="0" w:type="auto"/>
          </w:tcPr>
          <w:p w14:paraId="5572E383" w14:textId="57B721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R4-2108922</w:t>
            </w:r>
          </w:p>
        </w:tc>
        <w:tc>
          <w:tcPr>
            <w:tcW w:w="0" w:type="auto"/>
          </w:tcPr>
          <w:p w14:paraId="338EF8B9" w14:textId="279EBF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R16 CATF</w:t>
            </w:r>
          </w:p>
        </w:tc>
        <w:tc>
          <w:tcPr>
            <w:tcW w:w="0" w:type="auto"/>
          </w:tcPr>
          <w:p w14:paraId="0EE8ACC6" w14:textId="103772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F38DA0F" w14:textId="3A351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238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927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46A884" w14:textId="77777777" w:rsidTr="003F2FDA">
        <w:tc>
          <w:tcPr>
            <w:tcW w:w="0" w:type="auto"/>
          </w:tcPr>
          <w:p w14:paraId="6401EB49" w14:textId="4BBBC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R4-2108923</w:t>
            </w:r>
          </w:p>
        </w:tc>
        <w:tc>
          <w:tcPr>
            <w:tcW w:w="0" w:type="auto"/>
          </w:tcPr>
          <w:p w14:paraId="38AC411D" w14:textId="7D3C16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R17 CATA</w:t>
            </w:r>
          </w:p>
        </w:tc>
        <w:tc>
          <w:tcPr>
            <w:tcW w:w="0" w:type="auto"/>
          </w:tcPr>
          <w:p w14:paraId="434AB719" w14:textId="053AF5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45F1173" w14:textId="41DD5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2D3A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0C6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CB5AD2" w14:textId="77777777" w:rsidTr="003F2FDA">
        <w:tc>
          <w:tcPr>
            <w:tcW w:w="0" w:type="auto"/>
          </w:tcPr>
          <w:p w14:paraId="68C0F57A" w14:textId="006814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R4-2108924</w:t>
            </w:r>
          </w:p>
        </w:tc>
        <w:tc>
          <w:tcPr>
            <w:tcW w:w="0" w:type="auto"/>
          </w:tcPr>
          <w:p w14:paraId="4D9629AD" w14:textId="33F15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R16 CATF</w:t>
            </w:r>
          </w:p>
        </w:tc>
        <w:tc>
          <w:tcPr>
            <w:tcW w:w="0" w:type="auto"/>
          </w:tcPr>
          <w:p w14:paraId="14C9C251" w14:textId="4D3AFB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B30698E" w14:textId="6ACFB3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4E35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5B3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C05370" w14:textId="77777777" w:rsidTr="003F2FDA">
        <w:tc>
          <w:tcPr>
            <w:tcW w:w="0" w:type="auto"/>
          </w:tcPr>
          <w:p w14:paraId="607F72E0" w14:textId="3E4D9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R4-2108925</w:t>
            </w:r>
          </w:p>
        </w:tc>
        <w:tc>
          <w:tcPr>
            <w:tcW w:w="0" w:type="auto"/>
          </w:tcPr>
          <w:p w14:paraId="1466ECE5" w14:textId="424B81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R17 CATA</w:t>
            </w:r>
          </w:p>
        </w:tc>
        <w:tc>
          <w:tcPr>
            <w:tcW w:w="0" w:type="auto"/>
          </w:tcPr>
          <w:p w14:paraId="4B9AC7C9" w14:textId="65B43C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BEF4583" w14:textId="03B75602" w:rsidR="003F2FDA" w:rsidRPr="003F2FDA" w:rsidRDefault="00D851E3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4A5D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B5A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1E345A" w14:textId="77777777" w:rsidTr="003F2FDA">
        <w:tc>
          <w:tcPr>
            <w:tcW w:w="0" w:type="auto"/>
          </w:tcPr>
          <w:p w14:paraId="7929BAFD" w14:textId="1ACB4D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R4-2108926</w:t>
            </w:r>
          </w:p>
        </w:tc>
        <w:tc>
          <w:tcPr>
            <w:tcW w:w="0" w:type="auto"/>
          </w:tcPr>
          <w:p w14:paraId="50F76662" w14:textId="045D2B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ambiguity in deciding TL,C</w:t>
            </w:r>
          </w:p>
        </w:tc>
        <w:tc>
          <w:tcPr>
            <w:tcW w:w="0" w:type="auto"/>
          </w:tcPr>
          <w:p w14:paraId="3E1F9BC9" w14:textId="0550A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A85438" w14:textId="02056A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3DF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8A4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4275DA" w14:textId="77777777" w:rsidTr="003F2FDA">
        <w:tc>
          <w:tcPr>
            <w:tcW w:w="0" w:type="auto"/>
          </w:tcPr>
          <w:p w14:paraId="06BD10B7" w14:textId="27AFE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R4-2108927</w:t>
            </w:r>
          </w:p>
        </w:tc>
        <w:tc>
          <w:tcPr>
            <w:tcW w:w="0" w:type="auto"/>
          </w:tcPr>
          <w:p w14:paraId="1E36E252" w14:textId="22D987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R15 CATF</w:t>
            </w:r>
          </w:p>
        </w:tc>
        <w:tc>
          <w:tcPr>
            <w:tcW w:w="0" w:type="auto"/>
          </w:tcPr>
          <w:p w14:paraId="3A953337" w14:textId="0E301D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DA8D24" w14:textId="66E111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3654E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0AB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CC1F3D" w14:textId="77777777" w:rsidTr="003F2FDA">
        <w:tc>
          <w:tcPr>
            <w:tcW w:w="0" w:type="auto"/>
          </w:tcPr>
          <w:p w14:paraId="551AB953" w14:textId="49D76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R4-2108928</w:t>
            </w:r>
          </w:p>
        </w:tc>
        <w:tc>
          <w:tcPr>
            <w:tcW w:w="0" w:type="auto"/>
          </w:tcPr>
          <w:p w14:paraId="7D448954" w14:textId="673231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R16 CATA</w:t>
            </w:r>
          </w:p>
        </w:tc>
        <w:tc>
          <w:tcPr>
            <w:tcW w:w="0" w:type="auto"/>
          </w:tcPr>
          <w:p w14:paraId="49555619" w14:textId="0BA9B2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D4DD36" w14:textId="0823CA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3762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C46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76E034" w14:textId="77777777" w:rsidTr="003F2FDA">
        <w:tc>
          <w:tcPr>
            <w:tcW w:w="0" w:type="auto"/>
          </w:tcPr>
          <w:p w14:paraId="01C07B9F" w14:textId="03841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R4-2108929</w:t>
            </w:r>
          </w:p>
        </w:tc>
        <w:tc>
          <w:tcPr>
            <w:tcW w:w="0" w:type="auto"/>
          </w:tcPr>
          <w:p w14:paraId="50532DD8" w14:textId="7DC708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R17 CATA</w:t>
            </w:r>
          </w:p>
        </w:tc>
        <w:tc>
          <w:tcPr>
            <w:tcW w:w="0" w:type="auto"/>
          </w:tcPr>
          <w:p w14:paraId="2212A252" w14:textId="57963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E9EF04" w14:textId="39F5F2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C8354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8E4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7B864A" w14:textId="77777777" w:rsidTr="003F2FDA">
        <w:tc>
          <w:tcPr>
            <w:tcW w:w="0" w:type="auto"/>
          </w:tcPr>
          <w:p w14:paraId="7E30010E" w14:textId="15DB99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R4-2108930</w:t>
            </w:r>
          </w:p>
        </w:tc>
        <w:tc>
          <w:tcPr>
            <w:tcW w:w="0" w:type="auto"/>
          </w:tcPr>
          <w:p w14:paraId="12A57697" w14:textId="2498DA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analysis for n77(2A) UL cases</w:t>
            </w:r>
          </w:p>
        </w:tc>
        <w:tc>
          <w:tcPr>
            <w:tcW w:w="0" w:type="auto"/>
          </w:tcPr>
          <w:p w14:paraId="70C3461C" w14:textId="16F262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</w:t>
            </w:r>
          </w:p>
        </w:tc>
        <w:tc>
          <w:tcPr>
            <w:tcW w:w="0" w:type="auto"/>
          </w:tcPr>
          <w:p w14:paraId="0E659669" w14:textId="6BC89E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4805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714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A376E5" w14:textId="77777777" w:rsidTr="003F2FDA">
        <w:tc>
          <w:tcPr>
            <w:tcW w:w="0" w:type="auto"/>
          </w:tcPr>
          <w:p w14:paraId="5741BA2B" w14:textId="7614F2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R4-2108931</w:t>
            </w:r>
          </w:p>
        </w:tc>
        <w:tc>
          <w:tcPr>
            <w:tcW w:w="0" w:type="auto"/>
          </w:tcPr>
          <w:p w14:paraId="0F8FF1C5" w14:textId="1CACD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CA_n5A-n77(2A) introduction of UL CA_n77(2A)</w:t>
            </w:r>
          </w:p>
        </w:tc>
        <w:tc>
          <w:tcPr>
            <w:tcW w:w="0" w:type="auto"/>
          </w:tcPr>
          <w:p w14:paraId="203AC67E" w14:textId="2CBDD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9DDA4E5" w14:textId="0B1DD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0BA5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693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91272B" w14:textId="77777777" w:rsidTr="003F2FDA">
        <w:tc>
          <w:tcPr>
            <w:tcW w:w="0" w:type="auto"/>
          </w:tcPr>
          <w:p w14:paraId="26FD67F4" w14:textId="479890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R4-2108932</w:t>
            </w:r>
          </w:p>
        </w:tc>
        <w:tc>
          <w:tcPr>
            <w:tcW w:w="0" w:type="auto"/>
          </w:tcPr>
          <w:p w14:paraId="6289B602" w14:textId="42E7F1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581857AC" w14:textId="5733CB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Inc., AT&amp;T</w:t>
            </w:r>
          </w:p>
        </w:tc>
        <w:tc>
          <w:tcPr>
            <w:tcW w:w="0" w:type="auto"/>
          </w:tcPr>
          <w:p w14:paraId="38E83F5F" w14:textId="791A22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D3E9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EBE24" w14:textId="19C268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</w:t>
            </w:r>
            <w:r w:rsidR="00CA0AFA">
              <w:rPr>
                <w:sz w:val="16"/>
              </w:rPr>
              <w:t>7809</w:t>
            </w:r>
          </w:p>
        </w:tc>
      </w:tr>
      <w:tr w:rsidR="003F2FDA" w14:paraId="2174E06D" w14:textId="77777777" w:rsidTr="003F2FDA">
        <w:tc>
          <w:tcPr>
            <w:tcW w:w="0" w:type="auto"/>
          </w:tcPr>
          <w:p w14:paraId="54D1E6D0" w14:textId="1BD278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R4-2108933</w:t>
            </w:r>
          </w:p>
        </w:tc>
        <w:tc>
          <w:tcPr>
            <w:tcW w:w="0" w:type="auto"/>
          </w:tcPr>
          <w:p w14:paraId="13909727" w14:textId="747174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CA_n2-n30-n66</w:t>
            </w:r>
          </w:p>
        </w:tc>
        <w:tc>
          <w:tcPr>
            <w:tcW w:w="0" w:type="auto"/>
          </w:tcPr>
          <w:p w14:paraId="2D0361A0" w14:textId="3F8BF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5C50246" w14:textId="76A2EB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F53E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527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6A993C" w14:textId="77777777" w:rsidTr="003F2FDA">
        <w:tc>
          <w:tcPr>
            <w:tcW w:w="0" w:type="auto"/>
          </w:tcPr>
          <w:p w14:paraId="7BF0A2A7" w14:textId="34854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R4-2108934</w:t>
            </w:r>
          </w:p>
        </w:tc>
        <w:tc>
          <w:tcPr>
            <w:tcW w:w="0" w:type="auto"/>
          </w:tcPr>
          <w:p w14:paraId="599CD6D4" w14:textId="77DFFD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CA_n5-n30-n66</w:t>
            </w:r>
          </w:p>
        </w:tc>
        <w:tc>
          <w:tcPr>
            <w:tcW w:w="0" w:type="auto"/>
          </w:tcPr>
          <w:p w14:paraId="70EA6E16" w14:textId="67079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C8E317C" w14:textId="28C7A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0D46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D3296" w14:textId="0EEA0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R4-2107713</w:t>
            </w:r>
          </w:p>
        </w:tc>
      </w:tr>
      <w:tr w:rsidR="003F2FDA" w14:paraId="24091ACD" w14:textId="77777777" w:rsidTr="003F2FDA">
        <w:tc>
          <w:tcPr>
            <w:tcW w:w="0" w:type="auto"/>
          </w:tcPr>
          <w:p w14:paraId="492AE0E9" w14:textId="0C55F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R4-2108935</w:t>
            </w:r>
          </w:p>
        </w:tc>
        <w:tc>
          <w:tcPr>
            <w:tcW w:w="0" w:type="auto"/>
          </w:tcPr>
          <w:p w14:paraId="0D0317AD" w14:textId="59FBE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CA_n2-n30-n66</w:t>
            </w:r>
          </w:p>
        </w:tc>
        <w:tc>
          <w:tcPr>
            <w:tcW w:w="0" w:type="auto"/>
          </w:tcPr>
          <w:p w14:paraId="4AAFF0D5" w14:textId="30DBD6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AB702EE" w14:textId="7CD32F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F83F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31F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262A5F" w14:textId="77777777" w:rsidTr="003F2FDA">
        <w:tc>
          <w:tcPr>
            <w:tcW w:w="0" w:type="auto"/>
          </w:tcPr>
          <w:p w14:paraId="5E42F7F0" w14:textId="1E3465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R4-2108936</w:t>
            </w:r>
          </w:p>
        </w:tc>
        <w:tc>
          <w:tcPr>
            <w:tcW w:w="0" w:type="auto"/>
          </w:tcPr>
          <w:p w14:paraId="4A2EA341" w14:textId="5B1410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CA_n5-n30-n66</w:t>
            </w:r>
          </w:p>
        </w:tc>
        <w:tc>
          <w:tcPr>
            <w:tcW w:w="0" w:type="auto"/>
          </w:tcPr>
          <w:p w14:paraId="7A39D21F" w14:textId="2BCA45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73EE37A" w14:textId="09C837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A98E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31DAD" w14:textId="610AD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R4-2107705</w:t>
            </w:r>
          </w:p>
        </w:tc>
      </w:tr>
      <w:tr w:rsidR="003F2FDA" w14:paraId="44AC8F03" w14:textId="77777777" w:rsidTr="003F2FDA">
        <w:tc>
          <w:tcPr>
            <w:tcW w:w="0" w:type="auto"/>
          </w:tcPr>
          <w:p w14:paraId="202F43B8" w14:textId="2AF745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R4-2108937</w:t>
            </w:r>
          </w:p>
        </w:tc>
        <w:tc>
          <w:tcPr>
            <w:tcW w:w="0" w:type="auto"/>
          </w:tcPr>
          <w:p w14:paraId="50459D3E" w14:textId="6B22B6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0" w:type="auto"/>
          </w:tcPr>
          <w:p w14:paraId="19AE4498" w14:textId="2DB4FF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D8A325E" w14:textId="13AF0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BB0E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4E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716DC3" w14:textId="77777777" w:rsidTr="003F2FDA">
        <w:tc>
          <w:tcPr>
            <w:tcW w:w="0" w:type="auto"/>
          </w:tcPr>
          <w:p w14:paraId="6C01C4B9" w14:textId="528C9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R4-2108938</w:t>
            </w:r>
          </w:p>
        </w:tc>
        <w:tc>
          <w:tcPr>
            <w:tcW w:w="0" w:type="auto"/>
          </w:tcPr>
          <w:p w14:paraId="1AE4D13D" w14:textId="7589D3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High power UE (power class 2) for EN-DC with 1 LTE band + 1 NR TDD band</w:t>
            </w:r>
          </w:p>
        </w:tc>
        <w:tc>
          <w:tcPr>
            <w:tcW w:w="0" w:type="auto"/>
          </w:tcPr>
          <w:p w14:paraId="573BD784" w14:textId="4373D4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DC7D24C" w14:textId="4DA82B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DB84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6F5D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8532FA" w14:textId="77777777" w:rsidTr="003F2FDA">
        <w:tc>
          <w:tcPr>
            <w:tcW w:w="0" w:type="auto"/>
          </w:tcPr>
          <w:p w14:paraId="2C65F7F7" w14:textId="0E0155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R4-2108939</w:t>
            </w:r>
          </w:p>
        </w:tc>
        <w:tc>
          <w:tcPr>
            <w:tcW w:w="0" w:type="auto"/>
          </w:tcPr>
          <w:p w14:paraId="5EE67CB2" w14:textId="642877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37.717-00-00 for SUL_n41A-n97A</w:t>
            </w:r>
          </w:p>
        </w:tc>
        <w:tc>
          <w:tcPr>
            <w:tcW w:w="0" w:type="auto"/>
          </w:tcPr>
          <w:p w14:paraId="4B4A9AD2" w14:textId="7F8FF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822422F" w14:textId="51AE63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51BB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0A6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EEF7AC" w14:textId="77777777" w:rsidTr="003F2FDA">
        <w:tc>
          <w:tcPr>
            <w:tcW w:w="0" w:type="auto"/>
          </w:tcPr>
          <w:p w14:paraId="3D7DFC61" w14:textId="58A05D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R4-2108940</w:t>
            </w:r>
          </w:p>
        </w:tc>
        <w:tc>
          <w:tcPr>
            <w:tcW w:w="0" w:type="auto"/>
          </w:tcPr>
          <w:p w14:paraId="2547ED5B" w14:textId="1B356C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PC1.5 HPUE SAR issue into Rel-16 TS </w:t>
            </w:r>
            <w:r>
              <w:rPr>
                <w:sz w:val="16"/>
              </w:rPr>
              <w:lastRenderedPageBreak/>
              <w:t>38.101-1</w:t>
            </w:r>
          </w:p>
        </w:tc>
        <w:tc>
          <w:tcPr>
            <w:tcW w:w="0" w:type="auto"/>
          </w:tcPr>
          <w:p w14:paraId="536986E9" w14:textId="6B9C5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CMCC</w:t>
            </w:r>
          </w:p>
        </w:tc>
        <w:tc>
          <w:tcPr>
            <w:tcW w:w="0" w:type="auto"/>
          </w:tcPr>
          <w:p w14:paraId="12698418" w14:textId="684E92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D52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C308A" w14:textId="295756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2107826</w:t>
            </w:r>
          </w:p>
        </w:tc>
      </w:tr>
      <w:tr w:rsidR="003F2FDA" w14:paraId="15FC6C76" w14:textId="77777777" w:rsidTr="003F2FDA">
        <w:tc>
          <w:tcPr>
            <w:tcW w:w="0" w:type="auto"/>
          </w:tcPr>
          <w:p w14:paraId="4B54451B" w14:textId="0FD9A7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R4-2108941</w:t>
            </w:r>
          </w:p>
        </w:tc>
        <w:tc>
          <w:tcPr>
            <w:tcW w:w="0" w:type="auto"/>
          </w:tcPr>
          <w:p w14:paraId="7AEBF3F2" w14:textId="2C00D7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48FA94A2" w14:textId="375C2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024DF4C" w14:textId="64A0E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9735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400B9" w14:textId="0C9C4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</w:tr>
      <w:tr w:rsidR="003F2FDA" w14:paraId="61A1AF4F" w14:textId="77777777" w:rsidTr="003F2FDA">
        <w:tc>
          <w:tcPr>
            <w:tcW w:w="0" w:type="auto"/>
          </w:tcPr>
          <w:p w14:paraId="69928B4D" w14:textId="12CF4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R4-2108942</w:t>
            </w:r>
          </w:p>
        </w:tc>
        <w:tc>
          <w:tcPr>
            <w:tcW w:w="0" w:type="auto"/>
          </w:tcPr>
          <w:p w14:paraId="35F6E895" w14:textId="3478B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UE RF requirements of n79 in Rel-17 TS 38.101-1</w:t>
            </w:r>
          </w:p>
        </w:tc>
        <w:tc>
          <w:tcPr>
            <w:tcW w:w="0" w:type="auto"/>
          </w:tcPr>
          <w:p w14:paraId="5C456D46" w14:textId="15DD2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E7E0BC4" w14:textId="616A2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9649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5F1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297644" w14:textId="77777777" w:rsidTr="003F2FDA">
        <w:tc>
          <w:tcPr>
            <w:tcW w:w="0" w:type="auto"/>
          </w:tcPr>
          <w:p w14:paraId="7818BDE5" w14:textId="28AAD8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R4-2108943</w:t>
            </w:r>
          </w:p>
        </w:tc>
        <w:tc>
          <w:tcPr>
            <w:tcW w:w="0" w:type="auto"/>
          </w:tcPr>
          <w:p w14:paraId="6839FEE3" w14:textId="3D382A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13F43EAE" w14:textId="2EB8FE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15687D" w14:textId="0A1162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563D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72880" w14:textId="57F58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R4-2107830</w:t>
            </w:r>
          </w:p>
        </w:tc>
      </w:tr>
      <w:tr w:rsidR="003F2FDA" w14:paraId="22623970" w14:textId="77777777" w:rsidTr="003F2FDA">
        <w:tc>
          <w:tcPr>
            <w:tcW w:w="0" w:type="auto"/>
          </w:tcPr>
          <w:p w14:paraId="3459D1B1" w14:textId="2D423D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R4-2108944</w:t>
            </w:r>
          </w:p>
        </w:tc>
        <w:tc>
          <w:tcPr>
            <w:tcW w:w="0" w:type="auto"/>
          </w:tcPr>
          <w:p w14:paraId="74CE4DD0" w14:textId="613694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298C0E96" w14:textId="05FE2B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D186B3A" w14:textId="02C9C2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D68F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8C173" w14:textId="112EA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R4-2107831</w:t>
            </w:r>
          </w:p>
        </w:tc>
      </w:tr>
      <w:tr w:rsidR="003F2FDA" w14:paraId="36E6B799" w14:textId="77777777" w:rsidTr="003F2FDA">
        <w:tc>
          <w:tcPr>
            <w:tcW w:w="0" w:type="auto"/>
          </w:tcPr>
          <w:p w14:paraId="52AB9E18" w14:textId="4C1E4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R4-2108945</w:t>
            </w:r>
          </w:p>
        </w:tc>
        <w:tc>
          <w:tcPr>
            <w:tcW w:w="0" w:type="auto"/>
          </w:tcPr>
          <w:p w14:paraId="1CDCEC6B" w14:textId="409C12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62667559" w14:textId="3E887E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0FB0C52E" w14:textId="1574A4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8934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1953B" w14:textId="36D6FD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</w:tr>
      <w:tr w:rsidR="003F2FDA" w14:paraId="7C30FCB5" w14:textId="77777777" w:rsidTr="003F2FDA">
        <w:tc>
          <w:tcPr>
            <w:tcW w:w="0" w:type="auto"/>
          </w:tcPr>
          <w:p w14:paraId="6C4353D1" w14:textId="7E5BA4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R4-2108946</w:t>
            </w:r>
          </w:p>
        </w:tc>
        <w:tc>
          <w:tcPr>
            <w:tcW w:w="0" w:type="auto"/>
          </w:tcPr>
          <w:p w14:paraId="6DF368A4" w14:textId="1CCCB4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Rel-17 TS 38.101-1</w:t>
            </w:r>
          </w:p>
        </w:tc>
        <w:tc>
          <w:tcPr>
            <w:tcW w:w="0" w:type="auto"/>
          </w:tcPr>
          <w:p w14:paraId="2E025530" w14:textId="74289B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0" w:type="auto"/>
          </w:tcPr>
          <w:p w14:paraId="2A8AE4C9" w14:textId="54E935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77BE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01E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1BD70C" w14:textId="77777777" w:rsidTr="003F2FDA">
        <w:tc>
          <w:tcPr>
            <w:tcW w:w="0" w:type="auto"/>
          </w:tcPr>
          <w:p w14:paraId="700F3351" w14:textId="6515A6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R4-2108947</w:t>
            </w:r>
          </w:p>
        </w:tc>
        <w:tc>
          <w:tcPr>
            <w:tcW w:w="0" w:type="auto"/>
          </w:tcPr>
          <w:p w14:paraId="12308DA2" w14:textId="0AA521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0" w:type="auto"/>
          </w:tcPr>
          <w:p w14:paraId="6BB64635" w14:textId="7BF40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B04E99" w14:textId="5CBFA1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C41A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68F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3D8664" w14:textId="77777777" w:rsidTr="003F2FDA">
        <w:tc>
          <w:tcPr>
            <w:tcW w:w="0" w:type="auto"/>
          </w:tcPr>
          <w:p w14:paraId="1FA818AA" w14:textId="695964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R4-2108948</w:t>
            </w:r>
          </w:p>
        </w:tc>
        <w:tc>
          <w:tcPr>
            <w:tcW w:w="0" w:type="auto"/>
          </w:tcPr>
          <w:p w14:paraId="0EC6E22A" w14:textId="257BCD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0" w:type="auto"/>
          </w:tcPr>
          <w:p w14:paraId="7EDF25C4" w14:textId="1986C1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1B8DF77" w14:textId="61B823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C61BD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E1A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01AAA5" w14:textId="77777777" w:rsidTr="003F2FDA">
        <w:tc>
          <w:tcPr>
            <w:tcW w:w="0" w:type="auto"/>
          </w:tcPr>
          <w:p w14:paraId="1EED7B45" w14:textId="60FC58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179ED99D" w14:textId="4BEC65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440F23D1" w14:textId="470DEE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DDE338" w14:textId="7C7C5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628A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8C81B" w14:textId="483D24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</w:tr>
      <w:tr w:rsidR="003F2FDA" w14:paraId="21D1646F" w14:textId="77777777" w:rsidTr="003F2FDA">
        <w:tc>
          <w:tcPr>
            <w:tcW w:w="0" w:type="auto"/>
          </w:tcPr>
          <w:p w14:paraId="057328BE" w14:textId="7906C7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R4-2108950</w:t>
            </w:r>
          </w:p>
        </w:tc>
        <w:tc>
          <w:tcPr>
            <w:tcW w:w="0" w:type="auto"/>
          </w:tcPr>
          <w:p w14:paraId="2DEEA48A" w14:textId="14307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Rel-16</w:t>
            </w:r>
          </w:p>
        </w:tc>
        <w:tc>
          <w:tcPr>
            <w:tcW w:w="0" w:type="auto"/>
          </w:tcPr>
          <w:p w14:paraId="372B1FB8" w14:textId="22F17F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6CAAAB" w14:textId="25C3A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DC06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1F9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AA6367" w14:textId="77777777" w:rsidTr="003F2FDA">
        <w:tc>
          <w:tcPr>
            <w:tcW w:w="0" w:type="auto"/>
          </w:tcPr>
          <w:p w14:paraId="42385B55" w14:textId="65B42E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R4-2108951</w:t>
            </w:r>
          </w:p>
        </w:tc>
        <w:tc>
          <w:tcPr>
            <w:tcW w:w="0" w:type="auto"/>
          </w:tcPr>
          <w:p w14:paraId="0714A1AD" w14:textId="4C7713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3D8B1C80" w14:textId="0F39C4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D12C40" w14:textId="36235D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9B4D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F33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1953EC" w14:textId="77777777" w:rsidTr="003F2FDA">
        <w:tc>
          <w:tcPr>
            <w:tcW w:w="0" w:type="auto"/>
          </w:tcPr>
          <w:p w14:paraId="7B3A8259" w14:textId="10B54E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0EA79B2D" w14:textId="168FFA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4EF8D727" w14:textId="2C9866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62C9C9" w14:textId="6DAC9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E3FC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C3425" w14:textId="103EC9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</w:tr>
      <w:tr w:rsidR="003F2FDA" w14:paraId="32857A0D" w14:textId="77777777" w:rsidTr="003F2FDA">
        <w:tc>
          <w:tcPr>
            <w:tcW w:w="0" w:type="auto"/>
          </w:tcPr>
          <w:p w14:paraId="5FEE2C62" w14:textId="45A823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R4-2108953</w:t>
            </w:r>
          </w:p>
        </w:tc>
        <w:tc>
          <w:tcPr>
            <w:tcW w:w="0" w:type="auto"/>
          </w:tcPr>
          <w:p w14:paraId="4F2991CE" w14:textId="5E6CC3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08CB5C63" w14:textId="0D88FC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CA3FF8D" w14:textId="5B4BA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8FD0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586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CE0F2D" w14:textId="77777777" w:rsidTr="003F2FDA">
        <w:tc>
          <w:tcPr>
            <w:tcW w:w="0" w:type="auto"/>
          </w:tcPr>
          <w:p w14:paraId="0FFFD70F" w14:textId="21293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64EA0D8C" w14:textId="44254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0216AF6C" w14:textId="647447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546381" w14:textId="5BF21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7A18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FEA57" w14:textId="7174AA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</w:tr>
      <w:tr w:rsidR="003F2FDA" w14:paraId="606F5566" w14:textId="77777777" w:rsidTr="003F2FDA">
        <w:tc>
          <w:tcPr>
            <w:tcW w:w="0" w:type="auto"/>
          </w:tcPr>
          <w:p w14:paraId="378ACF33" w14:textId="2A2C18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R4-2108955</w:t>
            </w:r>
          </w:p>
        </w:tc>
        <w:tc>
          <w:tcPr>
            <w:tcW w:w="0" w:type="auto"/>
          </w:tcPr>
          <w:p w14:paraId="633B9C89" w14:textId="78B4B6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Rel-16</w:t>
            </w:r>
          </w:p>
        </w:tc>
        <w:tc>
          <w:tcPr>
            <w:tcW w:w="0" w:type="auto"/>
          </w:tcPr>
          <w:p w14:paraId="00F118C7" w14:textId="47C26C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503813" w14:textId="08CD5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40A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319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63CD3E" w14:textId="77777777" w:rsidTr="003F2FDA">
        <w:tc>
          <w:tcPr>
            <w:tcW w:w="0" w:type="auto"/>
          </w:tcPr>
          <w:p w14:paraId="0F83DF74" w14:textId="1DC5AB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R4-2108956</w:t>
            </w:r>
          </w:p>
        </w:tc>
        <w:tc>
          <w:tcPr>
            <w:tcW w:w="0" w:type="auto"/>
          </w:tcPr>
          <w:p w14:paraId="51202CB3" w14:textId="4354F1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Rel-17</w:t>
            </w:r>
          </w:p>
        </w:tc>
        <w:tc>
          <w:tcPr>
            <w:tcW w:w="0" w:type="auto"/>
          </w:tcPr>
          <w:p w14:paraId="5A5F9FE9" w14:textId="2CD05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869DBD" w14:textId="50447C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5E2B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052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1C29F1" w14:textId="77777777" w:rsidTr="003F2FDA">
        <w:tc>
          <w:tcPr>
            <w:tcW w:w="0" w:type="auto"/>
          </w:tcPr>
          <w:p w14:paraId="29642C26" w14:textId="5D81C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R4-2108957</w:t>
            </w:r>
          </w:p>
        </w:tc>
        <w:tc>
          <w:tcPr>
            <w:tcW w:w="0" w:type="auto"/>
          </w:tcPr>
          <w:p w14:paraId="02FE8314" w14:textId="5780F6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78F73E80" w14:textId="096CA9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25A319" w14:textId="28A0A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EEC4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F676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8D7488" w14:textId="77777777" w:rsidTr="003F2FDA">
        <w:tc>
          <w:tcPr>
            <w:tcW w:w="0" w:type="auto"/>
          </w:tcPr>
          <w:p w14:paraId="17F32986" w14:textId="20BC6E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R4-2108958</w:t>
            </w:r>
          </w:p>
        </w:tc>
        <w:tc>
          <w:tcPr>
            <w:tcW w:w="0" w:type="auto"/>
          </w:tcPr>
          <w:p w14:paraId="668CABF4" w14:textId="77EF0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Rel-16</w:t>
            </w:r>
          </w:p>
        </w:tc>
        <w:tc>
          <w:tcPr>
            <w:tcW w:w="0" w:type="auto"/>
          </w:tcPr>
          <w:p w14:paraId="3DADAB46" w14:textId="272986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906B07" w14:textId="7F0AD6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66DA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B4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1768F3" w14:textId="77777777" w:rsidTr="003F2FDA">
        <w:tc>
          <w:tcPr>
            <w:tcW w:w="0" w:type="auto"/>
          </w:tcPr>
          <w:p w14:paraId="4FD14771" w14:textId="6B220B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R4-2108959</w:t>
            </w:r>
          </w:p>
        </w:tc>
        <w:tc>
          <w:tcPr>
            <w:tcW w:w="0" w:type="auto"/>
          </w:tcPr>
          <w:p w14:paraId="2AAE9CCF" w14:textId="142F0C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Rel-17</w:t>
            </w:r>
          </w:p>
        </w:tc>
        <w:tc>
          <w:tcPr>
            <w:tcW w:w="0" w:type="auto"/>
          </w:tcPr>
          <w:p w14:paraId="07C2741D" w14:textId="6C10F8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ED37E1" w14:textId="6226D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8587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FE4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B649F1" w14:textId="77777777" w:rsidTr="003F2FDA">
        <w:tc>
          <w:tcPr>
            <w:tcW w:w="0" w:type="auto"/>
          </w:tcPr>
          <w:p w14:paraId="5BD9F819" w14:textId="2A3F93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R4-2108960</w:t>
            </w:r>
          </w:p>
        </w:tc>
        <w:tc>
          <w:tcPr>
            <w:tcW w:w="0" w:type="auto"/>
          </w:tcPr>
          <w:p w14:paraId="540FCA19" w14:textId="640932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TRS Configuration in Rel-15 Test Case</w:t>
            </w:r>
          </w:p>
        </w:tc>
        <w:tc>
          <w:tcPr>
            <w:tcW w:w="0" w:type="auto"/>
          </w:tcPr>
          <w:p w14:paraId="7CC8F3F3" w14:textId="4FD671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43AD6F" w14:textId="70D548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6154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03F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6F115E" w14:textId="77777777" w:rsidTr="003F2FDA">
        <w:tc>
          <w:tcPr>
            <w:tcW w:w="0" w:type="auto"/>
          </w:tcPr>
          <w:p w14:paraId="3D4D94A7" w14:textId="23FA0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R4-2108961</w:t>
            </w:r>
          </w:p>
        </w:tc>
        <w:tc>
          <w:tcPr>
            <w:tcW w:w="0" w:type="auto"/>
          </w:tcPr>
          <w:p w14:paraId="644C8FAD" w14:textId="4AF801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Rel-16 Test Case</w:t>
            </w:r>
          </w:p>
        </w:tc>
        <w:tc>
          <w:tcPr>
            <w:tcW w:w="0" w:type="auto"/>
          </w:tcPr>
          <w:p w14:paraId="6830C4D9" w14:textId="275C5E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FCB357" w14:textId="1D9DCB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78E9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D0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FCA7E4" w14:textId="77777777" w:rsidTr="003F2FDA">
        <w:tc>
          <w:tcPr>
            <w:tcW w:w="0" w:type="auto"/>
          </w:tcPr>
          <w:p w14:paraId="78D7CC60" w14:textId="65C1C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R4-2108962</w:t>
            </w:r>
          </w:p>
        </w:tc>
        <w:tc>
          <w:tcPr>
            <w:tcW w:w="0" w:type="auto"/>
          </w:tcPr>
          <w:p w14:paraId="09C87378" w14:textId="556863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Rel-17 Test Case</w:t>
            </w:r>
          </w:p>
        </w:tc>
        <w:tc>
          <w:tcPr>
            <w:tcW w:w="0" w:type="auto"/>
          </w:tcPr>
          <w:p w14:paraId="6A0267FB" w14:textId="20B144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5BFA85" w14:textId="4BA5B6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A6C7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2B3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B86DE5" w14:textId="77777777" w:rsidTr="003F2FDA">
        <w:tc>
          <w:tcPr>
            <w:tcW w:w="0" w:type="auto"/>
          </w:tcPr>
          <w:p w14:paraId="4D84EE71" w14:textId="0D5C99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7FBC3871" w14:textId="3472C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Single SCell activation requirement with TCI activation in Rel-16</w:t>
            </w:r>
          </w:p>
        </w:tc>
        <w:tc>
          <w:tcPr>
            <w:tcW w:w="0" w:type="auto"/>
          </w:tcPr>
          <w:p w14:paraId="72CE4D9F" w14:textId="319499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84AF4A" w14:textId="2CD0BC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45A4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BE90E" w14:textId="5ED00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</w:tr>
      <w:tr w:rsidR="003F2FDA" w14:paraId="0E9FFC4C" w14:textId="77777777" w:rsidTr="003F2FDA">
        <w:tc>
          <w:tcPr>
            <w:tcW w:w="0" w:type="auto"/>
          </w:tcPr>
          <w:p w14:paraId="430D68E7" w14:textId="2A9EA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R4-2108964</w:t>
            </w:r>
          </w:p>
        </w:tc>
        <w:tc>
          <w:tcPr>
            <w:tcW w:w="0" w:type="auto"/>
          </w:tcPr>
          <w:p w14:paraId="747E4C58" w14:textId="240E47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Single SCell activation requirement with TCI activation in Rel-17</w:t>
            </w:r>
          </w:p>
        </w:tc>
        <w:tc>
          <w:tcPr>
            <w:tcW w:w="0" w:type="auto"/>
          </w:tcPr>
          <w:p w14:paraId="2C43B16C" w14:textId="52CED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FA53FA" w14:textId="64D230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746C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793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913210" w14:textId="77777777" w:rsidTr="003F2FDA">
        <w:tc>
          <w:tcPr>
            <w:tcW w:w="0" w:type="auto"/>
          </w:tcPr>
          <w:p w14:paraId="523CBC04" w14:textId="5C3A5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R4-2108965</w:t>
            </w:r>
          </w:p>
        </w:tc>
        <w:tc>
          <w:tcPr>
            <w:tcW w:w="0" w:type="auto"/>
          </w:tcPr>
          <w:p w14:paraId="7F05D6D1" w14:textId="452B1D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SSB-less SCell activation requirement in Rel-16</w:t>
            </w:r>
          </w:p>
        </w:tc>
        <w:tc>
          <w:tcPr>
            <w:tcW w:w="0" w:type="auto"/>
          </w:tcPr>
          <w:p w14:paraId="1E0F0950" w14:textId="221437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E4FF6E" w14:textId="7C9311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927EF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24D1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84F8A3" w14:textId="77777777" w:rsidTr="003F2FDA">
        <w:tc>
          <w:tcPr>
            <w:tcW w:w="0" w:type="auto"/>
          </w:tcPr>
          <w:p w14:paraId="0DB22EB8" w14:textId="51435A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R4-2108966</w:t>
            </w:r>
          </w:p>
        </w:tc>
        <w:tc>
          <w:tcPr>
            <w:tcW w:w="0" w:type="auto"/>
          </w:tcPr>
          <w:p w14:paraId="07B706F7" w14:textId="1FF31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SSB-less SCell activation requirement in Rel-17</w:t>
            </w:r>
          </w:p>
        </w:tc>
        <w:tc>
          <w:tcPr>
            <w:tcW w:w="0" w:type="auto"/>
          </w:tcPr>
          <w:p w14:paraId="1392D51A" w14:textId="4B924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05EFBC" w14:textId="461BEA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5CAB5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4C2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3839FD" w14:textId="77777777" w:rsidTr="003F2FDA">
        <w:tc>
          <w:tcPr>
            <w:tcW w:w="0" w:type="auto"/>
          </w:tcPr>
          <w:p w14:paraId="3F935C34" w14:textId="001579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R4-2108967</w:t>
            </w:r>
          </w:p>
        </w:tc>
        <w:tc>
          <w:tcPr>
            <w:tcW w:w="0" w:type="auto"/>
          </w:tcPr>
          <w:p w14:paraId="13451A06" w14:textId="52F14D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FR1 SCell Activation</w:t>
            </w:r>
          </w:p>
        </w:tc>
        <w:tc>
          <w:tcPr>
            <w:tcW w:w="0" w:type="auto"/>
          </w:tcPr>
          <w:p w14:paraId="5D041791" w14:textId="0E364F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090925" w14:textId="54A758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080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A86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D0F3B7" w14:textId="77777777" w:rsidTr="003F2FDA">
        <w:tc>
          <w:tcPr>
            <w:tcW w:w="0" w:type="auto"/>
          </w:tcPr>
          <w:p w14:paraId="623738AF" w14:textId="152273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R4-2108968</w:t>
            </w:r>
          </w:p>
        </w:tc>
        <w:tc>
          <w:tcPr>
            <w:tcW w:w="0" w:type="auto"/>
          </w:tcPr>
          <w:p w14:paraId="7B866A10" w14:textId="65A361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Features</w:t>
            </w:r>
          </w:p>
        </w:tc>
        <w:tc>
          <w:tcPr>
            <w:tcW w:w="0" w:type="auto"/>
          </w:tcPr>
          <w:p w14:paraId="6E9FD581" w14:textId="47EDDC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CEB313" w14:textId="0B3617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B881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3D61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CD2F1" w14:textId="77777777" w:rsidTr="003F2FDA">
        <w:tc>
          <w:tcPr>
            <w:tcW w:w="0" w:type="auto"/>
          </w:tcPr>
          <w:p w14:paraId="1B3D0E51" w14:textId="5B954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R4-2108969</w:t>
            </w:r>
          </w:p>
        </w:tc>
        <w:tc>
          <w:tcPr>
            <w:tcW w:w="0" w:type="auto"/>
          </w:tcPr>
          <w:p w14:paraId="105AF7D8" w14:textId="088A24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DL CA</w:t>
            </w:r>
          </w:p>
        </w:tc>
        <w:tc>
          <w:tcPr>
            <w:tcW w:w="0" w:type="auto"/>
          </w:tcPr>
          <w:p w14:paraId="0CE2D8B6" w14:textId="36A86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A07D47" w14:textId="75814C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F311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B7C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B64926" w14:textId="77777777" w:rsidTr="003F2FDA">
        <w:tc>
          <w:tcPr>
            <w:tcW w:w="0" w:type="auto"/>
          </w:tcPr>
          <w:p w14:paraId="605B856F" w14:textId="59211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R4-2108970</w:t>
            </w:r>
          </w:p>
        </w:tc>
        <w:tc>
          <w:tcPr>
            <w:tcW w:w="0" w:type="auto"/>
          </w:tcPr>
          <w:p w14:paraId="321AE33B" w14:textId="667105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4C8C1FCE" w14:textId="18F1C0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6AD05B7" w14:textId="0D7FB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11C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34E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ADBFA7" w14:textId="77777777" w:rsidTr="003F2FDA">
        <w:tc>
          <w:tcPr>
            <w:tcW w:w="0" w:type="auto"/>
          </w:tcPr>
          <w:p w14:paraId="2E62E880" w14:textId="639E57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R4-2108971</w:t>
            </w:r>
          </w:p>
        </w:tc>
        <w:tc>
          <w:tcPr>
            <w:tcW w:w="0" w:type="auto"/>
          </w:tcPr>
          <w:p w14:paraId="237E554A" w14:textId="4C8781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in NTN Systems</w:t>
            </w:r>
          </w:p>
        </w:tc>
        <w:tc>
          <w:tcPr>
            <w:tcW w:w="0" w:type="auto"/>
          </w:tcPr>
          <w:p w14:paraId="409AB9BF" w14:textId="0589BB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AD4A144" w14:textId="0FDAD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B6F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29B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A976FF" w14:textId="77777777" w:rsidTr="003F2FDA">
        <w:tc>
          <w:tcPr>
            <w:tcW w:w="0" w:type="auto"/>
          </w:tcPr>
          <w:p w14:paraId="62C52AED" w14:textId="4D46D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R4-2108972</w:t>
            </w:r>
          </w:p>
        </w:tc>
        <w:tc>
          <w:tcPr>
            <w:tcW w:w="0" w:type="auto"/>
          </w:tcPr>
          <w:p w14:paraId="410CB6A4" w14:textId="316EDB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in NTN Systems</w:t>
            </w:r>
          </w:p>
        </w:tc>
        <w:tc>
          <w:tcPr>
            <w:tcW w:w="0" w:type="auto"/>
          </w:tcPr>
          <w:p w14:paraId="1FC784AD" w14:textId="04EA7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39A52F" w14:textId="31F79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2C8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B5A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5B8E0D" w14:textId="77777777" w:rsidTr="003F2FDA">
        <w:tc>
          <w:tcPr>
            <w:tcW w:w="0" w:type="auto"/>
          </w:tcPr>
          <w:p w14:paraId="053727DA" w14:textId="21655F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R4-2108973</w:t>
            </w:r>
          </w:p>
        </w:tc>
        <w:tc>
          <w:tcPr>
            <w:tcW w:w="0" w:type="auto"/>
          </w:tcPr>
          <w:p w14:paraId="30007D02" w14:textId="491E64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 in NR CA</w:t>
            </w:r>
          </w:p>
        </w:tc>
        <w:tc>
          <w:tcPr>
            <w:tcW w:w="0" w:type="auto"/>
          </w:tcPr>
          <w:p w14:paraId="1DC89304" w14:textId="2E02C5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BCB966" w14:textId="3B69B1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2159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ABA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2759CD" w14:textId="77777777" w:rsidTr="003F2FDA">
        <w:tc>
          <w:tcPr>
            <w:tcW w:w="0" w:type="auto"/>
          </w:tcPr>
          <w:p w14:paraId="538B8672" w14:textId="3AACB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R4-2108974</w:t>
            </w:r>
          </w:p>
        </w:tc>
        <w:tc>
          <w:tcPr>
            <w:tcW w:w="0" w:type="auto"/>
          </w:tcPr>
          <w:p w14:paraId="2AB19E28" w14:textId="0E7632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PC1.5 n79</w:t>
            </w:r>
          </w:p>
        </w:tc>
        <w:tc>
          <w:tcPr>
            <w:tcW w:w="0" w:type="auto"/>
          </w:tcPr>
          <w:p w14:paraId="7B0D251E" w14:textId="678953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255DFC4" w14:textId="1A42DC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643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3F6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ED3873" w14:textId="77777777" w:rsidTr="003F2FDA">
        <w:tc>
          <w:tcPr>
            <w:tcW w:w="0" w:type="auto"/>
          </w:tcPr>
          <w:p w14:paraId="2760F522" w14:textId="059B94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R4-2108975</w:t>
            </w:r>
          </w:p>
        </w:tc>
        <w:tc>
          <w:tcPr>
            <w:tcW w:w="0" w:type="auto"/>
          </w:tcPr>
          <w:p w14:paraId="4DA8ECAC" w14:textId="3C973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PC2 n34</w:t>
            </w:r>
          </w:p>
        </w:tc>
        <w:tc>
          <w:tcPr>
            <w:tcW w:w="0" w:type="auto"/>
          </w:tcPr>
          <w:p w14:paraId="648C5BB9" w14:textId="0FE11D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7A7AEDB" w14:textId="4A31C8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EC0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25F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EDF693" w14:textId="77777777" w:rsidTr="003F2FDA">
        <w:tc>
          <w:tcPr>
            <w:tcW w:w="0" w:type="auto"/>
          </w:tcPr>
          <w:p w14:paraId="482385EA" w14:textId="511959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R4-2108976</w:t>
            </w:r>
          </w:p>
        </w:tc>
        <w:tc>
          <w:tcPr>
            <w:tcW w:w="0" w:type="auto"/>
          </w:tcPr>
          <w:p w14:paraId="15D52B4A" w14:textId="549591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PC2 n39</w:t>
            </w:r>
          </w:p>
        </w:tc>
        <w:tc>
          <w:tcPr>
            <w:tcW w:w="0" w:type="auto"/>
          </w:tcPr>
          <w:p w14:paraId="2DEA8216" w14:textId="08FB47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88D556B" w14:textId="2AFB39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12B2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48D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4869E5" w14:textId="77777777" w:rsidTr="003F2FDA">
        <w:tc>
          <w:tcPr>
            <w:tcW w:w="0" w:type="auto"/>
          </w:tcPr>
          <w:p w14:paraId="4337242A" w14:textId="14133F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R4-2108977</w:t>
            </w:r>
          </w:p>
        </w:tc>
        <w:tc>
          <w:tcPr>
            <w:tcW w:w="0" w:type="auto"/>
          </w:tcPr>
          <w:p w14:paraId="357342EA" w14:textId="41881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 of n70</w:t>
            </w:r>
          </w:p>
        </w:tc>
        <w:tc>
          <w:tcPr>
            <w:tcW w:w="0" w:type="auto"/>
          </w:tcPr>
          <w:p w14:paraId="21DAD4D0" w14:textId="1BE95C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6323062E" w14:textId="6294B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B0EB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D30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3BC78E" w14:textId="77777777" w:rsidTr="003F2FDA">
        <w:tc>
          <w:tcPr>
            <w:tcW w:w="0" w:type="auto"/>
          </w:tcPr>
          <w:p w14:paraId="44C7CD2B" w14:textId="326336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R4-2108978</w:t>
            </w:r>
          </w:p>
        </w:tc>
        <w:tc>
          <w:tcPr>
            <w:tcW w:w="0" w:type="auto"/>
          </w:tcPr>
          <w:p w14:paraId="4016B433" w14:textId="232520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limit in NB-IoT IBE mask</w:t>
            </w:r>
          </w:p>
        </w:tc>
        <w:tc>
          <w:tcPr>
            <w:tcW w:w="0" w:type="auto"/>
          </w:tcPr>
          <w:p w14:paraId="420BF09A" w14:textId="62671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1A293F" w14:textId="2823FF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9AD45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F9D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39600F" w14:textId="77777777" w:rsidTr="003F2FDA">
        <w:tc>
          <w:tcPr>
            <w:tcW w:w="0" w:type="auto"/>
          </w:tcPr>
          <w:p w14:paraId="71E8E566" w14:textId="42271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R4-2108979</w:t>
            </w:r>
          </w:p>
        </w:tc>
        <w:tc>
          <w:tcPr>
            <w:tcW w:w="0" w:type="auto"/>
          </w:tcPr>
          <w:p w14:paraId="0EB55CAA" w14:textId="715DC2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CA_n2-n77-n260 Carrier Aggregation requirements</w:t>
            </w:r>
          </w:p>
        </w:tc>
        <w:tc>
          <w:tcPr>
            <w:tcW w:w="0" w:type="auto"/>
          </w:tcPr>
          <w:p w14:paraId="5EB09ABB" w14:textId="34EFC5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82CE1E2" w14:textId="6D83B7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E26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15D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138F16" w14:textId="77777777" w:rsidTr="003F2FDA">
        <w:tc>
          <w:tcPr>
            <w:tcW w:w="0" w:type="auto"/>
          </w:tcPr>
          <w:p w14:paraId="243B8EF9" w14:textId="5F652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R4-2108980</w:t>
            </w:r>
          </w:p>
        </w:tc>
        <w:tc>
          <w:tcPr>
            <w:tcW w:w="0" w:type="auto"/>
          </w:tcPr>
          <w:p w14:paraId="1BE8A94C" w14:textId="4595E8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CA_n2-n77-n261 Carrier Aggregation requirements</w:t>
            </w:r>
          </w:p>
        </w:tc>
        <w:tc>
          <w:tcPr>
            <w:tcW w:w="0" w:type="auto"/>
          </w:tcPr>
          <w:p w14:paraId="47B37CFC" w14:textId="22F6AA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BCEA81D" w14:textId="6BEB74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142E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59A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B53053" w14:textId="77777777" w:rsidTr="003F2FDA">
        <w:tc>
          <w:tcPr>
            <w:tcW w:w="0" w:type="auto"/>
          </w:tcPr>
          <w:p w14:paraId="0D99B0B9" w14:textId="6A0BC3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R4-2108981</w:t>
            </w:r>
          </w:p>
        </w:tc>
        <w:tc>
          <w:tcPr>
            <w:tcW w:w="0" w:type="auto"/>
          </w:tcPr>
          <w:p w14:paraId="5C1D6D2A" w14:textId="604577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CA_n5-n77-n260 Carrier Aggregation requirements</w:t>
            </w:r>
          </w:p>
        </w:tc>
        <w:tc>
          <w:tcPr>
            <w:tcW w:w="0" w:type="auto"/>
          </w:tcPr>
          <w:p w14:paraId="6FF1DACB" w14:textId="63FF8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C638539" w14:textId="5C58D9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FAAF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357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5C062B" w14:textId="77777777" w:rsidTr="003F2FDA">
        <w:tc>
          <w:tcPr>
            <w:tcW w:w="0" w:type="auto"/>
          </w:tcPr>
          <w:p w14:paraId="1F8C2D06" w14:textId="47657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R4-2108982</w:t>
            </w:r>
          </w:p>
        </w:tc>
        <w:tc>
          <w:tcPr>
            <w:tcW w:w="0" w:type="auto"/>
          </w:tcPr>
          <w:p w14:paraId="5FA80048" w14:textId="19F1A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CA_n5-n77-n261 Carrier Aggregation requirements</w:t>
            </w:r>
          </w:p>
        </w:tc>
        <w:tc>
          <w:tcPr>
            <w:tcW w:w="0" w:type="auto"/>
          </w:tcPr>
          <w:p w14:paraId="4B1FB531" w14:textId="65BC38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A76F1AB" w14:textId="00C6E8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21F0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4C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EB69A4" w14:textId="77777777" w:rsidTr="003F2FDA">
        <w:tc>
          <w:tcPr>
            <w:tcW w:w="0" w:type="auto"/>
          </w:tcPr>
          <w:p w14:paraId="44E3E425" w14:textId="37408E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R4-2108983</w:t>
            </w:r>
          </w:p>
        </w:tc>
        <w:tc>
          <w:tcPr>
            <w:tcW w:w="0" w:type="auto"/>
          </w:tcPr>
          <w:p w14:paraId="75B43ADA" w14:textId="42AE2B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CA_n66-n77-n260 Carrier Aggregation requirements</w:t>
            </w:r>
          </w:p>
        </w:tc>
        <w:tc>
          <w:tcPr>
            <w:tcW w:w="0" w:type="auto"/>
          </w:tcPr>
          <w:p w14:paraId="1E42AE1D" w14:textId="2EB4D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1E5E2E" w14:textId="6A1D05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100E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B1F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7AE3FE" w14:textId="77777777" w:rsidTr="003F2FDA">
        <w:tc>
          <w:tcPr>
            <w:tcW w:w="0" w:type="auto"/>
          </w:tcPr>
          <w:p w14:paraId="18ED975D" w14:textId="44895F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R4-2108984</w:t>
            </w:r>
          </w:p>
        </w:tc>
        <w:tc>
          <w:tcPr>
            <w:tcW w:w="0" w:type="auto"/>
          </w:tcPr>
          <w:p w14:paraId="6DD4871A" w14:textId="650EEA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CA_n66-n77-n261 Carrier Aggregation requirements</w:t>
            </w:r>
          </w:p>
        </w:tc>
        <w:tc>
          <w:tcPr>
            <w:tcW w:w="0" w:type="auto"/>
          </w:tcPr>
          <w:p w14:paraId="0D4FD2C1" w14:textId="0853A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A54F594" w14:textId="0B490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5E02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F9D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BAEA23" w14:textId="77777777" w:rsidTr="003F2FDA">
        <w:tc>
          <w:tcPr>
            <w:tcW w:w="0" w:type="auto"/>
          </w:tcPr>
          <w:p w14:paraId="7AC4EA8E" w14:textId="0DB4FE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R4-2108985</w:t>
            </w:r>
          </w:p>
        </w:tc>
        <w:tc>
          <w:tcPr>
            <w:tcW w:w="0" w:type="auto"/>
          </w:tcPr>
          <w:p w14:paraId="6F674EA8" w14:textId="738FBB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inter band 3DL/1UL NR CA combinations for 38.101-3</w:t>
            </w:r>
          </w:p>
        </w:tc>
        <w:tc>
          <w:tcPr>
            <w:tcW w:w="0" w:type="auto"/>
          </w:tcPr>
          <w:p w14:paraId="694173A5" w14:textId="6C27B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EFE8172" w14:textId="4A69E4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B8B9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4EB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D86632" w14:textId="77777777" w:rsidTr="003F2FDA">
        <w:tc>
          <w:tcPr>
            <w:tcW w:w="0" w:type="auto"/>
          </w:tcPr>
          <w:p w14:paraId="5D29ABD8" w14:textId="11D557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R4-2108986</w:t>
            </w:r>
          </w:p>
        </w:tc>
        <w:tc>
          <w:tcPr>
            <w:tcW w:w="0" w:type="auto"/>
          </w:tcPr>
          <w:p w14:paraId="22B2774E" w14:textId="409A9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3397AC26" w14:textId="06B99D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CB40C37" w14:textId="19D11B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456E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599C1" w14:textId="0618D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R4-2107800</w:t>
            </w:r>
          </w:p>
        </w:tc>
      </w:tr>
      <w:tr w:rsidR="003F2FDA" w14:paraId="27504D48" w14:textId="77777777" w:rsidTr="003F2FDA">
        <w:tc>
          <w:tcPr>
            <w:tcW w:w="0" w:type="auto"/>
          </w:tcPr>
          <w:p w14:paraId="6DC08409" w14:textId="4EB194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R4-2108987</w:t>
            </w:r>
          </w:p>
        </w:tc>
        <w:tc>
          <w:tcPr>
            <w:tcW w:w="0" w:type="auto"/>
          </w:tcPr>
          <w:p w14:paraId="0D9643A9" w14:textId="0DA76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58AE5D92" w14:textId="6976F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4488634" w14:textId="14FB5E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513C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70826" w14:textId="0A6460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</w:tr>
      <w:tr w:rsidR="003F2FDA" w14:paraId="4F3A6FF2" w14:textId="77777777" w:rsidTr="003F2FDA">
        <w:tc>
          <w:tcPr>
            <w:tcW w:w="0" w:type="auto"/>
          </w:tcPr>
          <w:p w14:paraId="09817569" w14:textId="0FE571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R4-2108988</w:t>
            </w:r>
          </w:p>
        </w:tc>
        <w:tc>
          <w:tcPr>
            <w:tcW w:w="0" w:type="auto"/>
          </w:tcPr>
          <w:p w14:paraId="4681E681" w14:textId="7034AD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0" w:type="auto"/>
          </w:tcPr>
          <w:p w14:paraId="0074C6E6" w14:textId="2FDE0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AFF057A" w14:textId="749C18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81DB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83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1BC82E" w14:textId="77777777" w:rsidTr="003F2FDA">
        <w:tc>
          <w:tcPr>
            <w:tcW w:w="0" w:type="auto"/>
          </w:tcPr>
          <w:p w14:paraId="4AB46FA9" w14:textId="62DB4E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R4-2108989</w:t>
            </w:r>
          </w:p>
        </w:tc>
        <w:tc>
          <w:tcPr>
            <w:tcW w:w="0" w:type="auto"/>
          </w:tcPr>
          <w:p w14:paraId="072C8089" w14:textId="1267EA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0" w:type="auto"/>
          </w:tcPr>
          <w:p w14:paraId="514BCEF3" w14:textId="3789A1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44F2F8B" w14:textId="35FFC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DFD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4481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810CFC" w14:textId="77777777" w:rsidTr="003F2FDA">
        <w:tc>
          <w:tcPr>
            <w:tcW w:w="0" w:type="auto"/>
          </w:tcPr>
          <w:p w14:paraId="27E7A1B8" w14:textId="07DBE0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R4-2108990</w:t>
            </w:r>
          </w:p>
        </w:tc>
        <w:tc>
          <w:tcPr>
            <w:tcW w:w="0" w:type="auto"/>
          </w:tcPr>
          <w:p w14:paraId="7C33C9D6" w14:textId="192F88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0" w:type="auto"/>
          </w:tcPr>
          <w:p w14:paraId="69D30735" w14:textId="4F8EA3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FC86ED1" w14:textId="2E258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03D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C5D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945E40" w14:textId="77777777" w:rsidTr="003F2FDA">
        <w:tc>
          <w:tcPr>
            <w:tcW w:w="0" w:type="auto"/>
          </w:tcPr>
          <w:p w14:paraId="7992095D" w14:textId="58F09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R4-2108991</w:t>
            </w:r>
          </w:p>
        </w:tc>
        <w:tc>
          <w:tcPr>
            <w:tcW w:w="0" w:type="auto"/>
          </w:tcPr>
          <w:p w14:paraId="727E2A6B" w14:textId="21B2F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0" w:type="auto"/>
          </w:tcPr>
          <w:p w14:paraId="6D2E51F7" w14:textId="69845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50B5DC1" w14:textId="15A205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1873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AA7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80F993" w14:textId="77777777" w:rsidTr="003F2FDA">
        <w:tc>
          <w:tcPr>
            <w:tcW w:w="0" w:type="auto"/>
          </w:tcPr>
          <w:p w14:paraId="0B0879B9" w14:textId="55F33C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R4-2108992</w:t>
            </w:r>
          </w:p>
        </w:tc>
        <w:tc>
          <w:tcPr>
            <w:tcW w:w="0" w:type="auto"/>
          </w:tcPr>
          <w:p w14:paraId="5F325ED5" w14:textId="6F6386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0" w:type="auto"/>
          </w:tcPr>
          <w:p w14:paraId="2A6D0D29" w14:textId="5832BF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49EBA6F" w14:textId="2DDC9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62F4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37F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F6D0CC" w14:textId="77777777" w:rsidTr="003F2FDA">
        <w:tc>
          <w:tcPr>
            <w:tcW w:w="0" w:type="auto"/>
          </w:tcPr>
          <w:p w14:paraId="31B2C554" w14:textId="37B4F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R4-2108993</w:t>
            </w:r>
          </w:p>
        </w:tc>
        <w:tc>
          <w:tcPr>
            <w:tcW w:w="0" w:type="auto"/>
          </w:tcPr>
          <w:p w14:paraId="3248EB41" w14:textId="345AD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0" w:type="auto"/>
          </w:tcPr>
          <w:p w14:paraId="3275D7E2" w14:textId="1B9CB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DE7C693" w14:textId="67798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B9EE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1D9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80AC15" w14:textId="77777777" w:rsidTr="003F2FDA">
        <w:tc>
          <w:tcPr>
            <w:tcW w:w="0" w:type="auto"/>
          </w:tcPr>
          <w:p w14:paraId="5243370B" w14:textId="43567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R4-2108994</w:t>
            </w:r>
          </w:p>
        </w:tc>
        <w:tc>
          <w:tcPr>
            <w:tcW w:w="0" w:type="auto"/>
          </w:tcPr>
          <w:p w14:paraId="77A383AC" w14:textId="677AF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0" w:type="auto"/>
          </w:tcPr>
          <w:p w14:paraId="56FF6627" w14:textId="74B781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FECBFF" w14:textId="3EE29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E4C9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AF6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21C20A" w14:textId="77777777" w:rsidTr="003F2FDA">
        <w:tc>
          <w:tcPr>
            <w:tcW w:w="0" w:type="auto"/>
          </w:tcPr>
          <w:p w14:paraId="5FF11AE2" w14:textId="6B1DBA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R4-2108995</w:t>
            </w:r>
          </w:p>
        </w:tc>
        <w:tc>
          <w:tcPr>
            <w:tcW w:w="0" w:type="auto"/>
          </w:tcPr>
          <w:p w14:paraId="3FA12ED0" w14:textId="6E94E5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258DABD2" w14:textId="6128D5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7054AFD" w14:textId="76A3B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1AB2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E326F" w14:textId="00F82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R4-2107706</w:t>
            </w:r>
          </w:p>
        </w:tc>
      </w:tr>
      <w:tr w:rsidR="003F2FDA" w14:paraId="34F1B4CF" w14:textId="77777777" w:rsidTr="003F2FDA">
        <w:tc>
          <w:tcPr>
            <w:tcW w:w="0" w:type="auto"/>
          </w:tcPr>
          <w:p w14:paraId="6E007742" w14:textId="37B242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R4-2108996</w:t>
            </w:r>
          </w:p>
        </w:tc>
        <w:tc>
          <w:tcPr>
            <w:tcW w:w="0" w:type="auto"/>
          </w:tcPr>
          <w:p w14:paraId="22EC239A" w14:textId="4CB728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581E91E7" w14:textId="29A5EA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7D02549" w14:textId="5D1519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3317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F886D" w14:textId="0D92B2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R4-2107707</w:t>
            </w:r>
          </w:p>
        </w:tc>
      </w:tr>
      <w:tr w:rsidR="003F2FDA" w14:paraId="6813B1B9" w14:textId="77777777" w:rsidTr="003F2FDA">
        <w:tc>
          <w:tcPr>
            <w:tcW w:w="0" w:type="auto"/>
          </w:tcPr>
          <w:p w14:paraId="48856807" w14:textId="569605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R4-2108997</w:t>
            </w:r>
          </w:p>
        </w:tc>
        <w:tc>
          <w:tcPr>
            <w:tcW w:w="0" w:type="auto"/>
          </w:tcPr>
          <w:p w14:paraId="40F4B8CC" w14:textId="54559D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0762454D" w14:textId="7391E5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009509F" w14:textId="3F2FB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66BF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50AFF" w14:textId="23972A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R4-2107708</w:t>
            </w:r>
          </w:p>
        </w:tc>
      </w:tr>
      <w:tr w:rsidR="003F2FDA" w14:paraId="156DCA42" w14:textId="77777777" w:rsidTr="003F2FDA">
        <w:tc>
          <w:tcPr>
            <w:tcW w:w="0" w:type="auto"/>
          </w:tcPr>
          <w:p w14:paraId="70F4130F" w14:textId="2FF50D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5E8C26CD" w14:textId="672645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41B96628" w14:textId="42406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90E4A7" w14:textId="3B2292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A07F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B0CFC" w14:textId="385825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</w:tr>
      <w:tr w:rsidR="003F2FDA" w14:paraId="02278A6F" w14:textId="77777777" w:rsidTr="003F2FDA">
        <w:tc>
          <w:tcPr>
            <w:tcW w:w="0" w:type="auto"/>
          </w:tcPr>
          <w:p w14:paraId="5C9CC60C" w14:textId="41F68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R4-2108999</w:t>
            </w:r>
          </w:p>
        </w:tc>
        <w:tc>
          <w:tcPr>
            <w:tcW w:w="0" w:type="auto"/>
          </w:tcPr>
          <w:p w14:paraId="05669DA5" w14:textId="294D2E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R16 Cat A</w:t>
            </w:r>
          </w:p>
        </w:tc>
        <w:tc>
          <w:tcPr>
            <w:tcW w:w="0" w:type="auto"/>
          </w:tcPr>
          <w:p w14:paraId="4CBA69E7" w14:textId="110D3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7DAE24" w14:textId="424515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8E72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DD1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C7B3A7" w14:textId="77777777" w:rsidTr="003F2FDA">
        <w:tc>
          <w:tcPr>
            <w:tcW w:w="0" w:type="auto"/>
          </w:tcPr>
          <w:p w14:paraId="5E2339B6" w14:textId="3343E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R4-2109000</w:t>
            </w:r>
          </w:p>
        </w:tc>
        <w:tc>
          <w:tcPr>
            <w:tcW w:w="0" w:type="auto"/>
          </w:tcPr>
          <w:p w14:paraId="0869D4A9" w14:textId="4DFE7B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R17 Cat A</w:t>
            </w:r>
          </w:p>
        </w:tc>
        <w:tc>
          <w:tcPr>
            <w:tcW w:w="0" w:type="auto"/>
          </w:tcPr>
          <w:p w14:paraId="5F1018A8" w14:textId="36D2A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8EC6E4" w14:textId="4A0AE9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70D4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24F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008F13" w14:textId="77777777" w:rsidTr="003F2FDA">
        <w:tc>
          <w:tcPr>
            <w:tcW w:w="0" w:type="auto"/>
          </w:tcPr>
          <w:p w14:paraId="618F2183" w14:textId="2F7D72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R4-2109001</w:t>
            </w:r>
          </w:p>
        </w:tc>
        <w:tc>
          <w:tcPr>
            <w:tcW w:w="0" w:type="auto"/>
          </w:tcPr>
          <w:p w14:paraId="4B057C40" w14:textId="7AAF53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eIAB RRM</w:t>
            </w:r>
          </w:p>
        </w:tc>
        <w:tc>
          <w:tcPr>
            <w:tcW w:w="0" w:type="auto"/>
          </w:tcPr>
          <w:p w14:paraId="2C7C7F0A" w14:textId="331E83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2269AA" w14:textId="349B7E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3C80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ACA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17A3AD" w14:textId="77777777" w:rsidTr="003F2FDA">
        <w:tc>
          <w:tcPr>
            <w:tcW w:w="0" w:type="auto"/>
          </w:tcPr>
          <w:p w14:paraId="3DA7FC6B" w14:textId="27EF26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R4-2109002</w:t>
            </w:r>
          </w:p>
        </w:tc>
        <w:tc>
          <w:tcPr>
            <w:tcW w:w="0" w:type="auto"/>
          </w:tcPr>
          <w:p w14:paraId="708B5AB4" w14:textId="1C9754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 in NR and LTE</w:t>
            </w:r>
          </w:p>
        </w:tc>
        <w:tc>
          <w:tcPr>
            <w:tcW w:w="0" w:type="auto"/>
          </w:tcPr>
          <w:p w14:paraId="2D239052" w14:textId="749C0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864670A" w14:textId="2112DD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D1CE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AB5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514D22" w14:textId="77777777" w:rsidTr="003F2FDA">
        <w:tc>
          <w:tcPr>
            <w:tcW w:w="0" w:type="auto"/>
          </w:tcPr>
          <w:p w14:paraId="2315AA03" w14:textId="6608F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R4-2109003</w:t>
            </w:r>
          </w:p>
        </w:tc>
        <w:tc>
          <w:tcPr>
            <w:tcW w:w="0" w:type="auto"/>
          </w:tcPr>
          <w:p w14:paraId="1127FB13" w14:textId="009AD8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MOP lower tolerance for n34/n39</w:t>
            </w:r>
          </w:p>
        </w:tc>
        <w:tc>
          <w:tcPr>
            <w:tcW w:w="0" w:type="auto"/>
          </w:tcPr>
          <w:p w14:paraId="45D7D467" w14:textId="4F6917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FC5EB8" w14:textId="0DBE44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CA70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4B50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7B8D44" w14:textId="77777777" w:rsidTr="003F2FDA">
        <w:tc>
          <w:tcPr>
            <w:tcW w:w="0" w:type="auto"/>
          </w:tcPr>
          <w:p w14:paraId="0D1C9256" w14:textId="64E75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R4-2109004</w:t>
            </w:r>
          </w:p>
        </w:tc>
        <w:tc>
          <w:tcPr>
            <w:tcW w:w="0" w:type="auto"/>
          </w:tcPr>
          <w:p w14:paraId="1C26B267" w14:textId="1B2D4E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parameters for both FR1 and FR2</w:t>
            </w:r>
          </w:p>
        </w:tc>
        <w:tc>
          <w:tcPr>
            <w:tcW w:w="0" w:type="auto"/>
          </w:tcPr>
          <w:p w14:paraId="1396E5FF" w14:textId="341CA4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02338B" w14:textId="49CF9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00F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E17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64D53C" w14:textId="77777777" w:rsidTr="003F2FDA">
        <w:tc>
          <w:tcPr>
            <w:tcW w:w="0" w:type="auto"/>
          </w:tcPr>
          <w:p w14:paraId="1D014A90" w14:textId="275519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R4-2109005</w:t>
            </w:r>
          </w:p>
        </w:tc>
        <w:tc>
          <w:tcPr>
            <w:tcW w:w="0" w:type="auto"/>
          </w:tcPr>
          <w:p w14:paraId="55962FEE" w14:textId="06CD2C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frequencies in stand-alone and guard-band operation</w:t>
            </w:r>
          </w:p>
        </w:tc>
        <w:tc>
          <w:tcPr>
            <w:tcW w:w="0" w:type="auto"/>
          </w:tcPr>
          <w:p w14:paraId="7DB9B172" w14:textId="081F5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7D96982" w14:textId="35EAE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B18D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48E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4EBED3" w14:textId="77777777" w:rsidTr="003F2FDA">
        <w:tc>
          <w:tcPr>
            <w:tcW w:w="0" w:type="auto"/>
          </w:tcPr>
          <w:p w14:paraId="5823559A" w14:textId="47FB8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R4-2109006</w:t>
            </w:r>
          </w:p>
        </w:tc>
        <w:tc>
          <w:tcPr>
            <w:tcW w:w="0" w:type="auto"/>
          </w:tcPr>
          <w:p w14:paraId="5E97CCC2" w14:textId="18A8DC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Views on RF requirement for FWA </w:t>
            </w:r>
          </w:p>
        </w:tc>
        <w:tc>
          <w:tcPr>
            <w:tcW w:w="0" w:type="auto"/>
          </w:tcPr>
          <w:p w14:paraId="00972A30" w14:textId="2132E3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423A22A4" w14:textId="38581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FD8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054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53E22B" w14:textId="77777777" w:rsidTr="003F2FDA">
        <w:tc>
          <w:tcPr>
            <w:tcW w:w="0" w:type="auto"/>
          </w:tcPr>
          <w:p w14:paraId="78CC43DD" w14:textId="3C1875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R4-2109007</w:t>
            </w:r>
          </w:p>
        </w:tc>
        <w:tc>
          <w:tcPr>
            <w:tcW w:w="0" w:type="auto"/>
          </w:tcPr>
          <w:p w14:paraId="4F54775C" w14:textId="1168F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Peak EIRP and EIRP spherical coverage for PC1, PC2, PC4 for n262 </w:t>
            </w:r>
          </w:p>
        </w:tc>
        <w:tc>
          <w:tcPr>
            <w:tcW w:w="0" w:type="auto"/>
          </w:tcPr>
          <w:p w14:paraId="7673EAD9" w14:textId="029E16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8056C49" w14:textId="05DD62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1804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84C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2B7390" w14:textId="77777777" w:rsidTr="003F2FDA">
        <w:tc>
          <w:tcPr>
            <w:tcW w:w="0" w:type="auto"/>
          </w:tcPr>
          <w:p w14:paraId="2D5D8A3E" w14:textId="64FD4A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R4-2109008</w:t>
            </w:r>
          </w:p>
        </w:tc>
        <w:tc>
          <w:tcPr>
            <w:tcW w:w="0" w:type="auto"/>
          </w:tcPr>
          <w:p w14:paraId="788D2551" w14:textId="642305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59DD887D" w14:textId="2EA740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22CA0B30" w14:textId="6152C1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1BF9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D93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F78B68" w14:textId="77777777" w:rsidTr="003F2FDA">
        <w:tc>
          <w:tcPr>
            <w:tcW w:w="0" w:type="auto"/>
          </w:tcPr>
          <w:p w14:paraId="015918CF" w14:textId="2EABE9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R4-2109009</w:t>
            </w:r>
          </w:p>
        </w:tc>
        <w:tc>
          <w:tcPr>
            <w:tcW w:w="0" w:type="auto"/>
          </w:tcPr>
          <w:p w14:paraId="52197C83" w14:textId="14168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CBM</w:t>
            </w:r>
          </w:p>
        </w:tc>
        <w:tc>
          <w:tcPr>
            <w:tcW w:w="0" w:type="auto"/>
          </w:tcPr>
          <w:p w14:paraId="36CA9A17" w14:textId="3EFE44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158623E6" w14:textId="3BA69D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1BE3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91C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341C03" w14:textId="77777777" w:rsidTr="003F2FDA">
        <w:tc>
          <w:tcPr>
            <w:tcW w:w="0" w:type="auto"/>
          </w:tcPr>
          <w:p w14:paraId="048A31FE" w14:textId="3C238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R4-2109010</w:t>
            </w:r>
          </w:p>
        </w:tc>
        <w:tc>
          <w:tcPr>
            <w:tcW w:w="0" w:type="auto"/>
          </w:tcPr>
          <w:p w14:paraId="44ACA08F" w14:textId="3AAED3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UL CA requirements based on IBM</w:t>
            </w:r>
          </w:p>
        </w:tc>
        <w:tc>
          <w:tcPr>
            <w:tcW w:w="0" w:type="auto"/>
          </w:tcPr>
          <w:p w14:paraId="2D986C23" w14:textId="600534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4B793A8E" w14:textId="42BC8A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82A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53E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2F2CB0" w14:textId="77777777" w:rsidTr="003F2FDA">
        <w:tc>
          <w:tcPr>
            <w:tcW w:w="0" w:type="auto"/>
          </w:tcPr>
          <w:p w14:paraId="433B60FC" w14:textId="71D21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R4-2109011</w:t>
            </w:r>
          </w:p>
        </w:tc>
        <w:tc>
          <w:tcPr>
            <w:tcW w:w="0" w:type="auto"/>
          </w:tcPr>
          <w:p w14:paraId="58046FBF" w14:textId="245B1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UE Array and EIRP level at 60 GHz</w:t>
            </w:r>
          </w:p>
        </w:tc>
        <w:tc>
          <w:tcPr>
            <w:tcW w:w="0" w:type="auto"/>
          </w:tcPr>
          <w:p w14:paraId="3D3FE82D" w14:textId="5508C8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7BACE81" w14:textId="4D05B7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101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864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05012" w14:textId="77777777" w:rsidTr="003F2FDA">
        <w:tc>
          <w:tcPr>
            <w:tcW w:w="0" w:type="auto"/>
          </w:tcPr>
          <w:p w14:paraId="5493DFD7" w14:textId="7B9C8F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R4-2109012</w:t>
            </w:r>
          </w:p>
        </w:tc>
        <w:tc>
          <w:tcPr>
            <w:tcW w:w="0" w:type="auto"/>
          </w:tcPr>
          <w:p w14:paraId="47FF2CD9" w14:textId="40285D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phase continuity and power consistency for PUSCH and PUCCH repetition</w:t>
            </w:r>
          </w:p>
        </w:tc>
        <w:tc>
          <w:tcPr>
            <w:tcW w:w="0" w:type="auto"/>
          </w:tcPr>
          <w:p w14:paraId="23685055" w14:textId="67A851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73DE9C00" w14:textId="3F4B4D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13A5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E25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F46788" w14:textId="77777777" w:rsidTr="003F2FDA">
        <w:tc>
          <w:tcPr>
            <w:tcW w:w="0" w:type="auto"/>
          </w:tcPr>
          <w:p w14:paraId="03C07277" w14:textId="5434B1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R4-2109013</w:t>
            </w:r>
          </w:p>
        </w:tc>
        <w:tc>
          <w:tcPr>
            <w:tcW w:w="0" w:type="auto"/>
          </w:tcPr>
          <w:p w14:paraId="08F3E60C" w14:textId="048C9D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TPMI to minimize the impact of polarization basis mismatch</w:t>
            </w:r>
          </w:p>
        </w:tc>
        <w:tc>
          <w:tcPr>
            <w:tcW w:w="0" w:type="auto"/>
          </w:tcPr>
          <w:p w14:paraId="0FCD1149" w14:textId="2176CC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491CD677" w14:textId="6592D5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C6E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61A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306A0A" w14:textId="77777777" w:rsidTr="003F2FDA">
        <w:tc>
          <w:tcPr>
            <w:tcW w:w="0" w:type="auto"/>
          </w:tcPr>
          <w:p w14:paraId="0572608F" w14:textId="2660ED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R4-2109014</w:t>
            </w:r>
          </w:p>
        </w:tc>
        <w:tc>
          <w:tcPr>
            <w:tcW w:w="0" w:type="auto"/>
          </w:tcPr>
          <w:p w14:paraId="0FEF0061" w14:textId="6F7F83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system parameters for 52.6-71 GHz</w:t>
            </w:r>
          </w:p>
        </w:tc>
        <w:tc>
          <w:tcPr>
            <w:tcW w:w="0" w:type="auto"/>
          </w:tcPr>
          <w:p w14:paraId="5EEE4614" w14:textId="09ED0F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0359FC" w14:textId="6681ED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A007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B8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2F5E10" w14:textId="77777777" w:rsidTr="003F2FDA">
        <w:tc>
          <w:tcPr>
            <w:tcW w:w="0" w:type="auto"/>
          </w:tcPr>
          <w:p w14:paraId="30EA3F5E" w14:textId="15386C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R4-2109015</w:t>
            </w:r>
          </w:p>
        </w:tc>
        <w:tc>
          <w:tcPr>
            <w:tcW w:w="0" w:type="auto"/>
          </w:tcPr>
          <w:p w14:paraId="258DCFEB" w14:textId="30ABDD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simulation assumptions and some simulation results</w:t>
            </w:r>
          </w:p>
        </w:tc>
        <w:tc>
          <w:tcPr>
            <w:tcW w:w="0" w:type="auto"/>
          </w:tcPr>
          <w:p w14:paraId="4C6E2AE2" w14:textId="4C561F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700900" w14:textId="1F0FD2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162A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EDC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9FD9D4" w14:textId="77777777" w:rsidTr="003F2FDA">
        <w:tc>
          <w:tcPr>
            <w:tcW w:w="0" w:type="auto"/>
          </w:tcPr>
          <w:p w14:paraId="1311D6E8" w14:textId="1F7485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R4-2109016</w:t>
            </w:r>
          </w:p>
        </w:tc>
        <w:tc>
          <w:tcPr>
            <w:tcW w:w="0" w:type="auto"/>
          </w:tcPr>
          <w:p w14:paraId="2E6E43FF" w14:textId="5433CB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57334C93" w14:textId="621AD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60D936B" w14:textId="39D186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DD5E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8F1831" w14:textId="362A8C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R4-2108536</w:t>
            </w:r>
          </w:p>
        </w:tc>
      </w:tr>
      <w:tr w:rsidR="003F2FDA" w14:paraId="37840AD5" w14:textId="77777777" w:rsidTr="003F2FDA">
        <w:tc>
          <w:tcPr>
            <w:tcW w:w="0" w:type="auto"/>
          </w:tcPr>
          <w:p w14:paraId="553319E1" w14:textId="5FA061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R4-2109017</w:t>
            </w:r>
          </w:p>
        </w:tc>
        <w:tc>
          <w:tcPr>
            <w:tcW w:w="0" w:type="auto"/>
          </w:tcPr>
          <w:p w14:paraId="2474A12F" w14:textId="26CA2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295856C0" w14:textId="34DA8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D04D2F3" w14:textId="3D7330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1D8D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946F5" w14:textId="07102B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R4-2108569</w:t>
            </w:r>
          </w:p>
        </w:tc>
      </w:tr>
      <w:tr w:rsidR="003F2FDA" w14:paraId="49E34559" w14:textId="77777777" w:rsidTr="003F2FDA">
        <w:tc>
          <w:tcPr>
            <w:tcW w:w="0" w:type="auto"/>
          </w:tcPr>
          <w:p w14:paraId="244EAC3A" w14:textId="2EE84E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R4-2109018</w:t>
            </w:r>
          </w:p>
        </w:tc>
        <w:tc>
          <w:tcPr>
            <w:tcW w:w="0" w:type="auto"/>
          </w:tcPr>
          <w:p w14:paraId="7931E0EB" w14:textId="210770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098E8BE3" w14:textId="357059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994853" w14:textId="322AC4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786F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F93BB" w14:textId="2DBAEB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R4-2108570</w:t>
            </w:r>
          </w:p>
        </w:tc>
      </w:tr>
      <w:tr w:rsidR="003F2FDA" w14:paraId="7472F135" w14:textId="77777777" w:rsidTr="003F2FDA">
        <w:tc>
          <w:tcPr>
            <w:tcW w:w="0" w:type="auto"/>
          </w:tcPr>
          <w:p w14:paraId="43E63CCD" w14:textId="789C82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R4-2109019</w:t>
            </w:r>
          </w:p>
        </w:tc>
        <w:tc>
          <w:tcPr>
            <w:tcW w:w="0" w:type="auto"/>
          </w:tcPr>
          <w:p w14:paraId="72B74D73" w14:textId="2755B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7D2331D4" w14:textId="1E9B5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3B985D" w14:textId="499C4B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50F5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67DC0" w14:textId="0C094C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R4-2108710</w:t>
            </w:r>
          </w:p>
        </w:tc>
      </w:tr>
      <w:tr w:rsidR="003F2FDA" w14:paraId="1A282627" w14:textId="77777777" w:rsidTr="003F2FDA">
        <w:tc>
          <w:tcPr>
            <w:tcW w:w="0" w:type="auto"/>
          </w:tcPr>
          <w:p w14:paraId="2EDA15E0" w14:textId="114C6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R4-2109020</w:t>
            </w:r>
          </w:p>
        </w:tc>
        <w:tc>
          <w:tcPr>
            <w:tcW w:w="0" w:type="auto"/>
          </w:tcPr>
          <w:p w14:paraId="7F85F788" w14:textId="3C1A3D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51760F58" w14:textId="55C79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379563" w14:textId="6596DA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6AB8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30A8A" w14:textId="673C5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R4-2108571</w:t>
            </w:r>
          </w:p>
        </w:tc>
      </w:tr>
      <w:tr w:rsidR="003F2FDA" w14:paraId="6A574E87" w14:textId="77777777" w:rsidTr="003F2FDA">
        <w:tc>
          <w:tcPr>
            <w:tcW w:w="0" w:type="auto"/>
          </w:tcPr>
          <w:p w14:paraId="2F3ED83A" w14:textId="326C7A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R4-2109021</w:t>
            </w:r>
          </w:p>
        </w:tc>
        <w:tc>
          <w:tcPr>
            <w:tcW w:w="0" w:type="auto"/>
          </w:tcPr>
          <w:p w14:paraId="18F9FFEA" w14:textId="06ABB6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49DB7B7D" w14:textId="048499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1D4F31" w14:textId="6DF7F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73CA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AC729" w14:textId="5DAA02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R4-2108579</w:t>
            </w:r>
          </w:p>
        </w:tc>
      </w:tr>
      <w:tr w:rsidR="003F2FDA" w14:paraId="585A4441" w14:textId="77777777" w:rsidTr="003F2FDA">
        <w:tc>
          <w:tcPr>
            <w:tcW w:w="0" w:type="auto"/>
          </w:tcPr>
          <w:p w14:paraId="6C533244" w14:textId="19F965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R4-2109022</w:t>
            </w:r>
          </w:p>
        </w:tc>
        <w:tc>
          <w:tcPr>
            <w:tcW w:w="0" w:type="auto"/>
          </w:tcPr>
          <w:p w14:paraId="4EBC44CD" w14:textId="0FAD4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27A84E1B" w14:textId="056FB9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C92F48" w14:textId="2A261A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27D6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5B054" w14:textId="12D7FB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R4-2108572</w:t>
            </w:r>
          </w:p>
        </w:tc>
      </w:tr>
      <w:tr w:rsidR="003F2FDA" w14:paraId="4A73980A" w14:textId="77777777" w:rsidTr="003F2FDA">
        <w:tc>
          <w:tcPr>
            <w:tcW w:w="0" w:type="auto"/>
          </w:tcPr>
          <w:p w14:paraId="194C8A82" w14:textId="4F9C92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R4-2109023</w:t>
            </w:r>
          </w:p>
        </w:tc>
        <w:tc>
          <w:tcPr>
            <w:tcW w:w="0" w:type="auto"/>
          </w:tcPr>
          <w:p w14:paraId="286A6469" w14:textId="44AAFE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 and type</w:t>
            </w:r>
          </w:p>
        </w:tc>
        <w:tc>
          <w:tcPr>
            <w:tcW w:w="0" w:type="auto"/>
          </w:tcPr>
          <w:p w14:paraId="149AD90E" w14:textId="6F037A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859773" w14:textId="737DAD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FD4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5DF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722793" w14:textId="77777777" w:rsidTr="003F2FDA">
        <w:tc>
          <w:tcPr>
            <w:tcW w:w="0" w:type="auto"/>
          </w:tcPr>
          <w:p w14:paraId="41DF589B" w14:textId="716526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R4-2109024</w:t>
            </w:r>
          </w:p>
        </w:tc>
        <w:tc>
          <w:tcPr>
            <w:tcW w:w="0" w:type="auto"/>
          </w:tcPr>
          <w:p w14:paraId="3057130B" w14:textId="50760B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switching timing accuracy requirement</w:t>
            </w:r>
          </w:p>
        </w:tc>
        <w:tc>
          <w:tcPr>
            <w:tcW w:w="0" w:type="auto"/>
          </w:tcPr>
          <w:p w14:paraId="17825395" w14:textId="5BA4ED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CD32A6" w14:textId="613E98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1CFA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5E9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4F7F2C" w14:textId="77777777" w:rsidTr="003F2FDA">
        <w:tc>
          <w:tcPr>
            <w:tcW w:w="0" w:type="auto"/>
          </w:tcPr>
          <w:p w14:paraId="00387204" w14:textId="2CCE9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R4-2109025</w:t>
            </w:r>
          </w:p>
        </w:tc>
        <w:tc>
          <w:tcPr>
            <w:tcW w:w="0" w:type="auto"/>
          </w:tcPr>
          <w:p w14:paraId="107AAE8A" w14:textId="0CD9CC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</w:t>
            </w:r>
          </w:p>
        </w:tc>
        <w:tc>
          <w:tcPr>
            <w:tcW w:w="0" w:type="auto"/>
          </w:tcPr>
          <w:p w14:paraId="4D86A89E" w14:textId="1A8E95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FF9E5B" w14:textId="6AFA77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AD6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DB8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206C4E" w14:textId="77777777" w:rsidTr="003F2FDA">
        <w:tc>
          <w:tcPr>
            <w:tcW w:w="0" w:type="auto"/>
          </w:tcPr>
          <w:p w14:paraId="272547F6" w14:textId="0AE7C1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R4-2109026</w:t>
            </w:r>
          </w:p>
        </w:tc>
        <w:tc>
          <w:tcPr>
            <w:tcW w:w="0" w:type="auto"/>
          </w:tcPr>
          <w:p w14:paraId="5C467B9C" w14:textId="7803C5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other requirements for FR1 conducted and FR2</w:t>
            </w:r>
          </w:p>
        </w:tc>
        <w:tc>
          <w:tcPr>
            <w:tcW w:w="0" w:type="auto"/>
          </w:tcPr>
          <w:p w14:paraId="1701084F" w14:textId="43BD61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A8831C" w14:textId="53541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BA9C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1DE6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90438A" w14:textId="77777777" w:rsidTr="003F2FDA">
        <w:tc>
          <w:tcPr>
            <w:tcW w:w="0" w:type="auto"/>
          </w:tcPr>
          <w:p w14:paraId="043C36E8" w14:textId="1C7BEC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R4-2109027</w:t>
            </w:r>
          </w:p>
        </w:tc>
        <w:tc>
          <w:tcPr>
            <w:tcW w:w="0" w:type="auto"/>
          </w:tcPr>
          <w:p w14:paraId="15130833" w14:textId="592291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162E3C8F" w14:textId="1E2AA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D5FDFD" w14:textId="65C992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7D83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1DA4C" w14:textId="01006F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</w:tr>
      <w:tr w:rsidR="003F2FDA" w14:paraId="3A55302F" w14:textId="77777777" w:rsidTr="003F2FDA">
        <w:tc>
          <w:tcPr>
            <w:tcW w:w="0" w:type="auto"/>
          </w:tcPr>
          <w:p w14:paraId="43B60CF1" w14:textId="71265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R4-2109028</w:t>
            </w:r>
          </w:p>
        </w:tc>
        <w:tc>
          <w:tcPr>
            <w:tcW w:w="0" w:type="auto"/>
          </w:tcPr>
          <w:p w14:paraId="3A1B4A19" w14:textId="67521E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43F68509" w14:textId="545B47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5A8FF2" w14:textId="4CCE61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5123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C84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2678F7" w14:textId="77777777" w:rsidTr="003F2FDA">
        <w:tc>
          <w:tcPr>
            <w:tcW w:w="0" w:type="auto"/>
          </w:tcPr>
          <w:p w14:paraId="74232F37" w14:textId="00FB4F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R4-2109029</w:t>
            </w:r>
          </w:p>
        </w:tc>
        <w:tc>
          <w:tcPr>
            <w:tcW w:w="0" w:type="auto"/>
          </w:tcPr>
          <w:p w14:paraId="04D74E1D" w14:textId="441A75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52DC6F33" w14:textId="462AD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DA2C7FF" w14:textId="75A63B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DF84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DA16B" w14:textId="05361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</w:tr>
      <w:tr w:rsidR="003F2FDA" w14:paraId="411B7FCA" w14:textId="77777777" w:rsidTr="003F2FDA">
        <w:tc>
          <w:tcPr>
            <w:tcW w:w="0" w:type="auto"/>
          </w:tcPr>
          <w:p w14:paraId="561A3C14" w14:textId="57024B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R4-2109030</w:t>
            </w:r>
          </w:p>
        </w:tc>
        <w:tc>
          <w:tcPr>
            <w:tcW w:w="0" w:type="auto"/>
          </w:tcPr>
          <w:p w14:paraId="477FA9FA" w14:textId="0E2345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07A8A614" w14:textId="7A3A92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F800F7" w14:textId="341828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49EA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EA5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249F8D" w14:textId="77777777" w:rsidTr="003F2FDA">
        <w:tc>
          <w:tcPr>
            <w:tcW w:w="0" w:type="auto"/>
          </w:tcPr>
          <w:p w14:paraId="5BF3EFDF" w14:textId="4A09D9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R4-2109031</w:t>
            </w:r>
          </w:p>
        </w:tc>
        <w:tc>
          <w:tcPr>
            <w:tcW w:w="0" w:type="auto"/>
          </w:tcPr>
          <w:p w14:paraId="38462317" w14:textId="76E38E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v0.3.0</w:t>
            </w:r>
          </w:p>
        </w:tc>
        <w:tc>
          <w:tcPr>
            <w:tcW w:w="0" w:type="auto"/>
          </w:tcPr>
          <w:p w14:paraId="75BD0477" w14:textId="12DB27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6144A3" w14:textId="7C8C7B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9301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78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7F860E" w14:textId="77777777" w:rsidTr="003F2FDA">
        <w:tc>
          <w:tcPr>
            <w:tcW w:w="0" w:type="auto"/>
          </w:tcPr>
          <w:p w14:paraId="4B9DAA8F" w14:textId="10468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R4-2109032</w:t>
            </w:r>
          </w:p>
        </w:tc>
        <w:tc>
          <w:tcPr>
            <w:tcW w:w="0" w:type="auto"/>
          </w:tcPr>
          <w:p w14:paraId="7AA500F2" w14:textId="7D459C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27222B51" w14:textId="728070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4E48F60" w14:textId="4461C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5D44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E4D12" w14:textId="76E6E5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R4-2107865</w:t>
            </w:r>
          </w:p>
        </w:tc>
      </w:tr>
      <w:tr w:rsidR="003F2FDA" w14:paraId="5CA9FC06" w14:textId="77777777" w:rsidTr="003F2FDA">
        <w:tc>
          <w:tcPr>
            <w:tcW w:w="0" w:type="auto"/>
          </w:tcPr>
          <w:p w14:paraId="0399696B" w14:textId="00365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R4-2109033</w:t>
            </w:r>
          </w:p>
        </w:tc>
        <w:tc>
          <w:tcPr>
            <w:tcW w:w="0" w:type="auto"/>
          </w:tcPr>
          <w:p w14:paraId="2F6DE1A6" w14:textId="403CD4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TDM operation between SL and Uu</w:t>
            </w:r>
          </w:p>
        </w:tc>
        <w:tc>
          <w:tcPr>
            <w:tcW w:w="0" w:type="auto"/>
          </w:tcPr>
          <w:p w14:paraId="2576647D" w14:textId="78AD2C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F9D851" w14:textId="269475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EC6B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774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FFB1C3" w14:textId="77777777" w:rsidTr="003F2FDA">
        <w:tc>
          <w:tcPr>
            <w:tcW w:w="0" w:type="auto"/>
          </w:tcPr>
          <w:p w14:paraId="2D2A2CD4" w14:textId="475346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R4-2109034</w:t>
            </w:r>
          </w:p>
        </w:tc>
        <w:tc>
          <w:tcPr>
            <w:tcW w:w="0" w:type="auto"/>
          </w:tcPr>
          <w:p w14:paraId="46068906" w14:textId="60CA53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FDM operation between SL and Uu</w:t>
            </w:r>
          </w:p>
        </w:tc>
        <w:tc>
          <w:tcPr>
            <w:tcW w:w="0" w:type="auto"/>
          </w:tcPr>
          <w:p w14:paraId="03C37404" w14:textId="4CE1FB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465FD8" w14:textId="146766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7C9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E9E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A7B867" w14:textId="77777777" w:rsidTr="003F2FDA">
        <w:tc>
          <w:tcPr>
            <w:tcW w:w="0" w:type="auto"/>
          </w:tcPr>
          <w:p w14:paraId="4DF99327" w14:textId="625A31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R4-2109035</w:t>
            </w:r>
          </w:p>
        </w:tc>
        <w:tc>
          <w:tcPr>
            <w:tcW w:w="0" w:type="auto"/>
          </w:tcPr>
          <w:p w14:paraId="7A8F1987" w14:textId="3938D5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synchronous operation between SL and Uu</w:t>
            </w:r>
          </w:p>
        </w:tc>
        <w:tc>
          <w:tcPr>
            <w:tcW w:w="0" w:type="auto"/>
          </w:tcPr>
          <w:p w14:paraId="5ED3527E" w14:textId="54743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108EC0" w14:textId="097EFE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4159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3D4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1AE74E" w14:textId="77777777" w:rsidTr="003F2FDA">
        <w:tc>
          <w:tcPr>
            <w:tcW w:w="0" w:type="auto"/>
          </w:tcPr>
          <w:p w14:paraId="2CE3C446" w14:textId="1E285D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R4-2109036</w:t>
            </w:r>
          </w:p>
        </w:tc>
        <w:tc>
          <w:tcPr>
            <w:tcW w:w="0" w:type="auto"/>
          </w:tcPr>
          <w:p w14:paraId="38ED8354" w14:textId="0DA33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0AD3F573" w14:textId="49DCB8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7BFEA5" w14:textId="3397EE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E4A675" w14:textId="669A98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D297EA" w14:textId="53D1F0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R4-2107987</w:t>
            </w:r>
          </w:p>
        </w:tc>
      </w:tr>
      <w:tr w:rsidR="003F2FDA" w14:paraId="23F50066" w14:textId="77777777" w:rsidTr="003F2FDA">
        <w:tc>
          <w:tcPr>
            <w:tcW w:w="0" w:type="auto"/>
          </w:tcPr>
          <w:p w14:paraId="6BB6D130" w14:textId="091CFB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R4-2109037</w:t>
            </w:r>
          </w:p>
        </w:tc>
        <w:tc>
          <w:tcPr>
            <w:tcW w:w="0" w:type="auto"/>
          </w:tcPr>
          <w:p w14:paraId="5F8416C5" w14:textId="37F6E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for NR SL enhancement</w:t>
            </w:r>
          </w:p>
        </w:tc>
        <w:tc>
          <w:tcPr>
            <w:tcW w:w="0" w:type="auto"/>
          </w:tcPr>
          <w:p w14:paraId="696A78FA" w14:textId="150582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B000DD" w14:textId="0F7198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1DE3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599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4BB9F4" w14:textId="77777777" w:rsidTr="003F2FDA">
        <w:tc>
          <w:tcPr>
            <w:tcW w:w="0" w:type="auto"/>
          </w:tcPr>
          <w:p w14:paraId="6533954D" w14:textId="3C29B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R4-2109038</w:t>
            </w:r>
          </w:p>
        </w:tc>
        <w:tc>
          <w:tcPr>
            <w:tcW w:w="0" w:type="auto"/>
          </w:tcPr>
          <w:p w14:paraId="06F3A2F0" w14:textId="2883CD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V2X_n78A-n47A and V2X_n78A-47A coexistence study</w:t>
            </w:r>
          </w:p>
        </w:tc>
        <w:tc>
          <w:tcPr>
            <w:tcW w:w="0" w:type="auto"/>
          </w:tcPr>
          <w:p w14:paraId="4BBE7D3F" w14:textId="6371A5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D7AC3B" w14:textId="19F8C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F745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59E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B74678" w14:textId="77777777" w:rsidTr="003F2FDA">
        <w:tc>
          <w:tcPr>
            <w:tcW w:w="0" w:type="auto"/>
          </w:tcPr>
          <w:p w14:paraId="6AD1C694" w14:textId="61172F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R4-2109039</w:t>
            </w:r>
          </w:p>
        </w:tc>
        <w:tc>
          <w:tcPr>
            <w:tcW w:w="0" w:type="auto"/>
          </w:tcPr>
          <w:p w14:paraId="0CBBFAEE" w14:textId="5174EE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V2X_n78A-n47A</w:t>
            </w:r>
          </w:p>
        </w:tc>
        <w:tc>
          <w:tcPr>
            <w:tcW w:w="0" w:type="auto"/>
          </w:tcPr>
          <w:p w14:paraId="229623F3" w14:textId="0DE1EF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EDF08C" w14:textId="2FB80D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3231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D8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B4CFD7" w14:textId="77777777" w:rsidTr="003F2FDA">
        <w:tc>
          <w:tcPr>
            <w:tcW w:w="0" w:type="auto"/>
          </w:tcPr>
          <w:p w14:paraId="03D60EE6" w14:textId="44965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R4-2109040</w:t>
            </w:r>
          </w:p>
        </w:tc>
        <w:tc>
          <w:tcPr>
            <w:tcW w:w="0" w:type="auto"/>
          </w:tcPr>
          <w:p w14:paraId="4606509E" w14:textId="55E25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V2X_n78A-47A</w:t>
            </w:r>
          </w:p>
        </w:tc>
        <w:tc>
          <w:tcPr>
            <w:tcW w:w="0" w:type="auto"/>
          </w:tcPr>
          <w:p w14:paraId="7B4F86AD" w14:textId="66816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EE8D6A" w14:textId="0CCBB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B3EB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B7A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EEFEC5" w14:textId="77777777" w:rsidTr="003F2FDA">
        <w:tc>
          <w:tcPr>
            <w:tcW w:w="0" w:type="auto"/>
          </w:tcPr>
          <w:p w14:paraId="7EEF5B8F" w14:textId="65B0B4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R4-2109041</w:t>
            </w:r>
          </w:p>
        </w:tc>
        <w:tc>
          <w:tcPr>
            <w:tcW w:w="0" w:type="auto"/>
          </w:tcPr>
          <w:p w14:paraId="3F987F06" w14:textId="471C3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V2X_n79A-n47A</w:t>
            </w:r>
          </w:p>
        </w:tc>
        <w:tc>
          <w:tcPr>
            <w:tcW w:w="0" w:type="auto"/>
          </w:tcPr>
          <w:p w14:paraId="584DEF9B" w14:textId="21723C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EDF2C3" w14:textId="3692E0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386FA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234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9A2996" w14:textId="77777777" w:rsidTr="003F2FDA">
        <w:tc>
          <w:tcPr>
            <w:tcW w:w="0" w:type="auto"/>
          </w:tcPr>
          <w:p w14:paraId="26912BC6" w14:textId="5E3A2E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R4-2109042</w:t>
            </w:r>
          </w:p>
        </w:tc>
        <w:tc>
          <w:tcPr>
            <w:tcW w:w="0" w:type="auto"/>
          </w:tcPr>
          <w:p w14:paraId="2A490560" w14:textId="7920F5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V2X_n79A-47A</w:t>
            </w:r>
          </w:p>
        </w:tc>
        <w:tc>
          <w:tcPr>
            <w:tcW w:w="0" w:type="auto"/>
          </w:tcPr>
          <w:p w14:paraId="4E60016D" w14:textId="0081FF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238C5C" w14:textId="16219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CC96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616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76AC46" w14:textId="77777777" w:rsidTr="003F2FDA">
        <w:tc>
          <w:tcPr>
            <w:tcW w:w="0" w:type="auto"/>
          </w:tcPr>
          <w:p w14:paraId="1D94CAEC" w14:textId="21BBD4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R4-2109043</w:t>
            </w:r>
          </w:p>
        </w:tc>
        <w:tc>
          <w:tcPr>
            <w:tcW w:w="0" w:type="auto"/>
          </w:tcPr>
          <w:p w14:paraId="703971B5" w14:textId="3DC74E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  <w:tc>
          <w:tcPr>
            <w:tcW w:w="0" w:type="auto"/>
          </w:tcPr>
          <w:p w14:paraId="66CC32E0" w14:textId="220F55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C89A9C" w14:textId="415906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E027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218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8E197B" w14:textId="77777777" w:rsidTr="003F2FDA">
        <w:tc>
          <w:tcPr>
            <w:tcW w:w="0" w:type="auto"/>
          </w:tcPr>
          <w:p w14:paraId="16979D37" w14:textId="7A744F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R4-2109044</w:t>
            </w:r>
          </w:p>
        </w:tc>
        <w:tc>
          <w:tcPr>
            <w:tcW w:w="0" w:type="auto"/>
          </w:tcPr>
          <w:p w14:paraId="5176FB21" w14:textId="5B09E8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time mask for NR V2X and LTE V2X switching in ITS band</w:t>
            </w:r>
          </w:p>
        </w:tc>
        <w:tc>
          <w:tcPr>
            <w:tcW w:w="0" w:type="auto"/>
          </w:tcPr>
          <w:p w14:paraId="5C8D0B03" w14:textId="26221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9EC4CC1" w14:textId="04702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4959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36D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BD3502" w14:textId="77777777" w:rsidTr="003F2FDA">
        <w:tc>
          <w:tcPr>
            <w:tcW w:w="0" w:type="auto"/>
          </w:tcPr>
          <w:p w14:paraId="675AA48F" w14:textId="43A76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R4-2109045</w:t>
            </w:r>
          </w:p>
        </w:tc>
        <w:tc>
          <w:tcPr>
            <w:tcW w:w="0" w:type="auto"/>
          </w:tcPr>
          <w:p w14:paraId="1B67E7B4" w14:textId="075141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7C30B17D" w14:textId="535BF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160517" w14:textId="0B6CD8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CE26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2C85C" w14:textId="69C636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</w:tr>
      <w:tr w:rsidR="003F2FDA" w14:paraId="0CAD81FD" w14:textId="77777777" w:rsidTr="003F2FDA">
        <w:tc>
          <w:tcPr>
            <w:tcW w:w="0" w:type="auto"/>
          </w:tcPr>
          <w:p w14:paraId="4D60A99B" w14:textId="77608D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R4-2109046</w:t>
            </w:r>
          </w:p>
        </w:tc>
        <w:tc>
          <w:tcPr>
            <w:tcW w:w="0" w:type="auto"/>
          </w:tcPr>
          <w:p w14:paraId="10578151" w14:textId="4E2C78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multiple link demodulation test</w:t>
            </w:r>
          </w:p>
        </w:tc>
        <w:tc>
          <w:tcPr>
            <w:tcW w:w="0" w:type="auto"/>
          </w:tcPr>
          <w:p w14:paraId="0808CA62" w14:textId="1B09D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5448CFCB" w14:textId="647DFB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86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833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F71260" w14:textId="77777777" w:rsidTr="003F2FDA">
        <w:tc>
          <w:tcPr>
            <w:tcW w:w="0" w:type="auto"/>
          </w:tcPr>
          <w:p w14:paraId="187968D5" w14:textId="1088B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R4-2109047</w:t>
            </w:r>
          </w:p>
        </w:tc>
        <w:tc>
          <w:tcPr>
            <w:tcW w:w="0" w:type="auto"/>
          </w:tcPr>
          <w:p w14:paraId="04B77E63" w14:textId="67734C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single link demodulation test</w:t>
            </w:r>
          </w:p>
        </w:tc>
        <w:tc>
          <w:tcPr>
            <w:tcW w:w="0" w:type="auto"/>
          </w:tcPr>
          <w:p w14:paraId="0E7848A0" w14:textId="4D401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3786DF7E" w14:textId="2EFF6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8B5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98E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FD3F34" w14:textId="77777777" w:rsidTr="003F2FDA">
        <w:tc>
          <w:tcPr>
            <w:tcW w:w="0" w:type="auto"/>
          </w:tcPr>
          <w:p w14:paraId="0BB743CF" w14:textId="736E82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R4-2109048</w:t>
            </w:r>
          </w:p>
        </w:tc>
        <w:tc>
          <w:tcPr>
            <w:tcW w:w="0" w:type="auto"/>
          </w:tcPr>
          <w:p w14:paraId="10B1185F" w14:textId="71882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Remove square bracket for PSBCH SNR value</w:t>
            </w:r>
          </w:p>
        </w:tc>
        <w:tc>
          <w:tcPr>
            <w:tcW w:w="0" w:type="auto"/>
          </w:tcPr>
          <w:p w14:paraId="7500A284" w14:textId="0EB573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34679006" w14:textId="622F1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40D09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52C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FE441A" w14:textId="77777777" w:rsidTr="003F2FDA">
        <w:tc>
          <w:tcPr>
            <w:tcW w:w="0" w:type="auto"/>
          </w:tcPr>
          <w:p w14:paraId="01DEB8C8" w14:textId="3A876F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R4-2109049</w:t>
            </w:r>
          </w:p>
        </w:tc>
        <w:tc>
          <w:tcPr>
            <w:tcW w:w="0" w:type="auto"/>
          </w:tcPr>
          <w:p w14:paraId="5863888D" w14:textId="78C07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Introduce PSBCH performance requirements</w:t>
            </w:r>
          </w:p>
        </w:tc>
        <w:tc>
          <w:tcPr>
            <w:tcW w:w="0" w:type="auto"/>
          </w:tcPr>
          <w:p w14:paraId="7D7A7664" w14:textId="09A136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5E1CE41F" w14:textId="08A94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56854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25B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A01295" w14:textId="77777777" w:rsidTr="003F2FDA">
        <w:tc>
          <w:tcPr>
            <w:tcW w:w="0" w:type="auto"/>
          </w:tcPr>
          <w:p w14:paraId="3D0F1949" w14:textId="42F5B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R4-2109050</w:t>
            </w:r>
          </w:p>
        </w:tc>
        <w:tc>
          <w:tcPr>
            <w:tcW w:w="0" w:type="auto"/>
          </w:tcPr>
          <w:p w14:paraId="0749EB0D" w14:textId="667A43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port switching</w:t>
            </w:r>
          </w:p>
        </w:tc>
        <w:tc>
          <w:tcPr>
            <w:tcW w:w="0" w:type="auto"/>
          </w:tcPr>
          <w:p w14:paraId="39CB09EB" w14:textId="7B8DE5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D485F0D" w14:textId="0DB39E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358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4E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34F97D" w14:textId="77777777" w:rsidTr="003F2FDA">
        <w:tc>
          <w:tcPr>
            <w:tcW w:w="0" w:type="auto"/>
          </w:tcPr>
          <w:p w14:paraId="6F4C8170" w14:textId="5D542C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R4-2109051</w:t>
            </w:r>
          </w:p>
        </w:tc>
        <w:tc>
          <w:tcPr>
            <w:tcW w:w="0" w:type="auto"/>
          </w:tcPr>
          <w:p w14:paraId="650E9D0C" w14:textId="01303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HO with PSCell</w:t>
            </w:r>
          </w:p>
        </w:tc>
        <w:tc>
          <w:tcPr>
            <w:tcW w:w="0" w:type="auto"/>
          </w:tcPr>
          <w:p w14:paraId="7CABBCD5" w14:textId="30BB39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7831A9" w14:textId="199D5A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160B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B184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0F591B" w14:textId="77777777" w:rsidTr="003F2FDA">
        <w:tc>
          <w:tcPr>
            <w:tcW w:w="0" w:type="auto"/>
          </w:tcPr>
          <w:p w14:paraId="6DF46243" w14:textId="38DA0A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R4-2109052</w:t>
            </w:r>
          </w:p>
        </w:tc>
        <w:tc>
          <w:tcPr>
            <w:tcW w:w="0" w:type="auto"/>
          </w:tcPr>
          <w:p w14:paraId="536A8479" w14:textId="1FD91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PUCCH SCell activation_deactivation</w:t>
            </w:r>
          </w:p>
        </w:tc>
        <w:tc>
          <w:tcPr>
            <w:tcW w:w="0" w:type="auto"/>
          </w:tcPr>
          <w:p w14:paraId="3868F198" w14:textId="664A6D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0933AE" w14:textId="504B8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05D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CC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4551A4" w14:textId="77777777" w:rsidTr="003F2FDA">
        <w:tc>
          <w:tcPr>
            <w:tcW w:w="0" w:type="auto"/>
          </w:tcPr>
          <w:p w14:paraId="5D4415BA" w14:textId="7159A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R4-2109053</w:t>
            </w:r>
          </w:p>
        </w:tc>
        <w:tc>
          <w:tcPr>
            <w:tcW w:w="0" w:type="auto"/>
          </w:tcPr>
          <w:p w14:paraId="18027A1B" w14:textId="187199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System parameters for NTN</w:t>
            </w:r>
          </w:p>
        </w:tc>
        <w:tc>
          <w:tcPr>
            <w:tcW w:w="0" w:type="auto"/>
          </w:tcPr>
          <w:p w14:paraId="3213291D" w14:textId="591556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1D0611" w14:textId="22B0FF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E8D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43A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A13DC3" w14:textId="77777777" w:rsidTr="003F2FDA">
        <w:tc>
          <w:tcPr>
            <w:tcW w:w="0" w:type="auto"/>
          </w:tcPr>
          <w:p w14:paraId="5F813C47" w14:textId="16CB66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R4-2109054</w:t>
            </w:r>
          </w:p>
        </w:tc>
        <w:tc>
          <w:tcPr>
            <w:tcW w:w="0" w:type="auto"/>
          </w:tcPr>
          <w:p w14:paraId="7BF24EB9" w14:textId="14184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NTN</w:t>
            </w:r>
          </w:p>
        </w:tc>
        <w:tc>
          <w:tcPr>
            <w:tcW w:w="0" w:type="auto"/>
          </w:tcPr>
          <w:p w14:paraId="19C314BB" w14:textId="02F8DC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FF17C8" w14:textId="202F12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4049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8A2FB" w14:textId="48EB8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R4-2108465</w:t>
            </w:r>
          </w:p>
        </w:tc>
      </w:tr>
      <w:tr w:rsidR="003F2FDA" w14:paraId="5BFF497F" w14:textId="77777777" w:rsidTr="003F2FDA">
        <w:tc>
          <w:tcPr>
            <w:tcW w:w="0" w:type="auto"/>
          </w:tcPr>
          <w:p w14:paraId="127E8F80" w14:textId="6BB370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R4-2109055</w:t>
            </w:r>
          </w:p>
        </w:tc>
        <w:tc>
          <w:tcPr>
            <w:tcW w:w="0" w:type="auto"/>
          </w:tcPr>
          <w:p w14:paraId="1C53E29D" w14:textId="5DF52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592974F4" w14:textId="20B85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789F44" w14:textId="5AA6D8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82B9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EE1F5" w14:textId="4DCCE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R4-2108648</w:t>
            </w:r>
          </w:p>
        </w:tc>
      </w:tr>
      <w:tr w:rsidR="003F2FDA" w14:paraId="0FD280F5" w14:textId="77777777" w:rsidTr="003F2FDA">
        <w:tc>
          <w:tcPr>
            <w:tcW w:w="0" w:type="auto"/>
          </w:tcPr>
          <w:p w14:paraId="4FF3A9F6" w14:textId="19A9E3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R4-2109056</w:t>
            </w:r>
          </w:p>
        </w:tc>
        <w:tc>
          <w:tcPr>
            <w:tcW w:w="0" w:type="auto"/>
          </w:tcPr>
          <w:p w14:paraId="51CC213A" w14:textId="2589EE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NTN</w:t>
            </w:r>
          </w:p>
        </w:tc>
        <w:tc>
          <w:tcPr>
            <w:tcW w:w="0" w:type="auto"/>
          </w:tcPr>
          <w:p w14:paraId="1F238643" w14:textId="378AF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E28A2A" w14:textId="6A56C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B2E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906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CEACE0" w14:textId="77777777" w:rsidTr="003F2FDA">
        <w:tc>
          <w:tcPr>
            <w:tcW w:w="0" w:type="auto"/>
          </w:tcPr>
          <w:p w14:paraId="1547E2CB" w14:textId="4ACAE5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R4-2109057</w:t>
            </w:r>
          </w:p>
        </w:tc>
        <w:tc>
          <w:tcPr>
            <w:tcW w:w="0" w:type="auto"/>
          </w:tcPr>
          <w:p w14:paraId="01D43D7F" w14:textId="64E13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GNSS-related requirements</w:t>
            </w:r>
          </w:p>
        </w:tc>
        <w:tc>
          <w:tcPr>
            <w:tcW w:w="0" w:type="auto"/>
          </w:tcPr>
          <w:p w14:paraId="4647EA02" w14:textId="2FED40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E92366" w14:textId="3BBE14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FFD4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7F61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F0461E" w14:textId="77777777" w:rsidTr="003F2FDA">
        <w:tc>
          <w:tcPr>
            <w:tcW w:w="0" w:type="auto"/>
          </w:tcPr>
          <w:p w14:paraId="7B611348" w14:textId="36BED4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R4-2109058</w:t>
            </w:r>
          </w:p>
        </w:tc>
        <w:tc>
          <w:tcPr>
            <w:tcW w:w="0" w:type="auto"/>
          </w:tcPr>
          <w:p w14:paraId="562DAB97" w14:textId="51DD9B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311C9234" w14:textId="3D972A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21A045" w14:textId="6B4DD9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0E46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5F7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7E8CA5" w14:textId="77777777" w:rsidTr="003F2FDA">
        <w:tc>
          <w:tcPr>
            <w:tcW w:w="0" w:type="auto"/>
          </w:tcPr>
          <w:p w14:paraId="6ABA6128" w14:textId="2BE685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R4-2109059</w:t>
            </w:r>
          </w:p>
        </w:tc>
        <w:tc>
          <w:tcPr>
            <w:tcW w:w="0" w:type="auto"/>
          </w:tcPr>
          <w:p w14:paraId="0B2E300C" w14:textId="459CB7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time synchronization requirements</w:t>
            </w:r>
          </w:p>
        </w:tc>
        <w:tc>
          <w:tcPr>
            <w:tcW w:w="0" w:type="auto"/>
          </w:tcPr>
          <w:p w14:paraId="05F60126" w14:textId="2844ED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96B88A" w14:textId="774C85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3266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879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C43DEF" w14:textId="77777777" w:rsidTr="003F2FDA">
        <w:tc>
          <w:tcPr>
            <w:tcW w:w="0" w:type="auto"/>
          </w:tcPr>
          <w:p w14:paraId="40CD00B5" w14:textId="2D88C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R4-2109060</w:t>
            </w:r>
          </w:p>
        </w:tc>
        <w:tc>
          <w:tcPr>
            <w:tcW w:w="0" w:type="auto"/>
          </w:tcPr>
          <w:p w14:paraId="13A0FD7E" w14:textId="74A02F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2229872B" w14:textId="40557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333F89" w14:textId="2929D0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926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7FA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9E5EBE" w14:textId="77777777" w:rsidTr="003F2FDA">
        <w:tc>
          <w:tcPr>
            <w:tcW w:w="0" w:type="auto"/>
          </w:tcPr>
          <w:p w14:paraId="6A278F52" w14:textId="36A584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R4-2109061</w:t>
            </w:r>
          </w:p>
        </w:tc>
        <w:tc>
          <w:tcPr>
            <w:tcW w:w="0" w:type="auto"/>
          </w:tcPr>
          <w:p w14:paraId="0AB22937" w14:textId="06D81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RRM requirements for NR FR1 HST</w:t>
            </w:r>
          </w:p>
        </w:tc>
        <w:tc>
          <w:tcPr>
            <w:tcW w:w="0" w:type="auto"/>
          </w:tcPr>
          <w:p w14:paraId="6FE3D016" w14:textId="2A80B8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B2C32C" w14:textId="2730CF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627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712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22EB26" w14:textId="77777777" w:rsidTr="003F2FDA">
        <w:tc>
          <w:tcPr>
            <w:tcW w:w="0" w:type="auto"/>
          </w:tcPr>
          <w:p w14:paraId="528A8882" w14:textId="06A41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R4-2109062</w:t>
            </w:r>
          </w:p>
        </w:tc>
        <w:tc>
          <w:tcPr>
            <w:tcW w:w="0" w:type="auto"/>
          </w:tcPr>
          <w:p w14:paraId="27A3BE57" w14:textId="5F416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for NR FR1 HST RRM enhancement</w:t>
            </w:r>
          </w:p>
        </w:tc>
        <w:tc>
          <w:tcPr>
            <w:tcW w:w="0" w:type="auto"/>
          </w:tcPr>
          <w:p w14:paraId="4FC9E4A6" w14:textId="6BA506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55945E" w14:textId="34F425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2988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1CD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40FB06" w14:textId="77777777" w:rsidTr="003F2FDA">
        <w:tc>
          <w:tcPr>
            <w:tcW w:w="0" w:type="auto"/>
          </w:tcPr>
          <w:p w14:paraId="2E76F2CE" w14:textId="1CEAC3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R4-2109063</w:t>
            </w:r>
          </w:p>
        </w:tc>
        <w:tc>
          <w:tcPr>
            <w:tcW w:w="0" w:type="auto"/>
          </w:tcPr>
          <w:p w14:paraId="244DA6CC" w14:textId="75600F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for NR FR1 HST RRM enhancement</w:t>
            </w:r>
          </w:p>
        </w:tc>
        <w:tc>
          <w:tcPr>
            <w:tcW w:w="0" w:type="auto"/>
          </w:tcPr>
          <w:p w14:paraId="5204B168" w14:textId="013A6A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16BFB2" w14:textId="390569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C4CC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7FE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1B93E6" w14:textId="77777777" w:rsidTr="003F2FDA">
        <w:tc>
          <w:tcPr>
            <w:tcW w:w="0" w:type="auto"/>
          </w:tcPr>
          <w:p w14:paraId="28651760" w14:textId="5405A1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R4-2109064</w:t>
            </w:r>
          </w:p>
        </w:tc>
        <w:tc>
          <w:tcPr>
            <w:tcW w:w="0" w:type="auto"/>
          </w:tcPr>
          <w:p w14:paraId="493E74B9" w14:textId="771033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RRM for NR FR2 HST</w:t>
            </w:r>
          </w:p>
        </w:tc>
        <w:tc>
          <w:tcPr>
            <w:tcW w:w="0" w:type="auto"/>
          </w:tcPr>
          <w:p w14:paraId="7C10B58B" w14:textId="43A569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8119B9F" w14:textId="3BD257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BDB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5AA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EBBF8D" w14:textId="77777777" w:rsidTr="003F2FDA">
        <w:tc>
          <w:tcPr>
            <w:tcW w:w="0" w:type="auto"/>
          </w:tcPr>
          <w:p w14:paraId="6222553C" w14:textId="40203F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R4-2109065</w:t>
            </w:r>
          </w:p>
        </w:tc>
        <w:tc>
          <w:tcPr>
            <w:tcW w:w="0" w:type="auto"/>
          </w:tcPr>
          <w:p w14:paraId="5A2CD75B" w14:textId="303092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beams for NR FR2 HST</w:t>
            </w:r>
          </w:p>
        </w:tc>
        <w:tc>
          <w:tcPr>
            <w:tcW w:w="0" w:type="auto"/>
          </w:tcPr>
          <w:p w14:paraId="054EA1DE" w14:textId="526774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A47307" w14:textId="65DBBF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DA1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98E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E85E9D" w14:textId="77777777" w:rsidTr="003F2FDA">
        <w:tc>
          <w:tcPr>
            <w:tcW w:w="0" w:type="auto"/>
          </w:tcPr>
          <w:p w14:paraId="32DD34E5" w14:textId="20827C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R4-2109066</w:t>
            </w:r>
          </w:p>
        </w:tc>
        <w:tc>
          <w:tcPr>
            <w:tcW w:w="0" w:type="auto"/>
          </w:tcPr>
          <w:p w14:paraId="6B430237" w14:textId="4901A2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impacts for NR FR2 HST</w:t>
            </w:r>
          </w:p>
        </w:tc>
        <w:tc>
          <w:tcPr>
            <w:tcW w:w="0" w:type="auto"/>
          </w:tcPr>
          <w:p w14:paraId="04B8EDB2" w14:textId="5EB53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8386ED" w14:textId="695F8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C13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65A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D5BB8E" w14:textId="77777777" w:rsidTr="003F2FDA">
        <w:tc>
          <w:tcPr>
            <w:tcW w:w="0" w:type="auto"/>
          </w:tcPr>
          <w:p w14:paraId="1A2BD046" w14:textId="1F88F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R4-2109067</w:t>
            </w:r>
          </w:p>
        </w:tc>
        <w:tc>
          <w:tcPr>
            <w:tcW w:w="0" w:type="auto"/>
          </w:tcPr>
          <w:p w14:paraId="1DE1E027" w14:textId="65C9D3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relaxation measurement</w:t>
            </w:r>
          </w:p>
        </w:tc>
        <w:tc>
          <w:tcPr>
            <w:tcW w:w="0" w:type="auto"/>
          </w:tcPr>
          <w:p w14:paraId="7D610005" w14:textId="0AD61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4AC771" w14:textId="525928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D1E4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4B4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D05098" w14:textId="77777777" w:rsidTr="003F2FDA">
        <w:tc>
          <w:tcPr>
            <w:tcW w:w="0" w:type="auto"/>
          </w:tcPr>
          <w:p w14:paraId="13A34F2F" w14:textId="30B0CE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R4-2109068</w:t>
            </w:r>
          </w:p>
        </w:tc>
        <w:tc>
          <w:tcPr>
            <w:tcW w:w="0" w:type="auto"/>
          </w:tcPr>
          <w:p w14:paraId="7B2175AB" w14:textId="09FD6A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discussion on RRM requirements for Sidelink enhancement</w:t>
            </w:r>
          </w:p>
        </w:tc>
        <w:tc>
          <w:tcPr>
            <w:tcW w:w="0" w:type="auto"/>
          </w:tcPr>
          <w:p w14:paraId="4DAC18C8" w14:textId="59F425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3F8DA4" w14:textId="063C83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29B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66D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21640B" w14:textId="77777777" w:rsidTr="003F2FDA">
        <w:tc>
          <w:tcPr>
            <w:tcW w:w="0" w:type="auto"/>
          </w:tcPr>
          <w:p w14:paraId="7CCB13A6" w14:textId="4A07A1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15BDB0BB" w14:textId="21D660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2931BF4A" w14:textId="384C8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844D0D" w14:textId="6C1447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8CDD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60DEF" w14:textId="61015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</w:tr>
      <w:tr w:rsidR="003F2FDA" w14:paraId="7E1E1F50" w14:textId="77777777" w:rsidTr="003F2FDA">
        <w:tc>
          <w:tcPr>
            <w:tcW w:w="0" w:type="auto"/>
          </w:tcPr>
          <w:p w14:paraId="01D18381" w14:textId="64A444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R4-2109070</w:t>
            </w:r>
          </w:p>
        </w:tc>
        <w:tc>
          <w:tcPr>
            <w:tcW w:w="0" w:type="auto"/>
          </w:tcPr>
          <w:p w14:paraId="5DAE9AEB" w14:textId="0CF47A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0E7A05EA" w14:textId="1A09BB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A4192A2" w14:textId="026573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A34C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FBF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27FE49" w14:textId="77777777" w:rsidTr="003F2FDA">
        <w:tc>
          <w:tcPr>
            <w:tcW w:w="0" w:type="auto"/>
          </w:tcPr>
          <w:p w14:paraId="5626B2E7" w14:textId="1A532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R4-2109071</w:t>
            </w:r>
          </w:p>
        </w:tc>
        <w:tc>
          <w:tcPr>
            <w:tcW w:w="0" w:type="auto"/>
          </w:tcPr>
          <w:p w14:paraId="25AA37A3" w14:textId="02310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0E253B63" w14:textId="2EF0A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641045" w14:textId="620DA5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D0EF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493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86D529" w14:textId="77777777" w:rsidTr="003F2FDA">
        <w:tc>
          <w:tcPr>
            <w:tcW w:w="0" w:type="auto"/>
          </w:tcPr>
          <w:p w14:paraId="54EF23DA" w14:textId="23AC62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R4-2109072</w:t>
            </w:r>
          </w:p>
        </w:tc>
        <w:tc>
          <w:tcPr>
            <w:tcW w:w="0" w:type="auto"/>
          </w:tcPr>
          <w:p w14:paraId="753F46BF" w14:textId="274EBC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178A0473" w14:textId="12913B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D97B62" w14:textId="689DE1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5F1C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AA8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4BF0B3" w14:textId="77777777" w:rsidTr="003F2FDA">
        <w:tc>
          <w:tcPr>
            <w:tcW w:w="0" w:type="auto"/>
          </w:tcPr>
          <w:p w14:paraId="2A75392E" w14:textId="6A5DF0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R4-2109073</w:t>
            </w:r>
          </w:p>
        </w:tc>
        <w:tc>
          <w:tcPr>
            <w:tcW w:w="0" w:type="auto"/>
          </w:tcPr>
          <w:p w14:paraId="6E1F6F94" w14:textId="30D4A0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RRM relaxation in power saving</w:t>
            </w:r>
          </w:p>
        </w:tc>
        <w:tc>
          <w:tcPr>
            <w:tcW w:w="0" w:type="auto"/>
          </w:tcPr>
          <w:p w14:paraId="470860C0" w14:textId="682F9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747374" w14:textId="0472D0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7DEA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933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5BA587" w14:textId="77777777" w:rsidTr="003F2FDA">
        <w:tc>
          <w:tcPr>
            <w:tcW w:w="0" w:type="auto"/>
          </w:tcPr>
          <w:p w14:paraId="6D594F79" w14:textId="25E9D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R4-2109074</w:t>
            </w:r>
          </w:p>
        </w:tc>
        <w:tc>
          <w:tcPr>
            <w:tcW w:w="0" w:type="auto"/>
          </w:tcPr>
          <w:p w14:paraId="164ACD4B" w14:textId="1816E4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4EB2854B" w14:textId="413B84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1B0804A" w14:textId="234EA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365B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01E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0AC36C" w14:textId="77777777" w:rsidTr="003F2FDA">
        <w:tc>
          <w:tcPr>
            <w:tcW w:w="0" w:type="auto"/>
          </w:tcPr>
          <w:p w14:paraId="51E51655" w14:textId="72F7EE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R4-2109075</w:t>
            </w:r>
          </w:p>
        </w:tc>
        <w:tc>
          <w:tcPr>
            <w:tcW w:w="0" w:type="auto"/>
          </w:tcPr>
          <w:p w14:paraId="5C9694B7" w14:textId="2C75A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17D42885" w14:textId="378EC4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232958" w14:textId="7B1A05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F5E3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9C0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538F11" w14:textId="77777777" w:rsidTr="003F2FDA">
        <w:tc>
          <w:tcPr>
            <w:tcW w:w="0" w:type="auto"/>
          </w:tcPr>
          <w:p w14:paraId="37885FF5" w14:textId="6FA44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R4-2109076</w:t>
            </w:r>
          </w:p>
        </w:tc>
        <w:tc>
          <w:tcPr>
            <w:tcW w:w="0" w:type="auto"/>
          </w:tcPr>
          <w:p w14:paraId="05D61B57" w14:textId="0BD004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01E38A36" w14:textId="464829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39F689" w14:textId="5978E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B3B3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AA1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B17BB4" w14:textId="77777777" w:rsidTr="003F2FDA">
        <w:tc>
          <w:tcPr>
            <w:tcW w:w="0" w:type="auto"/>
          </w:tcPr>
          <w:p w14:paraId="607D86A4" w14:textId="72E377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R4-2109077</w:t>
            </w:r>
          </w:p>
        </w:tc>
        <w:tc>
          <w:tcPr>
            <w:tcW w:w="0" w:type="auto"/>
          </w:tcPr>
          <w:p w14:paraId="4AA32ED3" w14:textId="1B6FB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core part maintenance open issues</w:t>
            </w:r>
          </w:p>
        </w:tc>
        <w:tc>
          <w:tcPr>
            <w:tcW w:w="0" w:type="auto"/>
          </w:tcPr>
          <w:p w14:paraId="7148280B" w14:textId="27919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353490" w14:textId="18A961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2E81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FA2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33427C" w14:textId="77777777" w:rsidTr="003F2FDA">
        <w:tc>
          <w:tcPr>
            <w:tcW w:w="0" w:type="auto"/>
          </w:tcPr>
          <w:p w14:paraId="321E572A" w14:textId="228A51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5102BBD3" w14:textId="2F7425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70EC781F" w14:textId="15DC81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C941BC" w14:textId="476771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EBA8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D3E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3BA354" w14:textId="77777777" w:rsidTr="003F2FDA">
        <w:tc>
          <w:tcPr>
            <w:tcW w:w="0" w:type="auto"/>
          </w:tcPr>
          <w:p w14:paraId="722C0C0E" w14:textId="27F5B5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1ED760E9" w14:textId="183BA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47AD8CCE" w14:textId="43977B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FFA395" w14:textId="25782E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3388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351F3" w14:textId="0E94DE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</w:tr>
      <w:tr w:rsidR="003F2FDA" w14:paraId="13AAAC4A" w14:textId="77777777" w:rsidTr="003F2FDA">
        <w:tc>
          <w:tcPr>
            <w:tcW w:w="0" w:type="auto"/>
          </w:tcPr>
          <w:p w14:paraId="44E433B9" w14:textId="15A04A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R4-2109080</w:t>
            </w:r>
          </w:p>
        </w:tc>
        <w:tc>
          <w:tcPr>
            <w:tcW w:w="0" w:type="auto"/>
          </w:tcPr>
          <w:p w14:paraId="01A1121C" w14:textId="414D8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1B405DBE" w14:textId="558F39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5903E4" w14:textId="729AC5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F6F3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575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BF3B76" w14:textId="77777777" w:rsidTr="003F2FDA">
        <w:tc>
          <w:tcPr>
            <w:tcW w:w="0" w:type="auto"/>
          </w:tcPr>
          <w:p w14:paraId="2E367234" w14:textId="0F58E5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R4-2109081</w:t>
            </w:r>
          </w:p>
        </w:tc>
        <w:tc>
          <w:tcPr>
            <w:tcW w:w="0" w:type="auto"/>
          </w:tcPr>
          <w:p w14:paraId="79C80609" w14:textId="605DA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099C7C9C" w14:textId="04AA7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3653188" w14:textId="1BFD18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2A05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0CF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0198FC" w14:textId="77777777" w:rsidTr="003F2FDA">
        <w:tc>
          <w:tcPr>
            <w:tcW w:w="0" w:type="auto"/>
          </w:tcPr>
          <w:p w14:paraId="3F2ED28F" w14:textId="7C5703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R4-2109082</w:t>
            </w:r>
          </w:p>
        </w:tc>
        <w:tc>
          <w:tcPr>
            <w:tcW w:w="0" w:type="auto"/>
          </w:tcPr>
          <w:p w14:paraId="02508A26" w14:textId="312CD9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66D0913E" w14:textId="209751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60F5A1" w14:textId="68121E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BC06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04345" w14:textId="1A37C7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R4-2108325</w:t>
            </w:r>
          </w:p>
        </w:tc>
      </w:tr>
      <w:tr w:rsidR="003F2FDA" w14:paraId="6D6BCE75" w14:textId="77777777" w:rsidTr="003F2FDA">
        <w:tc>
          <w:tcPr>
            <w:tcW w:w="0" w:type="auto"/>
          </w:tcPr>
          <w:p w14:paraId="462ED628" w14:textId="5BDC44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R4-2109083</w:t>
            </w:r>
          </w:p>
        </w:tc>
        <w:tc>
          <w:tcPr>
            <w:tcW w:w="0" w:type="auto"/>
          </w:tcPr>
          <w:p w14:paraId="0DDAA463" w14:textId="2C3924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CSI-SINR</w:t>
            </w:r>
          </w:p>
        </w:tc>
        <w:tc>
          <w:tcPr>
            <w:tcW w:w="0" w:type="auto"/>
          </w:tcPr>
          <w:p w14:paraId="17E11401" w14:textId="27465A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C91A05" w14:textId="51058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DF7F9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69D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EC63B" w14:textId="77777777" w:rsidTr="003F2FDA">
        <w:tc>
          <w:tcPr>
            <w:tcW w:w="0" w:type="auto"/>
          </w:tcPr>
          <w:p w14:paraId="16FCE8EC" w14:textId="7E0785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R4-2109084</w:t>
            </w:r>
          </w:p>
        </w:tc>
        <w:tc>
          <w:tcPr>
            <w:tcW w:w="0" w:type="auto"/>
          </w:tcPr>
          <w:p w14:paraId="7F806425" w14:textId="01937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intra-frequency CSI-RS based measurement</w:t>
            </w:r>
          </w:p>
        </w:tc>
        <w:tc>
          <w:tcPr>
            <w:tcW w:w="0" w:type="auto"/>
          </w:tcPr>
          <w:p w14:paraId="7B8EEB67" w14:textId="12762A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E9DA4F" w14:textId="5A4FA1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68E7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F91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D13ECD" w14:textId="77777777" w:rsidTr="003F2FDA">
        <w:tc>
          <w:tcPr>
            <w:tcW w:w="0" w:type="auto"/>
          </w:tcPr>
          <w:p w14:paraId="37CDF15E" w14:textId="1B6323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R4-2109085</w:t>
            </w:r>
          </w:p>
        </w:tc>
        <w:tc>
          <w:tcPr>
            <w:tcW w:w="0" w:type="auto"/>
          </w:tcPr>
          <w:p w14:paraId="72B172DF" w14:textId="4551F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inter-frequency CSI-RS based measurement</w:t>
            </w:r>
          </w:p>
        </w:tc>
        <w:tc>
          <w:tcPr>
            <w:tcW w:w="0" w:type="auto"/>
          </w:tcPr>
          <w:p w14:paraId="1C90B90B" w14:textId="73FAEB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17A15A" w14:textId="7C2993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95E9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9FB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AD1368" w14:textId="77777777" w:rsidTr="003F2FDA">
        <w:tc>
          <w:tcPr>
            <w:tcW w:w="0" w:type="auto"/>
          </w:tcPr>
          <w:p w14:paraId="39F1EB77" w14:textId="0DCE5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R4-2109086</w:t>
            </w:r>
          </w:p>
        </w:tc>
        <w:tc>
          <w:tcPr>
            <w:tcW w:w="0" w:type="auto"/>
          </w:tcPr>
          <w:p w14:paraId="10E3157E" w14:textId="3FF7C2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72BC2D68" w14:textId="1EE4AB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3826D62F" w14:textId="459CF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F396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F5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5BF062" w14:textId="77777777" w:rsidTr="003F2FDA">
        <w:tc>
          <w:tcPr>
            <w:tcW w:w="0" w:type="auto"/>
          </w:tcPr>
          <w:p w14:paraId="614C8096" w14:textId="3921AC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R4-2109087</w:t>
            </w:r>
          </w:p>
        </w:tc>
        <w:tc>
          <w:tcPr>
            <w:tcW w:w="0" w:type="auto"/>
          </w:tcPr>
          <w:p w14:paraId="4EEDDFCB" w14:textId="5BD72C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measurement requirements</w:t>
            </w:r>
          </w:p>
        </w:tc>
        <w:tc>
          <w:tcPr>
            <w:tcW w:w="0" w:type="auto"/>
          </w:tcPr>
          <w:p w14:paraId="16AF5EC4" w14:textId="68D75C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D34DE2" w14:textId="2915A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5FB8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D92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ED173A" w14:textId="77777777" w:rsidTr="003F2FDA">
        <w:tc>
          <w:tcPr>
            <w:tcW w:w="0" w:type="auto"/>
          </w:tcPr>
          <w:p w14:paraId="045C7CFE" w14:textId="7BA0DF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R4-2109088</w:t>
            </w:r>
          </w:p>
        </w:tc>
        <w:tc>
          <w:tcPr>
            <w:tcW w:w="0" w:type="auto"/>
          </w:tcPr>
          <w:p w14:paraId="6B33CABA" w14:textId="659879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3CF53316" w14:textId="256F08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5B5B407" w14:textId="2F93AE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C82C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536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9466F4" w14:textId="77777777" w:rsidTr="003F2FDA">
        <w:tc>
          <w:tcPr>
            <w:tcW w:w="0" w:type="auto"/>
          </w:tcPr>
          <w:p w14:paraId="777BA86F" w14:textId="0A3E8F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0" w:type="auto"/>
          </w:tcPr>
          <w:p w14:paraId="5DF9A13C" w14:textId="1D07D1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4CAB5ED3" w14:textId="4FF04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61B14C" w14:textId="50399B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FDB9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8D6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BD675A" w14:textId="77777777" w:rsidTr="003F2FDA">
        <w:tc>
          <w:tcPr>
            <w:tcW w:w="0" w:type="auto"/>
          </w:tcPr>
          <w:p w14:paraId="386DCF26" w14:textId="6732E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R4-2109090</w:t>
            </w:r>
          </w:p>
        </w:tc>
        <w:tc>
          <w:tcPr>
            <w:tcW w:w="0" w:type="auto"/>
          </w:tcPr>
          <w:p w14:paraId="67B0AD42" w14:textId="2630F4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7FF3AF9D" w14:textId="3F163C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A516CA" w14:textId="530F3B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2682D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408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3180D5" w14:textId="77777777" w:rsidTr="003F2FDA">
        <w:tc>
          <w:tcPr>
            <w:tcW w:w="0" w:type="auto"/>
          </w:tcPr>
          <w:p w14:paraId="30CEBF40" w14:textId="57282F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R4-2109091</w:t>
            </w:r>
          </w:p>
        </w:tc>
        <w:tc>
          <w:tcPr>
            <w:tcW w:w="0" w:type="auto"/>
          </w:tcPr>
          <w:p w14:paraId="068BD478" w14:textId="3BAA0C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3D62A762" w14:textId="05BE0B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BC1F64" w14:textId="66DA8A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0CE9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55EB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CBCAC3" w14:textId="77777777" w:rsidTr="003F2FDA">
        <w:tc>
          <w:tcPr>
            <w:tcW w:w="0" w:type="auto"/>
          </w:tcPr>
          <w:p w14:paraId="1956F802" w14:textId="642E8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R4-2109092</w:t>
            </w:r>
          </w:p>
        </w:tc>
        <w:tc>
          <w:tcPr>
            <w:tcW w:w="0" w:type="auto"/>
          </w:tcPr>
          <w:p w14:paraId="38752A7C" w14:textId="680508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01EBB503" w14:textId="2434CA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8BDF06" w14:textId="1848D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2F7C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75A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57AF10" w14:textId="77777777" w:rsidTr="003F2FDA">
        <w:tc>
          <w:tcPr>
            <w:tcW w:w="0" w:type="auto"/>
          </w:tcPr>
          <w:p w14:paraId="084D30B9" w14:textId="2AE3EC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R4-2109093</w:t>
            </w:r>
          </w:p>
        </w:tc>
        <w:tc>
          <w:tcPr>
            <w:tcW w:w="0" w:type="auto"/>
          </w:tcPr>
          <w:p w14:paraId="1452EFDE" w14:textId="05033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0" w:type="auto"/>
          </w:tcPr>
          <w:p w14:paraId="4CC8D623" w14:textId="67180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CBE949" w14:textId="1F2D7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C176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C41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EC174B" w14:textId="77777777" w:rsidTr="003F2FDA">
        <w:tc>
          <w:tcPr>
            <w:tcW w:w="0" w:type="auto"/>
          </w:tcPr>
          <w:p w14:paraId="44B136AF" w14:textId="7D4697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R4-2109094</w:t>
            </w:r>
          </w:p>
        </w:tc>
        <w:tc>
          <w:tcPr>
            <w:tcW w:w="0" w:type="auto"/>
          </w:tcPr>
          <w:p w14:paraId="5D8BBEE6" w14:textId="182B07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0" w:type="auto"/>
          </w:tcPr>
          <w:p w14:paraId="552769E6" w14:textId="45C53B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4168F6B" w14:textId="3A8DF4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8E7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93A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1501A7" w14:textId="77777777" w:rsidTr="003F2FDA">
        <w:tc>
          <w:tcPr>
            <w:tcW w:w="0" w:type="auto"/>
          </w:tcPr>
          <w:p w14:paraId="1F407DEF" w14:textId="21ED49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R4-2109095</w:t>
            </w:r>
          </w:p>
        </w:tc>
        <w:tc>
          <w:tcPr>
            <w:tcW w:w="0" w:type="auto"/>
          </w:tcPr>
          <w:p w14:paraId="082C04D5" w14:textId="271821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accuracy requirements</w:t>
            </w:r>
          </w:p>
        </w:tc>
        <w:tc>
          <w:tcPr>
            <w:tcW w:w="0" w:type="auto"/>
          </w:tcPr>
          <w:p w14:paraId="1BC20C0A" w14:textId="63DC85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5498FF" w14:textId="1DEB3E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7E65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32F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4AB424" w14:textId="77777777" w:rsidTr="003F2FDA">
        <w:tc>
          <w:tcPr>
            <w:tcW w:w="0" w:type="auto"/>
          </w:tcPr>
          <w:p w14:paraId="0067761B" w14:textId="27ED9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R4-2109096</w:t>
            </w:r>
          </w:p>
        </w:tc>
        <w:tc>
          <w:tcPr>
            <w:tcW w:w="0" w:type="auto"/>
          </w:tcPr>
          <w:p w14:paraId="1C2AA800" w14:textId="5FEC61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0" w:type="auto"/>
          </w:tcPr>
          <w:p w14:paraId="2B7BD8B3" w14:textId="0A62C2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3524F1" w14:textId="09BC6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D70A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ECF12" w14:textId="1B1D29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R4-2108304</w:t>
            </w:r>
          </w:p>
        </w:tc>
      </w:tr>
      <w:tr w:rsidR="003F2FDA" w14:paraId="6CA61963" w14:textId="77777777" w:rsidTr="003F2FDA">
        <w:tc>
          <w:tcPr>
            <w:tcW w:w="0" w:type="auto"/>
          </w:tcPr>
          <w:p w14:paraId="37BDBAC2" w14:textId="3B28E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R4-2109097</w:t>
            </w:r>
          </w:p>
        </w:tc>
        <w:tc>
          <w:tcPr>
            <w:tcW w:w="0" w:type="auto"/>
          </w:tcPr>
          <w:p w14:paraId="04B27ACC" w14:textId="2B2EC9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0" w:type="auto"/>
          </w:tcPr>
          <w:p w14:paraId="4E1DA12D" w14:textId="3D011C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BD169C" w14:textId="6EB363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1941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87B7D" w14:textId="730346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R4-2108424</w:t>
            </w:r>
          </w:p>
        </w:tc>
      </w:tr>
      <w:tr w:rsidR="003F2FDA" w14:paraId="7498217B" w14:textId="77777777" w:rsidTr="003F2FDA">
        <w:tc>
          <w:tcPr>
            <w:tcW w:w="0" w:type="auto"/>
          </w:tcPr>
          <w:p w14:paraId="1683EB67" w14:textId="0B496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R4-2109098</w:t>
            </w:r>
          </w:p>
        </w:tc>
        <w:tc>
          <w:tcPr>
            <w:tcW w:w="0" w:type="auto"/>
          </w:tcPr>
          <w:p w14:paraId="5DEA90BA" w14:textId="19E23F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</w:t>
            </w:r>
          </w:p>
        </w:tc>
        <w:tc>
          <w:tcPr>
            <w:tcW w:w="0" w:type="auto"/>
          </w:tcPr>
          <w:p w14:paraId="0ABF2643" w14:textId="179949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22B8106" w14:textId="6E9D4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01B5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210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0C141E" w14:textId="77777777" w:rsidTr="003F2FDA">
        <w:tc>
          <w:tcPr>
            <w:tcW w:w="0" w:type="auto"/>
          </w:tcPr>
          <w:p w14:paraId="038E63F4" w14:textId="2B6C9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R4-2109099</w:t>
            </w:r>
          </w:p>
        </w:tc>
        <w:tc>
          <w:tcPr>
            <w:tcW w:w="0" w:type="auto"/>
          </w:tcPr>
          <w:p w14:paraId="089D490F" w14:textId="01164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15086785" w14:textId="4F89BB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780D17" w14:textId="71DFB8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9B18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71E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B4F430" w14:textId="77777777" w:rsidTr="003F2FDA">
        <w:tc>
          <w:tcPr>
            <w:tcW w:w="0" w:type="auto"/>
          </w:tcPr>
          <w:p w14:paraId="49338F29" w14:textId="4B08B0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R4-2109100</w:t>
            </w:r>
          </w:p>
        </w:tc>
        <w:tc>
          <w:tcPr>
            <w:tcW w:w="0" w:type="auto"/>
          </w:tcPr>
          <w:p w14:paraId="5A07EFEF" w14:textId="2758A7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 (NCSG)</w:t>
            </w:r>
          </w:p>
        </w:tc>
        <w:tc>
          <w:tcPr>
            <w:tcW w:w="0" w:type="auto"/>
          </w:tcPr>
          <w:p w14:paraId="7D8C8E12" w14:textId="0F0D23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433381C" w14:textId="061492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FC4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1FC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2A9E19" w14:textId="77777777" w:rsidTr="003F2FDA">
        <w:tc>
          <w:tcPr>
            <w:tcW w:w="0" w:type="auto"/>
          </w:tcPr>
          <w:p w14:paraId="5239B0C9" w14:textId="780001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R4-2109101</w:t>
            </w:r>
          </w:p>
        </w:tc>
        <w:tc>
          <w:tcPr>
            <w:tcW w:w="0" w:type="auto"/>
          </w:tcPr>
          <w:p w14:paraId="0A3FF633" w14:textId="3339B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UE/TRP Rx-Tx timing error</w:t>
            </w:r>
          </w:p>
        </w:tc>
        <w:tc>
          <w:tcPr>
            <w:tcW w:w="0" w:type="auto"/>
          </w:tcPr>
          <w:p w14:paraId="52D4BA93" w14:textId="475C58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066E25" w14:textId="3CCAF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BC6B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7AD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C6243C" w14:textId="77777777" w:rsidTr="003F2FDA">
        <w:tc>
          <w:tcPr>
            <w:tcW w:w="0" w:type="auto"/>
          </w:tcPr>
          <w:p w14:paraId="3BC14BD1" w14:textId="6E68C4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R4-2109102</w:t>
            </w:r>
          </w:p>
        </w:tc>
        <w:tc>
          <w:tcPr>
            <w:tcW w:w="0" w:type="auto"/>
          </w:tcPr>
          <w:p w14:paraId="018676FB" w14:textId="444821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UE/TRP Rx-Tx timing error</w:t>
            </w:r>
          </w:p>
        </w:tc>
        <w:tc>
          <w:tcPr>
            <w:tcW w:w="0" w:type="auto"/>
          </w:tcPr>
          <w:p w14:paraId="1E8F3DCC" w14:textId="1E35F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4280F1" w14:textId="180EA3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598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8B2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F9D9AB" w14:textId="77777777" w:rsidTr="003F2FDA">
        <w:tc>
          <w:tcPr>
            <w:tcW w:w="0" w:type="auto"/>
          </w:tcPr>
          <w:p w14:paraId="3C6C2C7D" w14:textId="7D204A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R4-2109103</w:t>
            </w:r>
          </w:p>
        </w:tc>
        <w:tc>
          <w:tcPr>
            <w:tcW w:w="0" w:type="auto"/>
          </w:tcPr>
          <w:p w14:paraId="1CF37B4C" w14:textId="5ACFCD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of R17 positioning enhancement</w:t>
            </w:r>
          </w:p>
        </w:tc>
        <w:tc>
          <w:tcPr>
            <w:tcW w:w="0" w:type="auto"/>
          </w:tcPr>
          <w:p w14:paraId="43CDDBD0" w14:textId="70FA84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B76A629" w14:textId="55C589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146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824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A0577F" w14:textId="77777777" w:rsidTr="003F2FDA">
        <w:tc>
          <w:tcPr>
            <w:tcW w:w="0" w:type="auto"/>
          </w:tcPr>
          <w:p w14:paraId="0DA121AB" w14:textId="114975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R4-2109104</w:t>
            </w:r>
          </w:p>
        </w:tc>
        <w:tc>
          <w:tcPr>
            <w:tcW w:w="0" w:type="auto"/>
          </w:tcPr>
          <w:p w14:paraId="79954714" w14:textId="4A1BA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256QAM performance requirement</w:t>
            </w:r>
          </w:p>
        </w:tc>
        <w:tc>
          <w:tcPr>
            <w:tcW w:w="0" w:type="auto"/>
          </w:tcPr>
          <w:p w14:paraId="6ED4BFAD" w14:textId="212A66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CA41F6" w14:textId="72B4C6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516C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71C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7C85C1" w14:textId="77777777" w:rsidTr="003F2FDA">
        <w:tc>
          <w:tcPr>
            <w:tcW w:w="0" w:type="auto"/>
          </w:tcPr>
          <w:p w14:paraId="2CFC43B5" w14:textId="57241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R4-2109105</w:t>
            </w:r>
          </w:p>
        </w:tc>
        <w:tc>
          <w:tcPr>
            <w:tcW w:w="0" w:type="auto"/>
          </w:tcPr>
          <w:p w14:paraId="64BE45E0" w14:textId="1F3818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0" w:type="auto"/>
          </w:tcPr>
          <w:p w14:paraId="728B9B62" w14:textId="461CB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D4E5DA" w14:textId="56367A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2C1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EB4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44915C" w14:textId="77777777" w:rsidTr="003F2FDA">
        <w:tc>
          <w:tcPr>
            <w:tcW w:w="0" w:type="auto"/>
          </w:tcPr>
          <w:p w14:paraId="3F40A985" w14:textId="62897D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R4-2109106</w:t>
            </w:r>
          </w:p>
        </w:tc>
        <w:tc>
          <w:tcPr>
            <w:tcW w:w="0" w:type="auto"/>
          </w:tcPr>
          <w:p w14:paraId="2EB4334D" w14:textId="4FAC9D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ideal and impairment results for NR HST BS demodulation requirements</w:t>
            </w:r>
          </w:p>
        </w:tc>
        <w:tc>
          <w:tcPr>
            <w:tcW w:w="0" w:type="auto"/>
          </w:tcPr>
          <w:p w14:paraId="5220DE99" w14:textId="2C216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087450" w14:textId="184E0A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630E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D40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DD95F4" w14:textId="77777777" w:rsidTr="003F2FDA">
        <w:tc>
          <w:tcPr>
            <w:tcW w:w="0" w:type="auto"/>
          </w:tcPr>
          <w:p w14:paraId="6F5A5FBF" w14:textId="34CE8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R4-2109107</w:t>
            </w:r>
          </w:p>
        </w:tc>
        <w:tc>
          <w:tcPr>
            <w:tcW w:w="0" w:type="auto"/>
          </w:tcPr>
          <w:p w14:paraId="79181254" w14:textId="732B7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TS 38.141-2: Introduction of NR PUSCH </w:t>
            </w:r>
            <w:r>
              <w:rPr>
                <w:sz w:val="16"/>
              </w:rPr>
              <w:lastRenderedPageBreak/>
              <w:t>UL TA performance requirement(Rel-16)</w:t>
            </w:r>
          </w:p>
        </w:tc>
        <w:tc>
          <w:tcPr>
            <w:tcW w:w="0" w:type="auto"/>
          </w:tcPr>
          <w:p w14:paraId="2B841FAC" w14:textId="6618EF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0" w:type="auto"/>
          </w:tcPr>
          <w:p w14:paraId="06BFC668" w14:textId="65B1B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2B2A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3A6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18243E" w14:textId="77777777" w:rsidTr="003F2FDA">
        <w:tc>
          <w:tcPr>
            <w:tcW w:w="0" w:type="auto"/>
          </w:tcPr>
          <w:p w14:paraId="584A97C9" w14:textId="513357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R4-2109108</w:t>
            </w:r>
          </w:p>
        </w:tc>
        <w:tc>
          <w:tcPr>
            <w:tcW w:w="0" w:type="auto"/>
          </w:tcPr>
          <w:p w14:paraId="40ADE29F" w14:textId="39A39B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requirement(Rel-17)</w:t>
            </w:r>
          </w:p>
        </w:tc>
        <w:tc>
          <w:tcPr>
            <w:tcW w:w="0" w:type="auto"/>
          </w:tcPr>
          <w:p w14:paraId="69DBB71D" w14:textId="548CD0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0CCD12" w14:textId="39192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23F6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185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53D497" w14:textId="77777777" w:rsidTr="003F2FDA">
        <w:tc>
          <w:tcPr>
            <w:tcW w:w="0" w:type="auto"/>
          </w:tcPr>
          <w:p w14:paraId="4F4557BF" w14:textId="600F88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R4-2109109</w:t>
            </w:r>
          </w:p>
        </w:tc>
        <w:tc>
          <w:tcPr>
            <w:tcW w:w="0" w:type="auto"/>
          </w:tcPr>
          <w:p w14:paraId="324426BC" w14:textId="4EE394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RX RF requirements for 1024QAM for NR FR1</w:t>
            </w:r>
          </w:p>
        </w:tc>
        <w:tc>
          <w:tcPr>
            <w:tcW w:w="0" w:type="auto"/>
          </w:tcPr>
          <w:p w14:paraId="7B8EC6CC" w14:textId="0BB82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6D6B68" w14:textId="326EEE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BE52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BF4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A3B29C" w14:textId="77777777" w:rsidTr="003F2FDA">
        <w:tc>
          <w:tcPr>
            <w:tcW w:w="0" w:type="auto"/>
          </w:tcPr>
          <w:p w14:paraId="1403AD9D" w14:textId="1907F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R4-2109110</w:t>
            </w:r>
          </w:p>
        </w:tc>
        <w:tc>
          <w:tcPr>
            <w:tcW w:w="0" w:type="auto"/>
          </w:tcPr>
          <w:p w14:paraId="6C282DBC" w14:textId="617409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Introduction of maximum input level for 1024QAM for NR FR1</w:t>
            </w:r>
          </w:p>
        </w:tc>
        <w:tc>
          <w:tcPr>
            <w:tcW w:w="0" w:type="auto"/>
          </w:tcPr>
          <w:p w14:paraId="5C6F6CFF" w14:textId="3B8F0F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B55B76" w14:textId="7A490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829C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C64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2A6BA2" w14:textId="77777777" w:rsidTr="003F2FDA">
        <w:tc>
          <w:tcPr>
            <w:tcW w:w="0" w:type="auto"/>
          </w:tcPr>
          <w:p w14:paraId="1F4C6000" w14:textId="6D701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R4-2109111</w:t>
            </w:r>
          </w:p>
        </w:tc>
        <w:tc>
          <w:tcPr>
            <w:tcW w:w="0" w:type="auto"/>
          </w:tcPr>
          <w:p w14:paraId="500BA635" w14:textId="7FFB3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1024QAM for NR FR1</w:t>
            </w:r>
          </w:p>
        </w:tc>
        <w:tc>
          <w:tcPr>
            <w:tcW w:w="0" w:type="auto"/>
          </w:tcPr>
          <w:p w14:paraId="69F420A9" w14:textId="63302D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595D254" w14:textId="4A5D2D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B2BF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01D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DAB869" w14:textId="77777777" w:rsidTr="003F2FDA">
        <w:tc>
          <w:tcPr>
            <w:tcW w:w="0" w:type="auto"/>
          </w:tcPr>
          <w:p w14:paraId="327EC687" w14:textId="55E144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R4-2109112</w:t>
            </w:r>
          </w:p>
        </w:tc>
        <w:tc>
          <w:tcPr>
            <w:tcW w:w="0" w:type="auto"/>
          </w:tcPr>
          <w:p w14:paraId="4492F971" w14:textId="3DFB76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1024QAM for NR FR1</w:t>
            </w:r>
          </w:p>
        </w:tc>
        <w:tc>
          <w:tcPr>
            <w:tcW w:w="0" w:type="auto"/>
          </w:tcPr>
          <w:p w14:paraId="55783A11" w14:textId="730350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588C1A" w14:textId="6145CF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360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896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5B2D3E" w14:textId="77777777" w:rsidTr="003F2FDA">
        <w:tc>
          <w:tcPr>
            <w:tcW w:w="0" w:type="auto"/>
          </w:tcPr>
          <w:p w14:paraId="42CCE7C2" w14:textId="0CE38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R4-2109113</w:t>
            </w:r>
          </w:p>
        </w:tc>
        <w:tc>
          <w:tcPr>
            <w:tcW w:w="0" w:type="auto"/>
          </w:tcPr>
          <w:p w14:paraId="49E3CB1A" w14:textId="0F97B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test requirements for 1024QAM for NR FR1</w:t>
            </w:r>
          </w:p>
        </w:tc>
        <w:tc>
          <w:tcPr>
            <w:tcW w:w="0" w:type="auto"/>
          </w:tcPr>
          <w:p w14:paraId="42F3852E" w14:textId="4B0435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48FC4C" w14:textId="7B7E5D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03A7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F8D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49767B" w14:textId="77777777" w:rsidTr="003F2FDA">
        <w:tc>
          <w:tcPr>
            <w:tcW w:w="0" w:type="auto"/>
          </w:tcPr>
          <w:p w14:paraId="2D067E80" w14:textId="7D5337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R4-2109114</w:t>
            </w:r>
          </w:p>
        </w:tc>
        <w:tc>
          <w:tcPr>
            <w:tcW w:w="0" w:type="auto"/>
          </w:tcPr>
          <w:p w14:paraId="6D2FD096" w14:textId="7C77D7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52 6-71GHz</w:t>
            </w:r>
          </w:p>
        </w:tc>
        <w:tc>
          <w:tcPr>
            <w:tcW w:w="0" w:type="auto"/>
          </w:tcPr>
          <w:p w14:paraId="5E61ED65" w14:textId="1C988D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DDD32E6" w14:textId="238539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F6A1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9A01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69A02B" w14:textId="77777777" w:rsidTr="003F2FDA">
        <w:tc>
          <w:tcPr>
            <w:tcW w:w="0" w:type="auto"/>
          </w:tcPr>
          <w:p w14:paraId="27E89E62" w14:textId="553255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R4-2109115</w:t>
            </w:r>
          </w:p>
        </w:tc>
        <w:tc>
          <w:tcPr>
            <w:tcW w:w="0" w:type="auto"/>
          </w:tcPr>
          <w:p w14:paraId="2210DD63" w14:textId="06F5E6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RF requirements for 52 6-71GHz</w:t>
            </w:r>
          </w:p>
        </w:tc>
        <w:tc>
          <w:tcPr>
            <w:tcW w:w="0" w:type="auto"/>
          </w:tcPr>
          <w:p w14:paraId="7C09D2E3" w14:textId="228D5D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FEC49F3" w14:textId="243DD8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DDAF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381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334B2A" w14:textId="77777777" w:rsidTr="003F2FDA">
        <w:tc>
          <w:tcPr>
            <w:tcW w:w="0" w:type="auto"/>
          </w:tcPr>
          <w:p w14:paraId="100A42C5" w14:textId="0FD733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R4-2109116</w:t>
            </w:r>
          </w:p>
        </w:tc>
        <w:tc>
          <w:tcPr>
            <w:tcW w:w="0" w:type="auto"/>
          </w:tcPr>
          <w:p w14:paraId="74B04672" w14:textId="4DE6F8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for NTN architecture</w:t>
            </w:r>
          </w:p>
        </w:tc>
        <w:tc>
          <w:tcPr>
            <w:tcW w:w="0" w:type="auto"/>
          </w:tcPr>
          <w:p w14:paraId="298B7D2D" w14:textId="30D06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4DE144" w14:textId="459E55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C7D7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7B6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DA18DD" w14:textId="77777777" w:rsidTr="003F2FDA">
        <w:tc>
          <w:tcPr>
            <w:tcW w:w="0" w:type="auto"/>
          </w:tcPr>
          <w:p w14:paraId="32447A20" w14:textId="71F8B8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R4-2109117</w:t>
            </w:r>
          </w:p>
        </w:tc>
        <w:tc>
          <w:tcPr>
            <w:tcW w:w="0" w:type="auto"/>
          </w:tcPr>
          <w:p w14:paraId="080DE303" w14:textId="6DC89E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band definition</w:t>
            </w:r>
          </w:p>
        </w:tc>
        <w:tc>
          <w:tcPr>
            <w:tcW w:w="0" w:type="auto"/>
          </w:tcPr>
          <w:p w14:paraId="17CAA536" w14:textId="44865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30C828" w14:textId="721B52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7B81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68C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D60329" w14:textId="77777777" w:rsidTr="003F2FDA">
        <w:tc>
          <w:tcPr>
            <w:tcW w:w="0" w:type="auto"/>
          </w:tcPr>
          <w:p w14:paraId="0082125E" w14:textId="7A441B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R4-2109118</w:t>
            </w:r>
          </w:p>
        </w:tc>
        <w:tc>
          <w:tcPr>
            <w:tcW w:w="0" w:type="auto"/>
          </w:tcPr>
          <w:p w14:paraId="19075C78" w14:textId="21EE54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NTN co-existence</w:t>
            </w:r>
          </w:p>
        </w:tc>
        <w:tc>
          <w:tcPr>
            <w:tcW w:w="0" w:type="auto"/>
          </w:tcPr>
          <w:p w14:paraId="4A73238A" w14:textId="4F2754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273019" w14:textId="32E23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6D11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22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60303A" w14:textId="77777777" w:rsidTr="003F2FDA">
        <w:tc>
          <w:tcPr>
            <w:tcW w:w="0" w:type="auto"/>
          </w:tcPr>
          <w:p w14:paraId="59D0FF3B" w14:textId="3E26E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R4-2109119</w:t>
            </w:r>
          </w:p>
        </w:tc>
        <w:tc>
          <w:tcPr>
            <w:tcW w:w="0" w:type="auto"/>
          </w:tcPr>
          <w:p w14:paraId="41DC57F2" w14:textId="7604CA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co-existence performance w/w.o. consideration on earthe curvature</w:t>
            </w:r>
          </w:p>
        </w:tc>
        <w:tc>
          <w:tcPr>
            <w:tcW w:w="0" w:type="auto"/>
          </w:tcPr>
          <w:p w14:paraId="3D26ACC4" w14:textId="30D4D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BEAA7B" w14:textId="6F512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EEA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67E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003FF0" w14:textId="77777777" w:rsidTr="003F2FDA">
        <w:tc>
          <w:tcPr>
            <w:tcW w:w="0" w:type="auto"/>
          </w:tcPr>
          <w:p w14:paraId="3A6972E2" w14:textId="12A1AE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R4-2109120</w:t>
            </w:r>
          </w:p>
        </w:tc>
        <w:tc>
          <w:tcPr>
            <w:tcW w:w="0" w:type="auto"/>
          </w:tcPr>
          <w:p w14:paraId="7A69247C" w14:textId="5F9E4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network side</w:t>
            </w:r>
          </w:p>
        </w:tc>
        <w:tc>
          <w:tcPr>
            <w:tcW w:w="0" w:type="auto"/>
          </w:tcPr>
          <w:p w14:paraId="2EA9A7D4" w14:textId="56EBFA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D983061" w14:textId="35E727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4D4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D96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DF04AC" w14:textId="77777777" w:rsidTr="003F2FDA">
        <w:tc>
          <w:tcPr>
            <w:tcW w:w="0" w:type="auto"/>
          </w:tcPr>
          <w:p w14:paraId="313984D4" w14:textId="67C30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R4-2109121</w:t>
            </w:r>
          </w:p>
        </w:tc>
        <w:tc>
          <w:tcPr>
            <w:tcW w:w="0" w:type="auto"/>
          </w:tcPr>
          <w:p w14:paraId="06A973B0" w14:textId="4131C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  <w:tc>
          <w:tcPr>
            <w:tcW w:w="0" w:type="auto"/>
          </w:tcPr>
          <w:p w14:paraId="2DC7E308" w14:textId="2EC67C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5D774E" w14:textId="0F99C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B6DD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D56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D976C4" w14:textId="77777777" w:rsidTr="003F2FDA">
        <w:tc>
          <w:tcPr>
            <w:tcW w:w="0" w:type="auto"/>
          </w:tcPr>
          <w:p w14:paraId="62FC7779" w14:textId="27AE40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R4-2109122</w:t>
            </w:r>
          </w:p>
        </w:tc>
        <w:tc>
          <w:tcPr>
            <w:tcW w:w="0" w:type="auto"/>
          </w:tcPr>
          <w:p w14:paraId="0A804569" w14:textId="62DB2C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 of 3DL bands and 1UL band</w:t>
            </w:r>
          </w:p>
        </w:tc>
        <w:tc>
          <w:tcPr>
            <w:tcW w:w="0" w:type="auto"/>
          </w:tcPr>
          <w:p w14:paraId="75F3888F" w14:textId="0D36C5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CAD7BA" w14:textId="09417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C2C5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12C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166662" w14:textId="77777777" w:rsidTr="003F2FDA">
        <w:tc>
          <w:tcPr>
            <w:tcW w:w="0" w:type="auto"/>
          </w:tcPr>
          <w:p w14:paraId="78E0F6A8" w14:textId="456283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R4-2109123</w:t>
            </w:r>
          </w:p>
        </w:tc>
        <w:tc>
          <w:tcPr>
            <w:tcW w:w="0" w:type="auto"/>
          </w:tcPr>
          <w:p w14:paraId="69637BA5" w14:textId="6F6D3D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0" w:type="auto"/>
          </w:tcPr>
          <w:p w14:paraId="288B6972" w14:textId="4CD756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759019A" w14:textId="7C0C04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9F13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B7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8CDD48" w14:textId="77777777" w:rsidTr="003F2FDA">
        <w:tc>
          <w:tcPr>
            <w:tcW w:w="0" w:type="auto"/>
          </w:tcPr>
          <w:p w14:paraId="1B75C9E2" w14:textId="73120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R4-2109124</w:t>
            </w:r>
          </w:p>
        </w:tc>
        <w:tc>
          <w:tcPr>
            <w:tcW w:w="0" w:type="auto"/>
          </w:tcPr>
          <w:p w14:paraId="10CE9BFA" w14:textId="15C2D6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0" w:type="auto"/>
          </w:tcPr>
          <w:p w14:paraId="61427420" w14:textId="6E9BD8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6DD334" w14:textId="6BDC86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4C5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4F5C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F9E73A" w14:textId="77777777" w:rsidTr="003F2FDA">
        <w:tc>
          <w:tcPr>
            <w:tcW w:w="0" w:type="auto"/>
          </w:tcPr>
          <w:p w14:paraId="69C8F9CD" w14:textId="28288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R4-2109125</w:t>
            </w:r>
          </w:p>
        </w:tc>
        <w:tc>
          <w:tcPr>
            <w:tcW w:w="0" w:type="auto"/>
          </w:tcPr>
          <w:p w14:paraId="5E242E6C" w14:textId="371D10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2D15D63A" w14:textId="711B70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39C8459D" w14:textId="44AC56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236A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69D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1A8040" w14:textId="77777777" w:rsidTr="003F2FDA">
        <w:tc>
          <w:tcPr>
            <w:tcW w:w="0" w:type="auto"/>
          </w:tcPr>
          <w:p w14:paraId="7B7F6C83" w14:textId="09B70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R4-2109126</w:t>
            </w:r>
          </w:p>
        </w:tc>
        <w:tc>
          <w:tcPr>
            <w:tcW w:w="0" w:type="auto"/>
          </w:tcPr>
          <w:p w14:paraId="6272DE2A" w14:textId="4CE0F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6BC1E5C5" w14:textId="6CE4D5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0898A1B8" w14:textId="21E561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80B9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203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C132BF" w14:textId="77777777" w:rsidTr="003F2FDA">
        <w:tc>
          <w:tcPr>
            <w:tcW w:w="0" w:type="auto"/>
          </w:tcPr>
          <w:p w14:paraId="7DCD8540" w14:textId="35C49C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R4-2109127</w:t>
            </w:r>
          </w:p>
        </w:tc>
        <w:tc>
          <w:tcPr>
            <w:tcW w:w="0" w:type="auto"/>
          </w:tcPr>
          <w:p w14:paraId="507DE2C2" w14:textId="52B9C5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087105B8" w14:textId="3BCC21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F52421" w14:textId="211C29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7800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221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EBEB36" w14:textId="77777777" w:rsidTr="003F2FDA">
        <w:tc>
          <w:tcPr>
            <w:tcW w:w="0" w:type="auto"/>
          </w:tcPr>
          <w:p w14:paraId="7803B315" w14:textId="5DAB28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R4-2109128</w:t>
            </w:r>
          </w:p>
        </w:tc>
        <w:tc>
          <w:tcPr>
            <w:tcW w:w="0" w:type="auto"/>
          </w:tcPr>
          <w:p w14:paraId="40FA24D0" w14:textId="0A3E4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576326E3" w14:textId="136DA2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D7BED0" w14:textId="6FED3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CBFFE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297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089280" w14:textId="77777777" w:rsidTr="003F2FDA">
        <w:tc>
          <w:tcPr>
            <w:tcW w:w="0" w:type="auto"/>
          </w:tcPr>
          <w:p w14:paraId="4746469B" w14:textId="0AE90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R4-2109129</w:t>
            </w:r>
          </w:p>
        </w:tc>
        <w:tc>
          <w:tcPr>
            <w:tcW w:w="0" w:type="auto"/>
          </w:tcPr>
          <w:p w14:paraId="6E0F7243" w14:textId="297A30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619F58E4" w14:textId="4F9F9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221A0A" w14:textId="39209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4DC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55346" w14:textId="3354E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</w:tr>
      <w:tr w:rsidR="003F2FDA" w14:paraId="2A1C8BCC" w14:textId="77777777" w:rsidTr="003F2FDA">
        <w:tc>
          <w:tcPr>
            <w:tcW w:w="0" w:type="auto"/>
          </w:tcPr>
          <w:p w14:paraId="0670ADA5" w14:textId="242BC8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R4-2109130</w:t>
            </w:r>
          </w:p>
        </w:tc>
        <w:tc>
          <w:tcPr>
            <w:tcW w:w="0" w:type="auto"/>
          </w:tcPr>
          <w:p w14:paraId="2BC23EA0" w14:textId="3EBCB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55E955FE" w14:textId="6918F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94D141" w14:textId="7E582D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2C9E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D5AAD" w14:textId="17D59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</w:tr>
      <w:tr w:rsidR="003F2FDA" w14:paraId="0EB86CD4" w14:textId="77777777" w:rsidTr="003F2FDA">
        <w:tc>
          <w:tcPr>
            <w:tcW w:w="0" w:type="auto"/>
          </w:tcPr>
          <w:p w14:paraId="43396651" w14:textId="5433B4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R4-2109131</w:t>
            </w:r>
          </w:p>
        </w:tc>
        <w:tc>
          <w:tcPr>
            <w:tcW w:w="0" w:type="auto"/>
          </w:tcPr>
          <w:p w14:paraId="0C17142F" w14:textId="5E977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relaxation for band n262</w:t>
            </w:r>
          </w:p>
        </w:tc>
        <w:tc>
          <w:tcPr>
            <w:tcW w:w="0" w:type="auto"/>
          </w:tcPr>
          <w:p w14:paraId="6C6E11FC" w14:textId="73DD0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5B4D241" w14:textId="022741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F2D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0FA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0CBE32" w14:textId="77777777" w:rsidTr="003F2FDA">
        <w:tc>
          <w:tcPr>
            <w:tcW w:w="0" w:type="auto"/>
          </w:tcPr>
          <w:p w14:paraId="2F58E7F0" w14:textId="74E93D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R4-2109132</w:t>
            </w:r>
          </w:p>
        </w:tc>
        <w:tc>
          <w:tcPr>
            <w:tcW w:w="0" w:type="auto"/>
          </w:tcPr>
          <w:p w14:paraId="00C6A45A" w14:textId="32D756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38 860</w:t>
            </w:r>
          </w:p>
        </w:tc>
        <w:tc>
          <w:tcPr>
            <w:tcW w:w="0" w:type="auto"/>
          </w:tcPr>
          <w:p w14:paraId="5F9BD315" w14:textId="0A2F18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77FDA3EB" w14:textId="4BDBC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866B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89519" w14:textId="48671D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R4-2107892</w:t>
            </w:r>
          </w:p>
        </w:tc>
      </w:tr>
      <w:tr w:rsidR="003F2FDA" w14:paraId="3A5E31AF" w14:textId="77777777" w:rsidTr="003F2FDA">
        <w:tc>
          <w:tcPr>
            <w:tcW w:w="0" w:type="auto"/>
          </w:tcPr>
          <w:p w14:paraId="0EE741DA" w14:textId="4AA4E1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R4-2109133</w:t>
            </w:r>
          </w:p>
        </w:tc>
        <w:tc>
          <w:tcPr>
            <w:tcW w:w="0" w:type="auto"/>
          </w:tcPr>
          <w:p w14:paraId="58D5FE84" w14:textId="327B91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FR2 MIMO OTA Reference PAS based on different preconditions</w:t>
            </w:r>
          </w:p>
        </w:tc>
        <w:tc>
          <w:tcPr>
            <w:tcW w:w="0" w:type="auto"/>
          </w:tcPr>
          <w:p w14:paraId="2492023E" w14:textId="498D4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OPPO</w:t>
            </w:r>
          </w:p>
        </w:tc>
        <w:tc>
          <w:tcPr>
            <w:tcW w:w="0" w:type="auto"/>
          </w:tcPr>
          <w:p w14:paraId="106CDAC5" w14:textId="4C0CB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16D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8F2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791E5A" w14:textId="77777777" w:rsidTr="003F2FDA">
        <w:tc>
          <w:tcPr>
            <w:tcW w:w="0" w:type="auto"/>
          </w:tcPr>
          <w:p w14:paraId="103AE870" w14:textId="668E3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R4-2109134</w:t>
            </w:r>
          </w:p>
        </w:tc>
        <w:tc>
          <w:tcPr>
            <w:tcW w:w="0" w:type="auto"/>
          </w:tcPr>
          <w:p w14:paraId="3EF3DB04" w14:textId="7A254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2C26097D" w14:textId="02245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4A46BC81" w14:textId="47CAAA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BA6E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4F2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E8DAA3" w14:textId="77777777" w:rsidTr="003F2FDA">
        <w:tc>
          <w:tcPr>
            <w:tcW w:w="0" w:type="auto"/>
          </w:tcPr>
          <w:p w14:paraId="1C3CF58C" w14:textId="67186B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R4-2109135</w:t>
            </w:r>
          </w:p>
        </w:tc>
        <w:tc>
          <w:tcPr>
            <w:tcW w:w="0" w:type="auto"/>
          </w:tcPr>
          <w:p w14:paraId="69A4C0F1" w14:textId="2EF1D6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708AC985" w14:textId="0EBA8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1761E9B5" w14:textId="2599B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24F77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8C1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D1BA07" w14:textId="77777777" w:rsidTr="003F2FDA">
        <w:tc>
          <w:tcPr>
            <w:tcW w:w="0" w:type="auto"/>
          </w:tcPr>
          <w:p w14:paraId="76CB6380" w14:textId="72DA91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R4-2109136</w:t>
            </w:r>
          </w:p>
        </w:tc>
        <w:tc>
          <w:tcPr>
            <w:tcW w:w="0" w:type="auto"/>
          </w:tcPr>
          <w:p w14:paraId="73B525D9" w14:textId="46092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FR1 256QAM demodulation requirements</w:t>
            </w:r>
          </w:p>
        </w:tc>
        <w:tc>
          <w:tcPr>
            <w:tcW w:w="0" w:type="auto"/>
          </w:tcPr>
          <w:p w14:paraId="0779FBE2" w14:textId="693C73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DC0BEED" w14:textId="4F1E13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982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7EB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012B85" w14:textId="77777777" w:rsidTr="003F2FDA">
        <w:tc>
          <w:tcPr>
            <w:tcW w:w="0" w:type="auto"/>
          </w:tcPr>
          <w:p w14:paraId="41EA835B" w14:textId="70EF6C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R4-2109137</w:t>
            </w:r>
          </w:p>
        </w:tc>
        <w:tc>
          <w:tcPr>
            <w:tcW w:w="0" w:type="auto"/>
          </w:tcPr>
          <w:p w14:paraId="5CBE1D0A" w14:textId="2C2431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inter-cell interference suppression</w:t>
            </w:r>
          </w:p>
        </w:tc>
        <w:tc>
          <w:tcPr>
            <w:tcW w:w="0" w:type="auto"/>
          </w:tcPr>
          <w:p w14:paraId="046CE074" w14:textId="039AD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FEB711E" w14:textId="66E5C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5F87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ABA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6A8565" w14:textId="77777777" w:rsidTr="003F2FDA">
        <w:tc>
          <w:tcPr>
            <w:tcW w:w="0" w:type="auto"/>
          </w:tcPr>
          <w:p w14:paraId="7CAA6647" w14:textId="5C8C5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R4-2109138</w:t>
            </w:r>
          </w:p>
        </w:tc>
        <w:tc>
          <w:tcPr>
            <w:tcW w:w="0" w:type="auto"/>
          </w:tcPr>
          <w:p w14:paraId="3022ABED" w14:textId="0E6D21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intra-cell inter-user interference suppression</w:t>
            </w:r>
          </w:p>
        </w:tc>
        <w:tc>
          <w:tcPr>
            <w:tcW w:w="0" w:type="auto"/>
          </w:tcPr>
          <w:p w14:paraId="3D2A7FEF" w14:textId="0BB3EB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27ACFB0" w14:textId="106E0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E60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9B4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41AE47" w14:textId="77777777" w:rsidTr="003F2FDA">
        <w:tc>
          <w:tcPr>
            <w:tcW w:w="0" w:type="auto"/>
          </w:tcPr>
          <w:p w14:paraId="03DF5051" w14:textId="64C78B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2918E0C2" w14:textId="564FA4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3A734832" w14:textId="4855F7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3A57835" w14:textId="24F242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0185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AC62F" w14:textId="7CE642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</w:tr>
      <w:tr w:rsidR="003F2FDA" w14:paraId="631B48EC" w14:textId="77777777" w:rsidTr="003F2FDA">
        <w:tc>
          <w:tcPr>
            <w:tcW w:w="0" w:type="auto"/>
          </w:tcPr>
          <w:p w14:paraId="175FD59E" w14:textId="28C96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R4-2109140</w:t>
            </w:r>
          </w:p>
        </w:tc>
        <w:tc>
          <w:tcPr>
            <w:tcW w:w="0" w:type="auto"/>
          </w:tcPr>
          <w:p w14:paraId="5292BA3B" w14:textId="518F4E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61FF4D3D" w14:textId="01C822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A42F4E7" w14:textId="75F086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5BA10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FE6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9D2B0" w14:textId="77777777" w:rsidTr="003F2FDA">
        <w:tc>
          <w:tcPr>
            <w:tcW w:w="0" w:type="auto"/>
          </w:tcPr>
          <w:p w14:paraId="50BA6C0B" w14:textId="3C2474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R4-2109141</w:t>
            </w:r>
          </w:p>
        </w:tc>
        <w:tc>
          <w:tcPr>
            <w:tcW w:w="0" w:type="auto"/>
          </w:tcPr>
          <w:p w14:paraId="1ACFD503" w14:textId="5D8496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defining 8Rx performance requirements for NR</w:t>
            </w:r>
          </w:p>
        </w:tc>
        <w:tc>
          <w:tcPr>
            <w:tcW w:w="0" w:type="auto"/>
          </w:tcPr>
          <w:p w14:paraId="322BA6F6" w14:textId="428012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B10129" w14:textId="46427B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865A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A6E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57A476" w14:textId="77777777" w:rsidTr="003F2FDA">
        <w:tc>
          <w:tcPr>
            <w:tcW w:w="0" w:type="auto"/>
          </w:tcPr>
          <w:p w14:paraId="07BC392C" w14:textId="324D3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R4-2109142</w:t>
            </w:r>
          </w:p>
        </w:tc>
        <w:tc>
          <w:tcPr>
            <w:tcW w:w="0" w:type="auto"/>
          </w:tcPr>
          <w:p w14:paraId="5AE9FF7C" w14:textId="567AF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new WI of intra-band non-contiguous NR-DC using band n77</w:t>
            </w:r>
          </w:p>
        </w:tc>
        <w:tc>
          <w:tcPr>
            <w:tcW w:w="0" w:type="auto"/>
          </w:tcPr>
          <w:p w14:paraId="5DFB2238" w14:textId="455C4B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65CA6F3" w14:textId="00C6A2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B7D5B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339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EC2A7B" w14:textId="77777777" w:rsidTr="003F2FDA">
        <w:tc>
          <w:tcPr>
            <w:tcW w:w="0" w:type="auto"/>
          </w:tcPr>
          <w:p w14:paraId="44379CF6" w14:textId="11268B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R4-2109143</w:t>
            </w:r>
          </w:p>
        </w:tc>
        <w:tc>
          <w:tcPr>
            <w:tcW w:w="0" w:type="auto"/>
          </w:tcPr>
          <w:p w14:paraId="248D647B" w14:textId="0EB12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5F5497BA" w14:textId="3D432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B4D9AA1" w14:textId="53AED1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B31E7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AED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3F9FFE" w14:textId="77777777" w:rsidTr="003F2FDA">
        <w:tc>
          <w:tcPr>
            <w:tcW w:w="0" w:type="auto"/>
          </w:tcPr>
          <w:p w14:paraId="1D8A7415" w14:textId="1EE994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R4-2109144</w:t>
            </w:r>
          </w:p>
        </w:tc>
        <w:tc>
          <w:tcPr>
            <w:tcW w:w="0" w:type="auto"/>
          </w:tcPr>
          <w:p w14:paraId="639410BC" w14:textId="01F42D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supporting non-colocated scenarios for band 42 and n77/n78</w:t>
            </w:r>
          </w:p>
        </w:tc>
        <w:tc>
          <w:tcPr>
            <w:tcW w:w="0" w:type="auto"/>
          </w:tcPr>
          <w:p w14:paraId="4252E499" w14:textId="0F8735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118956E" w14:textId="511C8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7295A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839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0DBC6A" w14:textId="77777777" w:rsidTr="003F2FDA">
        <w:tc>
          <w:tcPr>
            <w:tcW w:w="0" w:type="auto"/>
          </w:tcPr>
          <w:p w14:paraId="3E23F7F4" w14:textId="4D0224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R4-2109145</w:t>
            </w:r>
          </w:p>
        </w:tc>
        <w:tc>
          <w:tcPr>
            <w:tcW w:w="0" w:type="auto"/>
          </w:tcPr>
          <w:p w14:paraId="04EC1287" w14:textId="662EA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6F8F7213" w14:textId="25C5BB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D18231C" w14:textId="2DAA4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07CB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E8C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B9FEA1" w14:textId="77777777" w:rsidTr="003F2FDA">
        <w:tc>
          <w:tcPr>
            <w:tcW w:w="0" w:type="auto"/>
          </w:tcPr>
          <w:p w14:paraId="46F07A75" w14:textId="206A53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R4-2109146</w:t>
            </w:r>
          </w:p>
        </w:tc>
        <w:tc>
          <w:tcPr>
            <w:tcW w:w="0" w:type="auto"/>
          </w:tcPr>
          <w:p w14:paraId="1296B685" w14:textId="2A0707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3AE4C1E4" w14:textId="6ABB4F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4EF1CCB" w14:textId="2EDD1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43097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558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E21BA7" w14:textId="77777777" w:rsidTr="003F2FDA">
        <w:tc>
          <w:tcPr>
            <w:tcW w:w="0" w:type="auto"/>
          </w:tcPr>
          <w:p w14:paraId="64F4B593" w14:textId="0F4B97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R4-2109147</w:t>
            </w:r>
          </w:p>
        </w:tc>
        <w:tc>
          <w:tcPr>
            <w:tcW w:w="0" w:type="auto"/>
          </w:tcPr>
          <w:p w14:paraId="1AE6AD42" w14:textId="61ECEA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new FWA UE RF requirement</w:t>
            </w:r>
          </w:p>
        </w:tc>
        <w:tc>
          <w:tcPr>
            <w:tcW w:w="0" w:type="auto"/>
          </w:tcPr>
          <w:p w14:paraId="1E918330" w14:textId="58E111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Murata Manufacturing Co </w:t>
            </w:r>
            <w:r>
              <w:rPr>
                <w:sz w:val="16"/>
              </w:rPr>
              <w:lastRenderedPageBreak/>
              <w:t>Ltd.</w:t>
            </w:r>
          </w:p>
        </w:tc>
        <w:tc>
          <w:tcPr>
            <w:tcW w:w="0" w:type="auto"/>
          </w:tcPr>
          <w:p w14:paraId="4F62837B" w14:textId="4D70C6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115AE4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160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FC8775" w14:textId="77777777" w:rsidTr="003F2FDA">
        <w:tc>
          <w:tcPr>
            <w:tcW w:w="0" w:type="auto"/>
          </w:tcPr>
          <w:p w14:paraId="14CD23CC" w14:textId="0BE58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R4-2109148</w:t>
            </w:r>
          </w:p>
        </w:tc>
        <w:tc>
          <w:tcPr>
            <w:tcW w:w="0" w:type="auto"/>
          </w:tcPr>
          <w:p w14:paraId="1CE3128B" w14:textId="7E721A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4E4B1245" w14:textId="7A68F1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108CE9D" w14:textId="26FC9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EB25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B5E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BF6C63" w14:textId="77777777" w:rsidTr="003F2FDA">
        <w:tc>
          <w:tcPr>
            <w:tcW w:w="0" w:type="auto"/>
          </w:tcPr>
          <w:p w14:paraId="2457F3A1" w14:textId="16ADF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R4-2109149</w:t>
            </w:r>
          </w:p>
        </w:tc>
        <w:tc>
          <w:tcPr>
            <w:tcW w:w="0" w:type="auto"/>
          </w:tcPr>
          <w:p w14:paraId="5D2A259A" w14:textId="29E887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34F1750A" w14:textId="58AC9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E23D048" w14:textId="707892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EFA37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529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9DDAD1" w14:textId="77777777" w:rsidTr="003F2FDA">
        <w:tc>
          <w:tcPr>
            <w:tcW w:w="0" w:type="auto"/>
          </w:tcPr>
          <w:p w14:paraId="7D8CAB9A" w14:textId="72E085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R4-2109150</w:t>
            </w:r>
          </w:p>
        </w:tc>
        <w:tc>
          <w:tcPr>
            <w:tcW w:w="0" w:type="auto"/>
          </w:tcPr>
          <w:p w14:paraId="18A02151" w14:textId="2A5F1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bandUL CA/DC (R15)</w:t>
            </w:r>
          </w:p>
        </w:tc>
        <w:tc>
          <w:tcPr>
            <w:tcW w:w="0" w:type="auto"/>
          </w:tcPr>
          <w:p w14:paraId="522AE955" w14:textId="1CDB0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346319A" w14:textId="19DF8A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6E9C4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67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F2A25C" w14:textId="77777777" w:rsidTr="003F2FDA">
        <w:tc>
          <w:tcPr>
            <w:tcW w:w="0" w:type="auto"/>
          </w:tcPr>
          <w:p w14:paraId="3C0195EB" w14:textId="5B4B6A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R4-2109151</w:t>
            </w:r>
          </w:p>
        </w:tc>
        <w:tc>
          <w:tcPr>
            <w:tcW w:w="0" w:type="auto"/>
          </w:tcPr>
          <w:p w14:paraId="23E1204E" w14:textId="77458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0EA11234" w14:textId="41145E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443FB67" w14:textId="458203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1086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8F5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909BAE" w14:textId="77777777" w:rsidTr="003F2FDA">
        <w:tc>
          <w:tcPr>
            <w:tcW w:w="0" w:type="auto"/>
          </w:tcPr>
          <w:p w14:paraId="1A5C7188" w14:textId="07B132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R4-2109152</w:t>
            </w:r>
          </w:p>
        </w:tc>
        <w:tc>
          <w:tcPr>
            <w:tcW w:w="0" w:type="auto"/>
          </w:tcPr>
          <w:p w14:paraId="677C3E5A" w14:textId="33D86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2470FBA2" w14:textId="0F29D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D722FC6" w14:textId="545294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9F82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D96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F089C3" w14:textId="77777777" w:rsidTr="003F2FDA">
        <w:tc>
          <w:tcPr>
            <w:tcW w:w="0" w:type="auto"/>
          </w:tcPr>
          <w:p w14:paraId="2E2F8C38" w14:textId="39E1BA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R4-2109153</w:t>
            </w:r>
          </w:p>
        </w:tc>
        <w:tc>
          <w:tcPr>
            <w:tcW w:w="0" w:type="auto"/>
          </w:tcPr>
          <w:p w14:paraId="7123189B" w14:textId="23C951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Follow-up on additional UE co-ex requirements</w:t>
            </w:r>
          </w:p>
        </w:tc>
        <w:tc>
          <w:tcPr>
            <w:tcW w:w="0" w:type="auto"/>
          </w:tcPr>
          <w:p w14:paraId="6A73F176" w14:textId="7D4F1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D031F25" w14:textId="5EBBC3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CEC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A57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4BEA5F" w14:textId="77777777" w:rsidTr="003F2FDA">
        <w:tc>
          <w:tcPr>
            <w:tcW w:w="0" w:type="auto"/>
          </w:tcPr>
          <w:p w14:paraId="722ACFFE" w14:textId="676B24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R4-2109154</w:t>
            </w:r>
          </w:p>
        </w:tc>
        <w:tc>
          <w:tcPr>
            <w:tcW w:w="0" w:type="auto"/>
          </w:tcPr>
          <w:p w14:paraId="6F7A2B45" w14:textId="146988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definition of CIM5</w:t>
            </w:r>
          </w:p>
        </w:tc>
        <w:tc>
          <w:tcPr>
            <w:tcW w:w="0" w:type="auto"/>
          </w:tcPr>
          <w:p w14:paraId="3CDAFAC4" w14:textId="2F996B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7D2FF0E" w14:textId="2BCD6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8F8B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229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210203" w14:textId="77777777" w:rsidTr="003F2FDA">
        <w:tc>
          <w:tcPr>
            <w:tcW w:w="0" w:type="auto"/>
          </w:tcPr>
          <w:p w14:paraId="54812FEF" w14:textId="3B56D1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R4-2109155</w:t>
            </w:r>
          </w:p>
        </w:tc>
        <w:tc>
          <w:tcPr>
            <w:tcW w:w="0" w:type="auto"/>
          </w:tcPr>
          <w:p w14:paraId="7B18CA19" w14:textId="0CA4A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definition of CIM5</w:t>
            </w:r>
          </w:p>
        </w:tc>
        <w:tc>
          <w:tcPr>
            <w:tcW w:w="0" w:type="auto"/>
          </w:tcPr>
          <w:p w14:paraId="010E1EF7" w14:textId="23A22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5C6A334" w14:textId="1DB7AC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6FC1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623F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7AD04C" w14:textId="77777777" w:rsidTr="003F2FDA">
        <w:tc>
          <w:tcPr>
            <w:tcW w:w="0" w:type="auto"/>
          </w:tcPr>
          <w:p w14:paraId="436E82CB" w14:textId="7F95AE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R4-2109156</w:t>
            </w:r>
          </w:p>
        </w:tc>
        <w:tc>
          <w:tcPr>
            <w:tcW w:w="0" w:type="auto"/>
          </w:tcPr>
          <w:p w14:paraId="019C710E" w14:textId="2C659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69A9C840" w14:textId="50FB6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17438DC" w14:textId="581474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B62D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268CA" w14:textId="23BA5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404079B6" w14:textId="77777777" w:rsidTr="003F2FDA">
        <w:tc>
          <w:tcPr>
            <w:tcW w:w="0" w:type="auto"/>
          </w:tcPr>
          <w:p w14:paraId="5D19A251" w14:textId="048A01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R4-2109157</w:t>
            </w:r>
          </w:p>
        </w:tc>
        <w:tc>
          <w:tcPr>
            <w:tcW w:w="0" w:type="auto"/>
          </w:tcPr>
          <w:p w14:paraId="3B74F04B" w14:textId="3D676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36.101[R9]: Addition of UE co-existence requirements for band 40</w:t>
            </w:r>
          </w:p>
        </w:tc>
        <w:tc>
          <w:tcPr>
            <w:tcW w:w="0" w:type="auto"/>
          </w:tcPr>
          <w:p w14:paraId="1033322F" w14:textId="43FF56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718ECC0" w14:textId="35AC97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3F33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D66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0C6AF1" w14:textId="77777777" w:rsidTr="003F2FDA">
        <w:tc>
          <w:tcPr>
            <w:tcW w:w="0" w:type="auto"/>
          </w:tcPr>
          <w:p w14:paraId="0F7C0CBC" w14:textId="376F69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R4-2109158</w:t>
            </w:r>
          </w:p>
        </w:tc>
        <w:tc>
          <w:tcPr>
            <w:tcW w:w="0" w:type="auto"/>
          </w:tcPr>
          <w:p w14:paraId="250131A9" w14:textId="4837F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36.101[R10]: Addition of UE co-existence requirements for band 40</w:t>
            </w:r>
          </w:p>
        </w:tc>
        <w:tc>
          <w:tcPr>
            <w:tcW w:w="0" w:type="auto"/>
          </w:tcPr>
          <w:p w14:paraId="39DADE10" w14:textId="27193D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C85D219" w14:textId="0E4F4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D9C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132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40DCCE" w14:textId="77777777" w:rsidTr="003F2FDA">
        <w:tc>
          <w:tcPr>
            <w:tcW w:w="0" w:type="auto"/>
          </w:tcPr>
          <w:p w14:paraId="6650C075" w14:textId="0F63C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R4-2109159</w:t>
            </w:r>
          </w:p>
        </w:tc>
        <w:tc>
          <w:tcPr>
            <w:tcW w:w="0" w:type="auto"/>
          </w:tcPr>
          <w:p w14:paraId="42F437B3" w14:textId="0303A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36.101[R11]: Addition of UE co-existence requirements for band 40</w:t>
            </w:r>
          </w:p>
        </w:tc>
        <w:tc>
          <w:tcPr>
            <w:tcW w:w="0" w:type="auto"/>
          </w:tcPr>
          <w:p w14:paraId="2E0996C9" w14:textId="3E9831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0EA5ECF" w14:textId="6FBED0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43F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584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9E14E3" w14:textId="77777777" w:rsidTr="003F2FDA">
        <w:tc>
          <w:tcPr>
            <w:tcW w:w="0" w:type="auto"/>
          </w:tcPr>
          <w:p w14:paraId="1A0FB6F0" w14:textId="029418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67E9D446" w14:textId="0687CC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10817F63" w14:textId="22BA8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300B967" w14:textId="694D2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D586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FEDAE" w14:textId="4F78F6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</w:tr>
      <w:tr w:rsidR="003F2FDA" w14:paraId="55D7D1FC" w14:textId="77777777" w:rsidTr="003F2FDA">
        <w:tc>
          <w:tcPr>
            <w:tcW w:w="0" w:type="auto"/>
          </w:tcPr>
          <w:p w14:paraId="4E6FFF72" w14:textId="539F90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R4-2109161</w:t>
            </w:r>
          </w:p>
        </w:tc>
        <w:tc>
          <w:tcPr>
            <w:tcW w:w="0" w:type="auto"/>
          </w:tcPr>
          <w:p w14:paraId="39A7A18A" w14:textId="2B6FDF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36.101[R13]: Addition of UE co-existence requirements for band 40</w:t>
            </w:r>
          </w:p>
        </w:tc>
        <w:tc>
          <w:tcPr>
            <w:tcW w:w="0" w:type="auto"/>
          </w:tcPr>
          <w:p w14:paraId="6EECFEE6" w14:textId="7DDAF8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4FBC09B" w14:textId="548E0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18C8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95B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04873C" w14:textId="77777777" w:rsidTr="003F2FDA">
        <w:tc>
          <w:tcPr>
            <w:tcW w:w="0" w:type="auto"/>
          </w:tcPr>
          <w:p w14:paraId="20708E49" w14:textId="61C4F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R4-2109162</w:t>
            </w:r>
          </w:p>
        </w:tc>
        <w:tc>
          <w:tcPr>
            <w:tcW w:w="0" w:type="auto"/>
          </w:tcPr>
          <w:p w14:paraId="190F5905" w14:textId="5B901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36.101[R14]: Addition of UE co-existence requirements for band 40</w:t>
            </w:r>
          </w:p>
        </w:tc>
        <w:tc>
          <w:tcPr>
            <w:tcW w:w="0" w:type="auto"/>
          </w:tcPr>
          <w:p w14:paraId="7CD6C7C4" w14:textId="42D649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6BA97D2" w14:textId="31BB7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5F49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76B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26BEE1" w14:textId="77777777" w:rsidTr="003F2FDA">
        <w:tc>
          <w:tcPr>
            <w:tcW w:w="0" w:type="auto"/>
          </w:tcPr>
          <w:p w14:paraId="01A0AA9C" w14:textId="4F758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R4-2109163</w:t>
            </w:r>
          </w:p>
        </w:tc>
        <w:tc>
          <w:tcPr>
            <w:tcW w:w="0" w:type="auto"/>
          </w:tcPr>
          <w:p w14:paraId="0BBDE5A9" w14:textId="6B3F71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36.101[R15]: Addition of UE co-existence requirements for band 40</w:t>
            </w:r>
          </w:p>
        </w:tc>
        <w:tc>
          <w:tcPr>
            <w:tcW w:w="0" w:type="auto"/>
          </w:tcPr>
          <w:p w14:paraId="0F2046B6" w14:textId="7BFA5F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4456994" w14:textId="4F386D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F030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011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8BBBD8" w14:textId="77777777" w:rsidTr="003F2FDA">
        <w:tc>
          <w:tcPr>
            <w:tcW w:w="0" w:type="auto"/>
          </w:tcPr>
          <w:p w14:paraId="14A9CA84" w14:textId="15B207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R4-2109164</w:t>
            </w:r>
          </w:p>
        </w:tc>
        <w:tc>
          <w:tcPr>
            <w:tcW w:w="0" w:type="auto"/>
          </w:tcPr>
          <w:p w14:paraId="50CADD6E" w14:textId="69E949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36.101[R16]: Addition of UE co-existence requirements for band 40</w:t>
            </w:r>
          </w:p>
        </w:tc>
        <w:tc>
          <w:tcPr>
            <w:tcW w:w="0" w:type="auto"/>
          </w:tcPr>
          <w:p w14:paraId="119D96A3" w14:textId="35B2D6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5A89E3D" w14:textId="28DFC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CB7E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CA57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35F1A" w14:textId="77777777" w:rsidTr="003F2FDA">
        <w:tc>
          <w:tcPr>
            <w:tcW w:w="0" w:type="auto"/>
          </w:tcPr>
          <w:p w14:paraId="08A2E675" w14:textId="4AE419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R4-2109165</w:t>
            </w:r>
          </w:p>
        </w:tc>
        <w:tc>
          <w:tcPr>
            <w:tcW w:w="0" w:type="auto"/>
          </w:tcPr>
          <w:p w14:paraId="6C6FC88E" w14:textId="2BC541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36.101[R17]: Addition of UE co-existence requirements for band 40</w:t>
            </w:r>
          </w:p>
        </w:tc>
        <w:tc>
          <w:tcPr>
            <w:tcW w:w="0" w:type="auto"/>
          </w:tcPr>
          <w:p w14:paraId="176DD651" w14:textId="4978F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BC39619" w14:textId="41EDC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6231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29F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C3F328" w14:textId="77777777" w:rsidTr="003F2FDA">
        <w:tc>
          <w:tcPr>
            <w:tcW w:w="0" w:type="auto"/>
          </w:tcPr>
          <w:p w14:paraId="77220F8A" w14:textId="125426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R4-2109166</w:t>
            </w:r>
          </w:p>
        </w:tc>
        <w:tc>
          <w:tcPr>
            <w:tcW w:w="0" w:type="auto"/>
          </w:tcPr>
          <w:p w14:paraId="70BB12F2" w14:textId="414CC5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TS38.101-1[R15]: Addition of UE co-existence requirements for n40</w:t>
            </w:r>
          </w:p>
        </w:tc>
        <w:tc>
          <w:tcPr>
            <w:tcW w:w="0" w:type="auto"/>
          </w:tcPr>
          <w:p w14:paraId="53D2CAD2" w14:textId="39395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BBAC56" w14:textId="690DE3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CF35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553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D847C6" w14:textId="77777777" w:rsidTr="003F2FDA">
        <w:tc>
          <w:tcPr>
            <w:tcW w:w="0" w:type="auto"/>
          </w:tcPr>
          <w:p w14:paraId="5AC7525D" w14:textId="69463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R4-2109167</w:t>
            </w:r>
          </w:p>
        </w:tc>
        <w:tc>
          <w:tcPr>
            <w:tcW w:w="0" w:type="auto"/>
          </w:tcPr>
          <w:p w14:paraId="2BAFB259" w14:textId="45009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TS38.101-1[R16]: Addition of UE co-existence requirements for n40</w:t>
            </w:r>
          </w:p>
        </w:tc>
        <w:tc>
          <w:tcPr>
            <w:tcW w:w="0" w:type="auto"/>
          </w:tcPr>
          <w:p w14:paraId="0E59BDC7" w14:textId="436DA5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3D22CAC" w14:textId="6065E4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0890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A21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F3BDBC" w14:textId="77777777" w:rsidTr="003F2FDA">
        <w:tc>
          <w:tcPr>
            <w:tcW w:w="0" w:type="auto"/>
          </w:tcPr>
          <w:p w14:paraId="1A93E056" w14:textId="36C29D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R4-2109168</w:t>
            </w:r>
          </w:p>
        </w:tc>
        <w:tc>
          <w:tcPr>
            <w:tcW w:w="0" w:type="auto"/>
          </w:tcPr>
          <w:p w14:paraId="36120CBF" w14:textId="632DA1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TS38.101-1[R17]: Addition of UE co-existence requirements for n40</w:t>
            </w:r>
          </w:p>
        </w:tc>
        <w:tc>
          <w:tcPr>
            <w:tcW w:w="0" w:type="auto"/>
          </w:tcPr>
          <w:p w14:paraId="6D7FDC7E" w14:textId="689059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D3AB732" w14:textId="04CAA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92E8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CF9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44D974" w14:textId="77777777" w:rsidTr="003F2FDA">
        <w:tc>
          <w:tcPr>
            <w:tcW w:w="0" w:type="auto"/>
          </w:tcPr>
          <w:p w14:paraId="47CEE024" w14:textId="3156D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R4-2109169</w:t>
            </w:r>
          </w:p>
        </w:tc>
        <w:tc>
          <w:tcPr>
            <w:tcW w:w="0" w:type="auto"/>
          </w:tcPr>
          <w:p w14:paraId="6679AF06" w14:textId="6C9EF6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TS38.101-3[R15]: Addition of UE co-existence requirements for band 40 and n40</w:t>
            </w:r>
          </w:p>
        </w:tc>
        <w:tc>
          <w:tcPr>
            <w:tcW w:w="0" w:type="auto"/>
          </w:tcPr>
          <w:p w14:paraId="653C733C" w14:textId="2955F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B1DC0E0" w14:textId="62CE2F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7D49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479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6C5572" w14:textId="77777777" w:rsidTr="003F2FDA">
        <w:tc>
          <w:tcPr>
            <w:tcW w:w="0" w:type="auto"/>
          </w:tcPr>
          <w:p w14:paraId="7A3B2D7C" w14:textId="7116D1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R4-2109170</w:t>
            </w:r>
          </w:p>
        </w:tc>
        <w:tc>
          <w:tcPr>
            <w:tcW w:w="0" w:type="auto"/>
          </w:tcPr>
          <w:p w14:paraId="4B4CDB11" w14:textId="13799C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TS38.101-3[R16]: Addition of UE co-existence requirements for band 40 and n40</w:t>
            </w:r>
          </w:p>
        </w:tc>
        <w:tc>
          <w:tcPr>
            <w:tcW w:w="0" w:type="auto"/>
          </w:tcPr>
          <w:p w14:paraId="5E7D001A" w14:textId="3B7D52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C79D8FB" w14:textId="51E118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8618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382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940C31" w14:textId="77777777" w:rsidTr="003F2FDA">
        <w:tc>
          <w:tcPr>
            <w:tcW w:w="0" w:type="auto"/>
          </w:tcPr>
          <w:p w14:paraId="45012837" w14:textId="5BA49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R4-2109171</w:t>
            </w:r>
          </w:p>
        </w:tc>
        <w:tc>
          <w:tcPr>
            <w:tcW w:w="0" w:type="auto"/>
          </w:tcPr>
          <w:p w14:paraId="5870A31D" w14:textId="54D1A7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TS38.101-3[R17]: Addition of UE co-existence requirements for band 40 and n40</w:t>
            </w:r>
          </w:p>
        </w:tc>
        <w:tc>
          <w:tcPr>
            <w:tcW w:w="0" w:type="auto"/>
          </w:tcPr>
          <w:p w14:paraId="742E8745" w14:textId="0A1839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80845F2" w14:textId="5E62F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7033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C2B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3F02A1" w14:textId="77777777" w:rsidTr="003F2FDA">
        <w:tc>
          <w:tcPr>
            <w:tcW w:w="0" w:type="auto"/>
          </w:tcPr>
          <w:p w14:paraId="470DE72D" w14:textId="4D549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R4-2109172</w:t>
            </w:r>
          </w:p>
        </w:tc>
        <w:tc>
          <w:tcPr>
            <w:tcW w:w="0" w:type="auto"/>
          </w:tcPr>
          <w:p w14:paraId="7B6A8E93" w14:textId="4243F2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on UE/TRP Tx/Rx Timing Errors</w:t>
            </w:r>
          </w:p>
        </w:tc>
        <w:tc>
          <w:tcPr>
            <w:tcW w:w="0" w:type="auto"/>
          </w:tcPr>
          <w:p w14:paraId="41EC8674" w14:textId="43B9B7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EEDD18" w14:textId="46B5A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A4AA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E6C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B0D947" w14:textId="77777777" w:rsidTr="003F2FDA">
        <w:tc>
          <w:tcPr>
            <w:tcW w:w="0" w:type="auto"/>
          </w:tcPr>
          <w:p w14:paraId="460E1379" w14:textId="4E8C5B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R4-2109173</w:t>
            </w:r>
          </w:p>
        </w:tc>
        <w:tc>
          <w:tcPr>
            <w:tcW w:w="0" w:type="auto"/>
          </w:tcPr>
          <w:p w14:paraId="250DD9A8" w14:textId="79985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maximum output power for UE PC2 CA</w:t>
            </w:r>
          </w:p>
        </w:tc>
        <w:tc>
          <w:tcPr>
            <w:tcW w:w="0" w:type="auto"/>
          </w:tcPr>
          <w:p w14:paraId="1F63CD90" w14:textId="63C90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52D1C462" w14:textId="3193C0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67D0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3E8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872F4D" w14:textId="77777777" w:rsidTr="003F2FDA">
        <w:tc>
          <w:tcPr>
            <w:tcW w:w="0" w:type="auto"/>
          </w:tcPr>
          <w:p w14:paraId="3324F6EB" w14:textId="742E4F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R4-2109174</w:t>
            </w:r>
          </w:p>
        </w:tc>
        <w:tc>
          <w:tcPr>
            <w:tcW w:w="0" w:type="auto"/>
          </w:tcPr>
          <w:p w14:paraId="2C21695E" w14:textId="2FABBF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enabling US 3.45 – 3.55GHz in Band n77</w:t>
            </w:r>
          </w:p>
        </w:tc>
        <w:tc>
          <w:tcPr>
            <w:tcW w:w="0" w:type="auto"/>
          </w:tcPr>
          <w:p w14:paraId="18D40661" w14:textId="6AD03D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190578CE" w14:textId="51DA73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827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D35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A530C" w14:textId="77777777" w:rsidTr="003F2FDA">
        <w:tc>
          <w:tcPr>
            <w:tcW w:w="0" w:type="auto"/>
          </w:tcPr>
          <w:p w14:paraId="0E08D3BA" w14:textId="1710D0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R4-2109175</w:t>
            </w:r>
          </w:p>
        </w:tc>
        <w:tc>
          <w:tcPr>
            <w:tcW w:w="0" w:type="auto"/>
          </w:tcPr>
          <w:p w14:paraId="03AF3854" w14:textId="7B15A9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74109301" w14:textId="091EB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E478D0" w14:textId="795F3E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9FB89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FEC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7C1B3B" w14:textId="77777777" w:rsidTr="003F2FDA">
        <w:tc>
          <w:tcPr>
            <w:tcW w:w="0" w:type="auto"/>
          </w:tcPr>
          <w:p w14:paraId="5ADFAAD2" w14:textId="1C2D4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R4-2109176</w:t>
            </w:r>
          </w:p>
        </w:tc>
        <w:tc>
          <w:tcPr>
            <w:tcW w:w="0" w:type="auto"/>
          </w:tcPr>
          <w:p w14:paraId="51A93206" w14:textId="10F38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inter-frequency relative RSRP accuracy</w:t>
            </w:r>
          </w:p>
        </w:tc>
        <w:tc>
          <w:tcPr>
            <w:tcW w:w="0" w:type="auto"/>
          </w:tcPr>
          <w:p w14:paraId="62F0F40F" w14:textId="699F6E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0CFC228" w14:textId="245F7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869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6B0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971867" w14:textId="77777777" w:rsidTr="003F2FDA">
        <w:tc>
          <w:tcPr>
            <w:tcW w:w="0" w:type="auto"/>
          </w:tcPr>
          <w:p w14:paraId="1CCE8D81" w14:textId="7B9017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R4-2109177</w:t>
            </w:r>
          </w:p>
        </w:tc>
        <w:tc>
          <w:tcPr>
            <w:tcW w:w="0" w:type="auto"/>
          </w:tcPr>
          <w:p w14:paraId="3B175F16" w14:textId="61D46C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R16</w:t>
            </w:r>
          </w:p>
        </w:tc>
        <w:tc>
          <w:tcPr>
            <w:tcW w:w="0" w:type="auto"/>
          </w:tcPr>
          <w:p w14:paraId="0AA7A4F0" w14:textId="2D64E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C6F4BC6" w14:textId="13B39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BADA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8A5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64E134" w14:textId="77777777" w:rsidTr="003F2FDA">
        <w:tc>
          <w:tcPr>
            <w:tcW w:w="0" w:type="auto"/>
          </w:tcPr>
          <w:p w14:paraId="1BDFB87A" w14:textId="7C2054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R4-2109178</w:t>
            </w:r>
          </w:p>
        </w:tc>
        <w:tc>
          <w:tcPr>
            <w:tcW w:w="0" w:type="auto"/>
          </w:tcPr>
          <w:p w14:paraId="70B4EA46" w14:textId="7F4CAB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R17</w:t>
            </w:r>
          </w:p>
        </w:tc>
        <w:tc>
          <w:tcPr>
            <w:tcW w:w="0" w:type="auto"/>
          </w:tcPr>
          <w:p w14:paraId="678C63FB" w14:textId="3B6AE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FE48B66" w14:textId="0EA797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C47B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582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46DA71" w14:textId="77777777" w:rsidTr="003F2FDA">
        <w:tc>
          <w:tcPr>
            <w:tcW w:w="0" w:type="auto"/>
          </w:tcPr>
          <w:p w14:paraId="2266C4F3" w14:textId="1F36D1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R4-2109179</w:t>
            </w:r>
          </w:p>
        </w:tc>
        <w:tc>
          <w:tcPr>
            <w:tcW w:w="0" w:type="auto"/>
          </w:tcPr>
          <w:p w14:paraId="5B9E7605" w14:textId="150876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measurement accuracy</w:t>
            </w:r>
          </w:p>
        </w:tc>
        <w:tc>
          <w:tcPr>
            <w:tcW w:w="0" w:type="auto"/>
          </w:tcPr>
          <w:p w14:paraId="692277B1" w14:textId="00AE4C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56A999" w14:textId="39BC61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54C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FC5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660C0F" w14:textId="77777777" w:rsidTr="003F2FDA">
        <w:tc>
          <w:tcPr>
            <w:tcW w:w="0" w:type="auto"/>
          </w:tcPr>
          <w:p w14:paraId="1682A4A2" w14:textId="21E992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R4-2109180</w:t>
            </w:r>
          </w:p>
        </w:tc>
        <w:tc>
          <w:tcPr>
            <w:tcW w:w="0" w:type="auto"/>
          </w:tcPr>
          <w:p w14:paraId="2CF28EDB" w14:textId="18B4D6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gap</w:t>
            </w:r>
          </w:p>
        </w:tc>
        <w:tc>
          <w:tcPr>
            <w:tcW w:w="0" w:type="auto"/>
          </w:tcPr>
          <w:p w14:paraId="705F2BA6" w14:textId="6C9A6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1A6549" w14:textId="7AA8E9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AC5D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1BE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932A1E" w14:textId="77777777" w:rsidTr="003F2FDA">
        <w:tc>
          <w:tcPr>
            <w:tcW w:w="0" w:type="auto"/>
          </w:tcPr>
          <w:p w14:paraId="5F5CFF84" w14:textId="28C380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R4-2109181</w:t>
            </w:r>
          </w:p>
        </w:tc>
        <w:tc>
          <w:tcPr>
            <w:tcW w:w="0" w:type="auto"/>
          </w:tcPr>
          <w:p w14:paraId="0DC34CAA" w14:textId="6F1D63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gaps</w:t>
            </w:r>
          </w:p>
        </w:tc>
        <w:tc>
          <w:tcPr>
            <w:tcW w:w="0" w:type="auto"/>
          </w:tcPr>
          <w:p w14:paraId="1860C3D7" w14:textId="55919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45DDC8" w14:textId="4E288D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5A10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57B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DC0154" w14:textId="77777777" w:rsidTr="003F2FDA">
        <w:tc>
          <w:tcPr>
            <w:tcW w:w="0" w:type="auto"/>
          </w:tcPr>
          <w:p w14:paraId="2F650E9E" w14:textId="2C2BE1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R4-2109182</w:t>
            </w:r>
          </w:p>
        </w:tc>
        <w:tc>
          <w:tcPr>
            <w:tcW w:w="0" w:type="auto"/>
          </w:tcPr>
          <w:p w14:paraId="52EE948C" w14:textId="2A6E8B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25C58DD6" w14:textId="6DE6D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6DF0F74" w14:textId="4D0A16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609E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4A1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99A9D7" w14:textId="77777777" w:rsidTr="003F2FDA">
        <w:tc>
          <w:tcPr>
            <w:tcW w:w="0" w:type="auto"/>
          </w:tcPr>
          <w:p w14:paraId="63DAEE6C" w14:textId="68159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R4-2109183</w:t>
            </w:r>
          </w:p>
        </w:tc>
        <w:tc>
          <w:tcPr>
            <w:tcW w:w="0" w:type="auto"/>
          </w:tcPr>
          <w:p w14:paraId="60F996E6" w14:textId="1E9744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Relaxation values of spherical coverage requirement for n257-n259</w:t>
            </w:r>
          </w:p>
        </w:tc>
        <w:tc>
          <w:tcPr>
            <w:tcW w:w="0" w:type="auto"/>
          </w:tcPr>
          <w:p w14:paraId="621EE472" w14:textId="2C2F0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INC., Nokia, Nokia Shanghai Bell</w:t>
            </w:r>
          </w:p>
        </w:tc>
        <w:tc>
          <w:tcPr>
            <w:tcW w:w="0" w:type="auto"/>
          </w:tcPr>
          <w:p w14:paraId="562EE306" w14:textId="23C412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C82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139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3FC303" w14:textId="77777777" w:rsidTr="003F2FDA">
        <w:tc>
          <w:tcPr>
            <w:tcW w:w="0" w:type="auto"/>
          </w:tcPr>
          <w:p w14:paraId="6BE724CE" w14:textId="0A2924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R4-2109184</w:t>
            </w:r>
          </w:p>
        </w:tc>
        <w:tc>
          <w:tcPr>
            <w:tcW w:w="0" w:type="auto"/>
          </w:tcPr>
          <w:p w14:paraId="1D7BD2D2" w14:textId="676852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TS38.101-2[R17]: Addition of requirements for n257+n259 and n258+n260</w:t>
            </w:r>
          </w:p>
        </w:tc>
        <w:tc>
          <w:tcPr>
            <w:tcW w:w="0" w:type="auto"/>
          </w:tcPr>
          <w:p w14:paraId="32538FFE" w14:textId="28275D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AC7C49C" w14:textId="094D1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CE7D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14F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DA5B93" w14:textId="77777777" w:rsidTr="003F2FDA">
        <w:tc>
          <w:tcPr>
            <w:tcW w:w="0" w:type="auto"/>
          </w:tcPr>
          <w:p w14:paraId="24F63804" w14:textId="55F80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R4-2109185</w:t>
            </w:r>
          </w:p>
        </w:tc>
        <w:tc>
          <w:tcPr>
            <w:tcW w:w="0" w:type="auto"/>
          </w:tcPr>
          <w:p w14:paraId="14CFCA9F" w14:textId="282F19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029CEF16" w14:textId="31F4F8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598CD0BE" w14:textId="1DF096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30FA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FCF8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03C5A8" w14:textId="77777777" w:rsidTr="003F2FDA">
        <w:tc>
          <w:tcPr>
            <w:tcW w:w="0" w:type="auto"/>
          </w:tcPr>
          <w:p w14:paraId="0E8ACF73" w14:textId="0EC29C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R4-2109186</w:t>
            </w:r>
          </w:p>
        </w:tc>
        <w:tc>
          <w:tcPr>
            <w:tcW w:w="0" w:type="auto"/>
          </w:tcPr>
          <w:p w14:paraId="7E4522A0" w14:textId="5AFB4F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3D4E48A4" w14:textId="762C13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F45806F" w14:textId="13E8D7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5D1F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980BA7" w14:textId="66A12D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</w:tr>
      <w:tr w:rsidR="003F2FDA" w14:paraId="6521740A" w14:textId="77777777" w:rsidTr="003F2FDA">
        <w:tc>
          <w:tcPr>
            <w:tcW w:w="0" w:type="auto"/>
          </w:tcPr>
          <w:p w14:paraId="5E7F58FD" w14:textId="4F6D8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R4-2109187</w:t>
            </w:r>
          </w:p>
        </w:tc>
        <w:tc>
          <w:tcPr>
            <w:tcW w:w="0" w:type="auto"/>
          </w:tcPr>
          <w:p w14:paraId="5685BF6B" w14:textId="39253D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NR UE demodulation performance </w:t>
            </w:r>
            <w:r>
              <w:rPr>
                <w:sz w:val="16"/>
              </w:rPr>
              <w:lastRenderedPageBreak/>
              <w:t>requirements maintenance (R16)</w:t>
            </w:r>
          </w:p>
        </w:tc>
        <w:tc>
          <w:tcPr>
            <w:tcW w:w="0" w:type="auto"/>
          </w:tcPr>
          <w:p w14:paraId="640D6015" w14:textId="64B8A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 Corporation</w:t>
            </w:r>
          </w:p>
        </w:tc>
        <w:tc>
          <w:tcPr>
            <w:tcW w:w="0" w:type="auto"/>
          </w:tcPr>
          <w:p w14:paraId="702BFB44" w14:textId="1B9D67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5340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60F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998574" w14:textId="77777777" w:rsidTr="003F2FDA">
        <w:tc>
          <w:tcPr>
            <w:tcW w:w="0" w:type="auto"/>
          </w:tcPr>
          <w:p w14:paraId="20BFF01F" w14:textId="4AA156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R4-2109188</w:t>
            </w:r>
          </w:p>
        </w:tc>
        <w:tc>
          <w:tcPr>
            <w:tcW w:w="0" w:type="auto"/>
          </w:tcPr>
          <w:p w14:paraId="7E6B9805" w14:textId="2A77E9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(R17)</w:t>
            </w:r>
          </w:p>
        </w:tc>
        <w:tc>
          <w:tcPr>
            <w:tcW w:w="0" w:type="auto"/>
          </w:tcPr>
          <w:p w14:paraId="00B3F1F4" w14:textId="553C9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255D41E" w14:textId="10BD6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B738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B7A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86DD5D" w14:textId="77777777" w:rsidTr="003F2FDA">
        <w:tc>
          <w:tcPr>
            <w:tcW w:w="0" w:type="auto"/>
          </w:tcPr>
          <w:p w14:paraId="2D121C42" w14:textId="36E6E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R4-2109189</w:t>
            </w:r>
          </w:p>
        </w:tc>
        <w:tc>
          <w:tcPr>
            <w:tcW w:w="0" w:type="auto"/>
          </w:tcPr>
          <w:p w14:paraId="2AD2E03A" w14:textId="53AF3B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 simplified LOS channel model</w:t>
            </w:r>
          </w:p>
        </w:tc>
        <w:tc>
          <w:tcPr>
            <w:tcW w:w="0" w:type="auto"/>
          </w:tcPr>
          <w:p w14:paraId="76F0D926" w14:textId="049485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C77CF8" w14:textId="50D81B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1FA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CF79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A051BF" w14:textId="77777777" w:rsidTr="003F2FDA">
        <w:tc>
          <w:tcPr>
            <w:tcW w:w="0" w:type="auto"/>
          </w:tcPr>
          <w:p w14:paraId="4F9A75E1" w14:textId="156CB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R4-2109190</w:t>
            </w:r>
          </w:p>
        </w:tc>
        <w:tc>
          <w:tcPr>
            <w:tcW w:w="0" w:type="auto"/>
          </w:tcPr>
          <w:p w14:paraId="73A91F9D" w14:textId="0631E8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UE URLLC pre-emption indication demodulation requirements</w:t>
            </w:r>
          </w:p>
        </w:tc>
        <w:tc>
          <w:tcPr>
            <w:tcW w:w="0" w:type="auto"/>
          </w:tcPr>
          <w:p w14:paraId="3A2EB2EF" w14:textId="43A484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C93600E" w14:textId="197541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8BB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86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474B6D" w14:textId="77777777" w:rsidTr="003F2FDA">
        <w:tc>
          <w:tcPr>
            <w:tcW w:w="0" w:type="auto"/>
          </w:tcPr>
          <w:p w14:paraId="29AFBE7A" w14:textId="042536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R4-2109191</w:t>
            </w:r>
          </w:p>
        </w:tc>
        <w:tc>
          <w:tcPr>
            <w:tcW w:w="0" w:type="auto"/>
          </w:tcPr>
          <w:p w14:paraId="562B0D42" w14:textId="22AFF0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BS URLLC demodulation requirements</w:t>
            </w:r>
          </w:p>
        </w:tc>
        <w:tc>
          <w:tcPr>
            <w:tcW w:w="0" w:type="auto"/>
          </w:tcPr>
          <w:p w14:paraId="4CA88CFE" w14:textId="52AD4B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935DB50" w14:textId="5D28E9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B93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A91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B7D23A" w14:textId="77777777" w:rsidTr="003F2FDA">
        <w:tc>
          <w:tcPr>
            <w:tcW w:w="0" w:type="auto"/>
          </w:tcPr>
          <w:p w14:paraId="23E3675C" w14:textId="4908AC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R4-2109192</w:t>
            </w:r>
          </w:p>
        </w:tc>
        <w:tc>
          <w:tcPr>
            <w:tcW w:w="0" w:type="auto"/>
          </w:tcPr>
          <w:p w14:paraId="6600F6E2" w14:textId="6CD80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PSSCH requirements</w:t>
            </w:r>
          </w:p>
        </w:tc>
        <w:tc>
          <w:tcPr>
            <w:tcW w:w="0" w:type="auto"/>
          </w:tcPr>
          <w:p w14:paraId="4E0C1A5C" w14:textId="365D0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15C2898" w14:textId="29F27F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E1B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76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83D1BA" w14:textId="77777777" w:rsidTr="003F2FDA">
        <w:tc>
          <w:tcPr>
            <w:tcW w:w="0" w:type="auto"/>
          </w:tcPr>
          <w:p w14:paraId="64411B08" w14:textId="3211B7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R4-2109193</w:t>
            </w:r>
          </w:p>
        </w:tc>
        <w:tc>
          <w:tcPr>
            <w:tcW w:w="0" w:type="auto"/>
          </w:tcPr>
          <w:p w14:paraId="30B6F7C5" w14:textId="6CC79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764C0FB0" w14:textId="40F91A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F02CBF2" w14:textId="2F878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56EA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51281" w14:textId="7CBB2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R4-2108531</w:t>
            </w:r>
          </w:p>
        </w:tc>
      </w:tr>
      <w:tr w:rsidR="003F2FDA" w14:paraId="5055B4F8" w14:textId="77777777" w:rsidTr="003F2FDA">
        <w:tc>
          <w:tcPr>
            <w:tcW w:w="0" w:type="auto"/>
          </w:tcPr>
          <w:p w14:paraId="7AC66CF3" w14:textId="030C68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R4-2109194</w:t>
            </w:r>
          </w:p>
        </w:tc>
        <w:tc>
          <w:tcPr>
            <w:tcW w:w="0" w:type="auto"/>
          </w:tcPr>
          <w:p w14:paraId="294E9C4B" w14:textId="0E04AD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PSBCH requirements</w:t>
            </w:r>
          </w:p>
        </w:tc>
        <w:tc>
          <w:tcPr>
            <w:tcW w:w="0" w:type="auto"/>
          </w:tcPr>
          <w:p w14:paraId="47CEA005" w14:textId="6471D8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CDDB130" w14:textId="7E8002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E362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F9C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757BBD" w14:textId="77777777" w:rsidTr="003F2FDA">
        <w:tc>
          <w:tcPr>
            <w:tcW w:w="0" w:type="auto"/>
          </w:tcPr>
          <w:p w14:paraId="341C35ED" w14:textId="4718E1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R4-2109195</w:t>
            </w:r>
          </w:p>
        </w:tc>
        <w:tc>
          <w:tcPr>
            <w:tcW w:w="0" w:type="auto"/>
          </w:tcPr>
          <w:p w14:paraId="394D98B8" w14:textId="2086E5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HARQ soft buffer combing requirements</w:t>
            </w:r>
          </w:p>
        </w:tc>
        <w:tc>
          <w:tcPr>
            <w:tcW w:w="0" w:type="auto"/>
          </w:tcPr>
          <w:p w14:paraId="70E89997" w14:textId="72143D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593263" w14:textId="0D99A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EED5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58C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0920DD" w14:textId="77777777" w:rsidTr="003F2FDA">
        <w:tc>
          <w:tcPr>
            <w:tcW w:w="0" w:type="auto"/>
          </w:tcPr>
          <w:p w14:paraId="37B657F7" w14:textId="0A3E9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R4-2109196</w:t>
            </w:r>
          </w:p>
        </w:tc>
        <w:tc>
          <w:tcPr>
            <w:tcW w:w="0" w:type="auto"/>
          </w:tcPr>
          <w:p w14:paraId="69596F34" w14:textId="1ED78F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multiple link PSFCH decoding capability test requirements</w:t>
            </w:r>
          </w:p>
        </w:tc>
        <w:tc>
          <w:tcPr>
            <w:tcW w:w="0" w:type="auto"/>
          </w:tcPr>
          <w:p w14:paraId="270BFAE1" w14:textId="4EB6FD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1A44D2D" w14:textId="5D245C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317D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952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0E8B83" w14:textId="77777777" w:rsidTr="003F2FDA">
        <w:tc>
          <w:tcPr>
            <w:tcW w:w="0" w:type="auto"/>
          </w:tcPr>
          <w:p w14:paraId="1C22C14D" w14:textId="5B0B06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R4-2109197</w:t>
            </w:r>
          </w:p>
        </w:tc>
        <w:tc>
          <w:tcPr>
            <w:tcW w:w="0" w:type="auto"/>
          </w:tcPr>
          <w:p w14:paraId="7C5E5F8A" w14:textId="510D8A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NR V2X multiple link simulation results</w:t>
            </w:r>
          </w:p>
        </w:tc>
        <w:tc>
          <w:tcPr>
            <w:tcW w:w="0" w:type="auto"/>
          </w:tcPr>
          <w:p w14:paraId="4B8436A8" w14:textId="0F8439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A3198E2" w14:textId="5E9771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2E5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674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4261FD" w14:textId="77777777" w:rsidTr="003F2FDA">
        <w:tc>
          <w:tcPr>
            <w:tcW w:w="0" w:type="auto"/>
          </w:tcPr>
          <w:p w14:paraId="1D511FB4" w14:textId="6CB60F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R4-2109198</w:t>
            </w:r>
          </w:p>
        </w:tc>
        <w:tc>
          <w:tcPr>
            <w:tcW w:w="0" w:type="auto"/>
          </w:tcPr>
          <w:p w14:paraId="4C39ED18" w14:textId="1F753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inter-cell interference</w:t>
            </w:r>
          </w:p>
        </w:tc>
        <w:tc>
          <w:tcPr>
            <w:tcW w:w="0" w:type="auto"/>
          </w:tcPr>
          <w:p w14:paraId="65498E1A" w14:textId="6FE80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DD7A39" w14:textId="32AF5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A6C3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454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95C264" w14:textId="77777777" w:rsidTr="003F2FDA">
        <w:tc>
          <w:tcPr>
            <w:tcW w:w="0" w:type="auto"/>
          </w:tcPr>
          <w:p w14:paraId="5921FF0D" w14:textId="054F5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R4-2109199</w:t>
            </w:r>
          </w:p>
        </w:tc>
        <w:tc>
          <w:tcPr>
            <w:tcW w:w="0" w:type="auto"/>
          </w:tcPr>
          <w:p w14:paraId="08427423" w14:textId="4FCEA7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intra-cell inter-user interference</w:t>
            </w:r>
          </w:p>
        </w:tc>
        <w:tc>
          <w:tcPr>
            <w:tcW w:w="0" w:type="auto"/>
          </w:tcPr>
          <w:p w14:paraId="786E1118" w14:textId="45F3B5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192B045" w14:textId="31858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8105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D64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465700" w14:textId="77777777" w:rsidTr="003F2FDA">
        <w:tc>
          <w:tcPr>
            <w:tcW w:w="0" w:type="auto"/>
          </w:tcPr>
          <w:p w14:paraId="6773616E" w14:textId="42848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R4-2109200</w:t>
            </w:r>
          </w:p>
        </w:tc>
        <w:tc>
          <w:tcPr>
            <w:tcW w:w="0" w:type="auto"/>
          </w:tcPr>
          <w:p w14:paraId="506D9C3E" w14:textId="707197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 interference handling in scenarios with overlapping spectrum for LTE and NR</w:t>
            </w:r>
          </w:p>
        </w:tc>
        <w:tc>
          <w:tcPr>
            <w:tcW w:w="0" w:type="auto"/>
          </w:tcPr>
          <w:p w14:paraId="180FC3DA" w14:textId="50CF29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FD9470E" w14:textId="36865E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87BB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3A3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E4BE19" w14:textId="77777777" w:rsidTr="003F2FDA">
        <w:tc>
          <w:tcPr>
            <w:tcW w:w="0" w:type="auto"/>
          </w:tcPr>
          <w:p w14:paraId="1216C601" w14:textId="4E5DB3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R4-2109201</w:t>
            </w:r>
          </w:p>
        </w:tc>
        <w:tc>
          <w:tcPr>
            <w:tcW w:w="0" w:type="auto"/>
          </w:tcPr>
          <w:p w14:paraId="0EB6C3CC" w14:textId="7BCB7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requirements for FR1 256QAM</w:t>
            </w:r>
          </w:p>
        </w:tc>
        <w:tc>
          <w:tcPr>
            <w:tcW w:w="0" w:type="auto"/>
          </w:tcPr>
          <w:p w14:paraId="14821BC4" w14:textId="46C261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E6FD996" w14:textId="2A256F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B2F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788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523966" w14:textId="77777777" w:rsidTr="003F2FDA">
        <w:tc>
          <w:tcPr>
            <w:tcW w:w="0" w:type="auto"/>
          </w:tcPr>
          <w:p w14:paraId="20DD5BA6" w14:textId="6A70B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R4-2109202</w:t>
            </w:r>
          </w:p>
        </w:tc>
        <w:tc>
          <w:tcPr>
            <w:tcW w:w="0" w:type="auto"/>
          </w:tcPr>
          <w:p w14:paraId="6711A8FF" w14:textId="01B35B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mTRP Tx schemes</w:t>
            </w:r>
          </w:p>
        </w:tc>
        <w:tc>
          <w:tcPr>
            <w:tcW w:w="0" w:type="auto"/>
          </w:tcPr>
          <w:p w14:paraId="2B8D3998" w14:textId="58DAA1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E758D4" w14:textId="5676C9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47AA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E7F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42EE2C" w14:textId="77777777" w:rsidTr="003F2FDA">
        <w:tc>
          <w:tcPr>
            <w:tcW w:w="0" w:type="auto"/>
          </w:tcPr>
          <w:p w14:paraId="0BC142A8" w14:textId="1BB7D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R4-2109203</w:t>
            </w:r>
          </w:p>
        </w:tc>
        <w:tc>
          <w:tcPr>
            <w:tcW w:w="0" w:type="auto"/>
          </w:tcPr>
          <w:p w14:paraId="1026E779" w14:textId="772613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3F8AC886" w14:textId="0AD12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A3BA607" w14:textId="157364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5D43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88BAB" w14:textId="06DF76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</w:tr>
      <w:tr w:rsidR="003F2FDA" w14:paraId="094735A8" w14:textId="77777777" w:rsidTr="003F2FDA">
        <w:tc>
          <w:tcPr>
            <w:tcW w:w="0" w:type="auto"/>
          </w:tcPr>
          <w:p w14:paraId="5BE884E2" w14:textId="0BE215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R4-2109204</w:t>
            </w:r>
          </w:p>
        </w:tc>
        <w:tc>
          <w:tcPr>
            <w:tcW w:w="0" w:type="auto"/>
          </w:tcPr>
          <w:p w14:paraId="023EAE44" w14:textId="7B6BDE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(R17)</w:t>
            </w:r>
          </w:p>
        </w:tc>
        <w:tc>
          <w:tcPr>
            <w:tcW w:w="0" w:type="auto"/>
          </w:tcPr>
          <w:p w14:paraId="39B02A37" w14:textId="74334E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6504CB6" w14:textId="6F6A9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9BAC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932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01BF39" w14:textId="77777777" w:rsidTr="003F2FDA">
        <w:tc>
          <w:tcPr>
            <w:tcW w:w="0" w:type="auto"/>
          </w:tcPr>
          <w:p w14:paraId="6259AE65" w14:textId="6711B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R4-2109205</w:t>
            </w:r>
          </w:p>
        </w:tc>
        <w:tc>
          <w:tcPr>
            <w:tcW w:w="0" w:type="auto"/>
          </w:tcPr>
          <w:p w14:paraId="25843FCB" w14:textId="2E832A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(R16)</w:t>
            </w:r>
          </w:p>
        </w:tc>
        <w:tc>
          <w:tcPr>
            <w:tcW w:w="0" w:type="auto"/>
          </w:tcPr>
          <w:p w14:paraId="5D902630" w14:textId="78F505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E15D84D" w14:textId="6AE264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17EC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B301D" w14:textId="0A286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R4-2108557</w:t>
            </w:r>
          </w:p>
        </w:tc>
      </w:tr>
      <w:tr w:rsidR="003F2FDA" w14:paraId="35D8A8FB" w14:textId="77777777" w:rsidTr="003F2FDA">
        <w:tc>
          <w:tcPr>
            <w:tcW w:w="0" w:type="auto"/>
          </w:tcPr>
          <w:p w14:paraId="602E510D" w14:textId="53D768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R4-2109206</w:t>
            </w:r>
          </w:p>
        </w:tc>
        <w:tc>
          <w:tcPr>
            <w:tcW w:w="0" w:type="auto"/>
          </w:tcPr>
          <w:p w14:paraId="6BE84E04" w14:textId="09DE01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(R17)</w:t>
            </w:r>
          </w:p>
        </w:tc>
        <w:tc>
          <w:tcPr>
            <w:tcW w:w="0" w:type="auto"/>
          </w:tcPr>
          <w:p w14:paraId="4A05D7AE" w14:textId="24DE46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D2FFB29" w14:textId="7E54AA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C342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052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DA88EC" w14:textId="77777777" w:rsidTr="003F2FDA">
        <w:tc>
          <w:tcPr>
            <w:tcW w:w="0" w:type="auto"/>
          </w:tcPr>
          <w:p w14:paraId="78306F62" w14:textId="33C38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R4-2109207</w:t>
            </w:r>
          </w:p>
        </w:tc>
        <w:tc>
          <w:tcPr>
            <w:tcW w:w="0" w:type="auto"/>
          </w:tcPr>
          <w:p w14:paraId="752DFB75" w14:textId="6E4FCF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IAB-MT demodulation performance requirements</w:t>
            </w:r>
          </w:p>
        </w:tc>
        <w:tc>
          <w:tcPr>
            <w:tcW w:w="0" w:type="auto"/>
          </w:tcPr>
          <w:p w14:paraId="0014B743" w14:textId="06E3EA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C72D47" w14:textId="7095E0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20CF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5D0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49CC23" w14:textId="77777777" w:rsidTr="003F2FDA">
        <w:tc>
          <w:tcPr>
            <w:tcW w:w="0" w:type="auto"/>
          </w:tcPr>
          <w:p w14:paraId="2774E199" w14:textId="352913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R4-2109208</w:t>
            </w:r>
          </w:p>
        </w:tc>
        <w:tc>
          <w:tcPr>
            <w:tcW w:w="0" w:type="auto"/>
          </w:tcPr>
          <w:p w14:paraId="49FF737D" w14:textId="03ECB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38.174: IAB-MT and IAB-DU performance requirements</w:t>
            </w:r>
          </w:p>
        </w:tc>
        <w:tc>
          <w:tcPr>
            <w:tcW w:w="0" w:type="auto"/>
          </w:tcPr>
          <w:p w14:paraId="67FE5222" w14:textId="2B014E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2A1C662" w14:textId="6C1B99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4463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8BD7A" w14:textId="79EE8B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R4-2108606</w:t>
            </w:r>
          </w:p>
        </w:tc>
      </w:tr>
      <w:tr w:rsidR="003F2FDA" w14:paraId="482FD9B6" w14:textId="77777777" w:rsidTr="003F2FDA">
        <w:tc>
          <w:tcPr>
            <w:tcW w:w="0" w:type="auto"/>
          </w:tcPr>
          <w:p w14:paraId="62E89A9B" w14:textId="6EBFE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R4-2109209</w:t>
            </w:r>
          </w:p>
        </w:tc>
        <w:tc>
          <w:tcPr>
            <w:tcW w:w="0" w:type="auto"/>
          </w:tcPr>
          <w:p w14:paraId="10800B65" w14:textId="53E61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1B41E86D" w14:textId="3DA7D8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A7E630E" w14:textId="6B278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AAF8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D818D" w14:textId="6642E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R4-2108607</w:t>
            </w:r>
          </w:p>
        </w:tc>
      </w:tr>
      <w:tr w:rsidR="003F2FDA" w14:paraId="5E8B5845" w14:textId="77777777" w:rsidTr="003F2FDA">
        <w:tc>
          <w:tcPr>
            <w:tcW w:w="0" w:type="auto"/>
          </w:tcPr>
          <w:p w14:paraId="0C50A42D" w14:textId="22C633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R4-2109210</w:t>
            </w:r>
          </w:p>
        </w:tc>
        <w:tc>
          <w:tcPr>
            <w:tcW w:w="0" w:type="auto"/>
          </w:tcPr>
          <w:p w14:paraId="0CB719E8" w14:textId="28A8D7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Demodulation manufacturer declarations</w:t>
            </w:r>
          </w:p>
        </w:tc>
        <w:tc>
          <w:tcPr>
            <w:tcW w:w="0" w:type="auto"/>
          </w:tcPr>
          <w:p w14:paraId="67699EAA" w14:textId="7062D4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9F8C13D" w14:textId="1A71CD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1A27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96BDB" w14:textId="1AE114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R4-2108605</w:t>
            </w:r>
          </w:p>
        </w:tc>
      </w:tr>
      <w:tr w:rsidR="003F2FDA" w14:paraId="01E2402B" w14:textId="77777777" w:rsidTr="003F2FDA">
        <w:tc>
          <w:tcPr>
            <w:tcW w:w="0" w:type="auto"/>
          </w:tcPr>
          <w:p w14:paraId="7060136A" w14:textId="5FC463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R4-2109211</w:t>
            </w:r>
          </w:p>
        </w:tc>
        <w:tc>
          <w:tcPr>
            <w:tcW w:w="0" w:type="auto"/>
          </w:tcPr>
          <w:p w14:paraId="30D5CDFB" w14:textId="0C366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38.176-1: IAB demodulation performance requirements</w:t>
            </w:r>
          </w:p>
        </w:tc>
        <w:tc>
          <w:tcPr>
            <w:tcW w:w="0" w:type="auto"/>
          </w:tcPr>
          <w:p w14:paraId="154BF56C" w14:textId="1DA571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E12DE8B" w14:textId="6EFAE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F037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62A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DEEE73" w14:textId="77777777" w:rsidTr="003F2FDA">
        <w:tc>
          <w:tcPr>
            <w:tcW w:w="0" w:type="auto"/>
          </w:tcPr>
          <w:p w14:paraId="5B646AD3" w14:textId="4F6E7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R4-2109212</w:t>
            </w:r>
          </w:p>
        </w:tc>
        <w:tc>
          <w:tcPr>
            <w:tcW w:w="0" w:type="auto"/>
          </w:tcPr>
          <w:p w14:paraId="36630AAD" w14:textId="5C067F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CA PDSCH performance requirements</w:t>
            </w:r>
          </w:p>
        </w:tc>
        <w:tc>
          <w:tcPr>
            <w:tcW w:w="0" w:type="auto"/>
          </w:tcPr>
          <w:p w14:paraId="109D6984" w14:textId="0058B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1E59831" w14:textId="656E4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C3B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139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01B674" w14:textId="77777777" w:rsidTr="003F2FDA">
        <w:tc>
          <w:tcPr>
            <w:tcW w:w="0" w:type="auto"/>
          </w:tcPr>
          <w:p w14:paraId="5B10AA16" w14:textId="69C164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R4-2109213</w:t>
            </w:r>
          </w:p>
        </w:tc>
        <w:tc>
          <w:tcPr>
            <w:tcW w:w="0" w:type="auto"/>
          </w:tcPr>
          <w:p w14:paraId="2959F3AC" w14:textId="3B355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FR1 HST CA</w:t>
            </w:r>
          </w:p>
        </w:tc>
        <w:tc>
          <w:tcPr>
            <w:tcW w:w="0" w:type="auto"/>
          </w:tcPr>
          <w:p w14:paraId="7AE5D39D" w14:textId="0798C0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DF42ED6" w14:textId="0A1D7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5A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6912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69C0BE" w14:textId="77777777" w:rsidTr="003F2FDA">
        <w:tc>
          <w:tcPr>
            <w:tcW w:w="0" w:type="auto"/>
          </w:tcPr>
          <w:p w14:paraId="2FFB6097" w14:textId="35140B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R4-2109214</w:t>
            </w:r>
          </w:p>
        </w:tc>
        <w:tc>
          <w:tcPr>
            <w:tcW w:w="0" w:type="auto"/>
          </w:tcPr>
          <w:p w14:paraId="59B55EBD" w14:textId="5D1C05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performance requirements for multi-DCI based Tx scheme.</w:t>
            </w:r>
          </w:p>
        </w:tc>
        <w:tc>
          <w:tcPr>
            <w:tcW w:w="0" w:type="auto"/>
          </w:tcPr>
          <w:p w14:paraId="1E00695B" w14:textId="17197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D682BB" w14:textId="47086F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61FC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E65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B54FDA" w14:textId="77777777" w:rsidTr="003F2FDA">
        <w:tc>
          <w:tcPr>
            <w:tcW w:w="0" w:type="auto"/>
          </w:tcPr>
          <w:p w14:paraId="478AD1EA" w14:textId="75C55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R4-2109215</w:t>
            </w:r>
          </w:p>
        </w:tc>
        <w:tc>
          <w:tcPr>
            <w:tcW w:w="0" w:type="auto"/>
          </w:tcPr>
          <w:p w14:paraId="33A3EB1B" w14:textId="2E397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models for HST FR2 demodulation requirements</w:t>
            </w:r>
          </w:p>
        </w:tc>
        <w:tc>
          <w:tcPr>
            <w:tcW w:w="0" w:type="auto"/>
          </w:tcPr>
          <w:p w14:paraId="327F3045" w14:textId="6CEE0D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46B8927" w14:textId="03928B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797E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80B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E0A203" w14:textId="77777777" w:rsidTr="003F2FDA">
        <w:tc>
          <w:tcPr>
            <w:tcW w:w="0" w:type="auto"/>
          </w:tcPr>
          <w:p w14:paraId="558531E3" w14:textId="6DB430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R4-2109216</w:t>
            </w:r>
          </w:p>
        </w:tc>
        <w:tc>
          <w:tcPr>
            <w:tcW w:w="0" w:type="auto"/>
          </w:tcPr>
          <w:p w14:paraId="71D7BDF5" w14:textId="34C49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DL demodulation requirements for HST FR2</w:t>
            </w:r>
          </w:p>
        </w:tc>
        <w:tc>
          <w:tcPr>
            <w:tcW w:w="0" w:type="auto"/>
          </w:tcPr>
          <w:p w14:paraId="7C9F60CD" w14:textId="752BD7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951A1F8" w14:textId="2DEE7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F6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E50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D6E971" w14:textId="77777777" w:rsidTr="003F2FDA">
        <w:tc>
          <w:tcPr>
            <w:tcW w:w="0" w:type="auto"/>
          </w:tcPr>
          <w:p w14:paraId="07FED088" w14:textId="57C668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R4-2109217</w:t>
            </w:r>
          </w:p>
        </w:tc>
        <w:tc>
          <w:tcPr>
            <w:tcW w:w="0" w:type="auto"/>
          </w:tcPr>
          <w:p w14:paraId="5592A302" w14:textId="719DDF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UL demodulation requirements for HST FR2</w:t>
            </w:r>
          </w:p>
        </w:tc>
        <w:tc>
          <w:tcPr>
            <w:tcW w:w="0" w:type="auto"/>
          </w:tcPr>
          <w:p w14:paraId="75846701" w14:textId="50838C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370850D" w14:textId="61C452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AD2E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ED1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B22761" w14:textId="77777777" w:rsidTr="003F2FDA">
        <w:tc>
          <w:tcPr>
            <w:tcW w:w="0" w:type="auto"/>
          </w:tcPr>
          <w:p w14:paraId="68EDBBD2" w14:textId="129D6C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R4-2109218</w:t>
            </w:r>
          </w:p>
        </w:tc>
        <w:tc>
          <w:tcPr>
            <w:tcW w:w="0" w:type="auto"/>
          </w:tcPr>
          <w:p w14:paraId="034B45A1" w14:textId="3C4761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UE demodulation requirements to 47GHz band</w:t>
            </w:r>
          </w:p>
        </w:tc>
        <w:tc>
          <w:tcPr>
            <w:tcW w:w="0" w:type="auto"/>
          </w:tcPr>
          <w:p w14:paraId="79BAD8E6" w14:textId="197A14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1FDE3B" w14:textId="7B6665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9D2C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DB4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0ECB57" w14:textId="77777777" w:rsidTr="003F2FDA">
        <w:tc>
          <w:tcPr>
            <w:tcW w:w="0" w:type="auto"/>
          </w:tcPr>
          <w:p w14:paraId="669C610C" w14:textId="2E9B84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R4-2109219</w:t>
            </w:r>
          </w:p>
        </w:tc>
        <w:tc>
          <w:tcPr>
            <w:tcW w:w="0" w:type="auto"/>
          </w:tcPr>
          <w:p w14:paraId="1843F290" w14:textId="1F303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CA simulation results for 35 and 45 MHz CBWs</w:t>
            </w:r>
          </w:p>
        </w:tc>
        <w:tc>
          <w:tcPr>
            <w:tcW w:w="0" w:type="auto"/>
          </w:tcPr>
          <w:p w14:paraId="01BD32B1" w14:textId="1770F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24E6280" w14:textId="644086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5BD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D6D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4327C4" w14:textId="77777777" w:rsidTr="003F2FDA">
        <w:tc>
          <w:tcPr>
            <w:tcW w:w="0" w:type="auto"/>
          </w:tcPr>
          <w:p w14:paraId="1C05AD55" w14:textId="5C5972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R4-2109220</w:t>
            </w:r>
          </w:p>
        </w:tc>
        <w:tc>
          <w:tcPr>
            <w:tcW w:w="0" w:type="auto"/>
          </w:tcPr>
          <w:p w14:paraId="20D749A8" w14:textId="6E9BD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7E317936" w14:textId="6AD188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B03FBE3" w14:textId="037820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303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010C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C94B0D" w14:textId="77777777" w:rsidTr="003F2FDA">
        <w:tc>
          <w:tcPr>
            <w:tcW w:w="0" w:type="auto"/>
          </w:tcPr>
          <w:p w14:paraId="4ECAB4BA" w14:textId="3C5124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R4-2109221</w:t>
            </w:r>
          </w:p>
        </w:tc>
        <w:tc>
          <w:tcPr>
            <w:tcW w:w="0" w:type="auto"/>
          </w:tcPr>
          <w:p w14:paraId="51842401" w14:textId="1003D9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RedCap UE</w:t>
            </w:r>
          </w:p>
        </w:tc>
        <w:tc>
          <w:tcPr>
            <w:tcW w:w="0" w:type="auto"/>
          </w:tcPr>
          <w:p w14:paraId="55660B6F" w14:textId="7EAE2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6D18FB2" w14:textId="7A892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268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F98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0127BE" w14:textId="77777777" w:rsidTr="003F2FDA">
        <w:tc>
          <w:tcPr>
            <w:tcW w:w="0" w:type="auto"/>
          </w:tcPr>
          <w:p w14:paraId="0878505C" w14:textId="1F5E80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R4-2109222</w:t>
            </w:r>
          </w:p>
        </w:tc>
        <w:tc>
          <w:tcPr>
            <w:tcW w:w="0" w:type="auto"/>
          </w:tcPr>
          <w:p w14:paraId="0AAF9777" w14:textId="0773F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MR-DC enhancement in RRM</w:t>
            </w:r>
          </w:p>
        </w:tc>
        <w:tc>
          <w:tcPr>
            <w:tcW w:w="0" w:type="auto"/>
          </w:tcPr>
          <w:p w14:paraId="0D5272FF" w14:textId="067502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F124E0B" w14:textId="51F050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8D8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D7F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289531" w14:textId="77777777" w:rsidTr="003F2FDA">
        <w:tc>
          <w:tcPr>
            <w:tcW w:w="0" w:type="auto"/>
          </w:tcPr>
          <w:p w14:paraId="7E1ADCB1" w14:textId="42F057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R4-2109223</w:t>
            </w:r>
          </w:p>
        </w:tc>
        <w:tc>
          <w:tcPr>
            <w:tcW w:w="0" w:type="auto"/>
          </w:tcPr>
          <w:p w14:paraId="67917965" w14:textId="196B46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IIoT and URLLC enhancement in RRM</w:t>
            </w:r>
          </w:p>
        </w:tc>
        <w:tc>
          <w:tcPr>
            <w:tcW w:w="0" w:type="auto"/>
          </w:tcPr>
          <w:p w14:paraId="52EB04B6" w14:textId="436BE1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D209EF9" w14:textId="1CC537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7F7C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E67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AA69E5" w14:textId="77777777" w:rsidTr="003F2FDA">
        <w:tc>
          <w:tcPr>
            <w:tcW w:w="0" w:type="auto"/>
          </w:tcPr>
          <w:p w14:paraId="1C448B8A" w14:textId="43AD4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R4-2109224</w:t>
            </w:r>
          </w:p>
        </w:tc>
        <w:tc>
          <w:tcPr>
            <w:tcW w:w="0" w:type="auto"/>
          </w:tcPr>
          <w:p w14:paraId="0CA9FE95" w14:textId="694EC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aspects for Rel-17 positioning enhancement</w:t>
            </w:r>
          </w:p>
        </w:tc>
        <w:tc>
          <w:tcPr>
            <w:tcW w:w="0" w:type="auto"/>
          </w:tcPr>
          <w:p w14:paraId="70985E9C" w14:textId="0E2DF8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07287A0" w14:textId="14A5DF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C9CF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6D5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1B81EB" w14:textId="77777777" w:rsidTr="003F2FDA">
        <w:tc>
          <w:tcPr>
            <w:tcW w:w="0" w:type="auto"/>
          </w:tcPr>
          <w:p w14:paraId="4728B040" w14:textId="49540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R4-2109225</w:t>
            </w:r>
          </w:p>
        </w:tc>
        <w:tc>
          <w:tcPr>
            <w:tcW w:w="0" w:type="auto"/>
          </w:tcPr>
          <w:p w14:paraId="7EFE72C5" w14:textId="370B3B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capabilities in Rel-16</w:t>
            </w:r>
          </w:p>
        </w:tc>
        <w:tc>
          <w:tcPr>
            <w:tcW w:w="0" w:type="auto"/>
          </w:tcPr>
          <w:p w14:paraId="0285E283" w14:textId="44E644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54F6147" w14:textId="50E4CB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53C8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549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74D506" w14:textId="77777777" w:rsidTr="003F2FDA">
        <w:tc>
          <w:tcPr>
            <w:tcW w:w="0" w:type="auto"/>
          </w:tcPr>
          <w:p w14:paraId="6F351D39" w14:textId="751D21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63AEFA48" w14:textId="79A82D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legacy Rel-16 HST NR UE measurement </w:t>
            </w:r>
            <w:r>
              <w:rPr>
                <w:sz w:val="16"/>
              </w:rPr>
              <w:lastRenderedPageBreak/>
              <w:t>requirements (R16)</w:t>
            </w:r>
          </w:p>
        </w:tc>
        <w:tc>
          <w:tcPr>
            <w:tcW w:w="0" w:type="auto"/>
          </w:tcPr>
          <w:p w14:paraId="4AC48F9F" w14:textId="43D5B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 Corporation</w:t>
            </w:r>
          </w:p>
        </w:tc>
        <w:tc>
          <w:tcPr>
            <w:tcW w:w="0" w:type="auto"/>
          </w:tcPr>
          <w:p w14:paraId="71C69D14" w14:textId="78F41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84EB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2E700" w14:textId="47B7D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2108335</w:t>
            </w:r>
          </w:p>
        </w:tc>
      </w:tr>
      <w:tr w:rsidR="003F2FDA" w14:paraId="0D85D27F" w14:textId="77777777" w:rsidTr="003F2FDA">
        <w:tc>
          <w:tcPr>
            <w:tcW w:w="0" w:type="auto"/>
          </w:tcPr>
          <w:p w14:paraId="7E8D4792" w14:textId="61E906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R4-2109227</w:t>
            </w:r>
          </w:p>
        </w:tc>
        <w:tc>
          <w:tcPr>
            <w:tcW w:w="0" w:type="auto"/>
          </w:tcPr>
          <w:p w14:paraId="0CFFAF2B" w14:textId="439D48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(R17)</w:t>
            </w:r>
          </w:p>
        </w:tc>
        <w:tc>
          <w:tcPr>
            <w:tcW w:w="0" w:type="auto"/>
          </w:tcPr>
          <w:p w14:paraId="47EFB34D" w14:textId="03FEC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BE7108" w14:textId="5F9A31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0314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64F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C19833" w14:textId="77777777" w:rsidTr="003F2FDA">
        <w:tc>
          <w:tcPr>
            <w:tcW w:w="0" w:type="auto"/>
          </w:tcPr>
          <w:p w14:paraId="4670782A" w14:textId="6AF89C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R4-2109228</w:t>
            </w:r>
          </w:p>
        </w:tc>
        <w:tc>
          <w:tcPr>
            <w:tcW w:w="0" w:type="auto"/>
          </w:tcPr>
          <w:p w14:paraId="63BEC377" w14:textId="5EA4D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measurement gap</w:t>
            </w:r>
          </w:p>
        </w:tc>
        <w:tc>
          <w:tcPr>
            <w:tcW w:w="0" w:type="auto"/>
          </w:tcPr>
          <w:p w14:paraId="285D8EC3" w14:textId="741616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83AA336" w14:textId="0E584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9416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941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E8A19C" w14:textId="77777777" w:rsidTr="003F2FDA">
        <w:tc>
          <w:tcPr>
            <w:tcW w:w="0" w:type="auto"/>
          </w:tcPr>
          <w:p w14:paraId="2B5D10EE" w14:textId="068CC4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R4-2109229</w:t>
            </w:r>
          </w:p>
        </w:tc>
        <w:tc>
          <w:tcPr>
            <w:tcW w:w="0" w:type="auto"/>
          </w:tcPr>
          <w:p w14:paraId="2C5F319C" w14:textId="615D17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and independent concurrent measurement gaps in NR</w:t>
            </w:r>
          </w:p>
        </w:tc>
        <w:tc>
          <w:tcPr>
            <w:tcW w:w="0" w:type="auto"/>
          </w:tcPr>
          <w:p w14:paraId="5AFEFB85" w14:textId="4B6552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30412F5" w14:textId="0922AC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7FB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D98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FE1D6B" w14:textId="77777777" w:rsidTr="003F2FDA">
        <w:tc>
          <w:tcPr>
            <w:tcW w:w="0" w:type="auto"/>
          </w:tcPr>
          <w:p w14:paraId="6186B7D7" w14:textId="42BB6B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R4-2109230</w:t>
            </w:r>
          </w:p>
        </w:tc>
        <w:tc>
          <w:tcPr>
            <w:tcW w:w="0" w:type="auto"/>
          </w:tcPr>
          <w:p w14:paraId="08478CA6" w14:textId="2B0EB7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 in NR</w:t>
            </w:r>
          </w:p>
        </w:tc>
        <w:tc>
          <w:tcPr>
            <w:tcW w:w="0" w:type="auto"/>
          </w:tcPr>
          <w:p w14:paraId="3BEB721B" w14:textId="6EA501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2853951" w14:textId="4B34A4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F4CB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060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D16888" w14:textId="77777777" w:rsidTr="003F2FDA">
        <w:tc>
          <w:tcPr>
            <w:tcW w:w="0" w:type="auto"/>
          </w:tcPr>
          <w:p w14:paraId="122437CB" w14:textId="0EA3F4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R4-2109231</w:t>
            </w:r>
          </w:p>
        </w:tc>
        <w:tc>
          <w:tcPr>
            <w:tcW w:w="0" w:type="auto"/>
          </w:tcPr>
          <w:p w14:paraId="127D301B" w14:textId="42F292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Positioning test cases configuration</w:t>
            </w:r>
          </w:p>
        </w:tc>
        <w:tc>
          <w:tcPr>
            <w:tcW w:w="0" w:type="auto"/>
          </w:tcPr>
          <w:p w14:paraId="67AB289D" w14:textId="6EEBC7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C4200B4" w14:textId="664F0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21C1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94D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7AA050" w14:textId="77777777" w:rsidTr="003F2FDA">
        <w:tc>
          <w:tcPr>
            <w:tcW w:w="0" w:type="auto"/>
          </w:tcPr>
          <w:p w14:paraId="6FF8A226" w14:textId="6364D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R4-2109232</w:t>
            </w:r>
          </w:p>
        </w:tc>
        <w:tc>
          <w:tcPr>
            <w:tcW w:w="0" w:type="auto"/>
          </w:tcPr>
          <w:p w14:paraId="30716D36" w14:textId="2E4AA8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0A778F8E" w14:textId="01229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7CAF362" w14:textId="26659A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E7C4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62A5AC" w14:textId="22DBB8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R4-2108306</w:t>
            </w:r>
          </w:p>
        </w:tc>
      </w:tr>
      <w:tr w:rsidR="003F2FDA" w14:paraId="52198815" w14:textId="77777777" w:rsidTr="003F2FDA">
        <w:tc>
          <w:tcPr>
            <w:tcW w:w="0" w:type="auto"/>
          </w:tcPr>
          <w:p w14:paraId="3823DF0A" w14:textId="38866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R4-2109233</w:t>
            </w:r>
          </w:p>
        </w:tc>
        <w:tc>
          <w:tcPr>
            <w:tcW w:w="0" w:type="auto"/>
          </w:tcPr>
          <w:p w14:paraId="533060AB" w14:textId="16E31C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01F95864" w14:textId="21C08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5C0A6C1" w14:textId="734D4A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CA1D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3B027" w14:textId="7735FB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R4-2108307</w:t>
            </w:r>
          </w:p>
        </w:tc>
      </w:tr>
      <w:tr w:rsidR="003F2FDA" w14:paraId="6DBE2C55" w14:textId="77777777" w:rsidTr="003F2FDA">
        <w:tc>
          <w:tcPr>
            <w:tcW w:w="0" w:type="auto"/>
          </w:tcPr>
          <w:p w14:paraId="0FC0B123" w14:textId="33B7B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R4-2109234</w:t>
            </w:r>
          </w:p>
        </w:tc>
        <w:tc>
          <w:tcPr>
            <w:tcW w:w="0" w:type="auto"/>
          </w:tcPr>
          <w:p w14:paraId="6E585032" w14:textId="29EB1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report requirements</w:t>
            </w:r>
          </w:p>
        </w:tc>
        <w:tc>
          <w:tcPr>
            <w:tcW w:w="0" w:type="auto"/>
          </w:tcPr>
          <w:p w14:paraId="4D098F1D" w14:textId="39DD8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2C43C9B" w14:textId="036D8A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55BD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1FF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573FD8" w14:textId="77777777" w:rsidTr="003F2FDA">
        <w:tc>
          <w:tcPr>
            <w:tcW w:w="0" w:type="auto"/>
          </w:tcPr>
          <w:p w14:paraId="0E33C627" w14:textId="743931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R4-2109235</w:t>
            </w:r>
          </w:p>
        </w:tc>
        <w:tc>
          <w:tcPr>
            <w:tcW w:w="0" w:type="auto"/>
          </w:tcPr>
          <w:p w14:paraId="734589C0" w14:textId="513D90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accuracy requirements</w:t>
            </w:r>
          </w:p>
        </w:tc>
        <w:tc>
          <w:tcPr>
            <w:tcW w:w="0" w:type="auto"/>
          </w:tcPr>
          <w:p w14:paraId="4DC284CF" w14:textId="41D91B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A6DCEFE" w14:textId="410D63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AABF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94B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13C5B9" w14:textId="77777777" w:rsidTr="003F2FDA">
        <w:tc>
          <w:tcPr>
            <w:tcW w:w="0" w:type="auto"/>
          </w:tcPr>
          <w:p w14:paraId="6AFB7D91" w14:textId="3E950E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R4-2109236</w:t>
            </w:r>
          </w:p>
        </w:tc>
        <w:tc>
          <w:tcPr>
            <w:tcW w:w="0" w:type="auto"/>
          </w:tcPr>
          <w:p w14:paraId="4D0D1D6F" w14:textId="77673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0B2F0B9C" w14:textId="4DA7A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DD22CF" w14:textId="33C7A6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8D2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216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BD86F6" w14:textId="77777777" w:rsidTr="003F2FDA">
        <w:tc>
          <w:tcPr>
            <w:tcW w:w="0" w:type="auto"/>
          </w:tcPr>
          <w:p w14:paraId="54826CDE" w14:textId="1DEF6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R4-2109237</w:t>
            </w:r>
          </w:p>
        </w:tc>
        <w:tc>
          <w:tcPr>
            <w:tcW w:w="0" w:type="auto"/>
          </w:tcPr>
          <w:p w14:paraId="2A9753E5" w14:textId="0363BB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accuracy requirements</w:t>
            </w:r>
          </w:p>
        </w:tc>
        <w:tc>
          <w:tcPr>
            <w:tcW w:w="0" w:type="auto"/>
          </w:tcPr>
          <w:p w14:paraId="0A7A4A77" w14:textId="241A26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877BA5" w14:textId="1A5071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9F16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371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65BE17" w14:textId="77777777" w:rsidTr="003F2FDA">
        <w:tc>
          <w:tcPr>
            <w:tcW w:w="0" w:type="auto"/>
          </w:tcPr>
          <w:p w14:paraId="79BAF237" w14:textId="693A51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R4-2109238</w:t>
            </w:r>
          </w:p>
        </w:tc>
        <w:tc>
          <w:tcPr>
            <w:tcW w:w="0" w:type="auto"/>
          </w:tcPr>
          <w:p w14:paraId="13EB269D" w14:textId="7D4DA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for RSTD, PRS RSRP and UE Rx-Tx time difference</w:t>
            </w:r>
          </w:p>
        </w:tc>
        <w:tc>
          <w:tcPr>
            <w:tcW w:w="0" w:type="auto"/>
          </w:tcPr>
          <w:p w14:paraId="3F35079D" w14:textId="2706D5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71DCD0" w14:textId="4C3F6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30FC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1FBCE" w14:textId="385B1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R4-2108313</w:t>
            </w:r>
          </w:p>
        </w:tc>
      </w:tr>
      <w:tr w:rsidR="003F2FDA" w14:paraId="7F096186" w14:textId="77777777" w:rsidTr="003F2FDA">
        <w:tc>
          <w:tcPr>
            <w:tcW w:w="0" w:type="auto"/>
          </w:tcPr>
          <w:p w14:paraId="3AAA784E" w14:textId="25EF3C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R4-2109239</w:t>
            </w:r>
          </w:p>
        </w:tc>
        <w:tc>
          <w:tcPr>
            <w:tcW w:w="0" w:type="auto"/>
          </w:tcPr>
          <w:p w14:paraId="38D628B2" w14:textId="65E0A2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CSI-RS L3 measurements</w:t>
            </w:r>
          </w:p>
        </w:tc>
        <w:tc>
          <w:tcPr>
            <w:tcW w:w="0" w:type="auto"/>
          </w:tcPr>
          <w:p w14:paraId="0AE3FEC6" w14:textId="75C35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7B197B1" w14:textId="61593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1550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F81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201E36" w14:textId="77777777" w:rsidTr="003F2FDA">
        <w:tc>
          <w:tcPr>
            <w:tcW w:w="0" w:type="auto"/>
          </w:tcPr>
          <w:p w14:paraId="1FFEB3FF" w14:textId="0633E0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094BF430" w14:textId="0F3665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41E39D68" w14:textId="34E6BB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41A774F" w14:textId="12B871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5FEF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9F7B0" w14:textId="48DC3C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</w:tr>
      <w:tr w:rsidR="003F2FDA" w14:paraId="7E8C7F20" w14:textId="77777777" w:rsidTr="003F2FDA">
        <w:tc>
          <w:tcPr>
            <w:tcW w:w="0" w:type="auto"/>
          </w:tcPr>
          <w:p w14:paraId="7927ECA0" w14:textId="6EF5F2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R4-2109241</w:t>
            </w:r>
          </w:p>
        </w:tc>
        <w:tc>
          <w:tcPr>
            <w:tcW w:w="0" w:type="auto"/>
          </w:tcPr>
          <w:p w14:paraId="0BADC10C" w14:textId="6C5F2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(R17)</w:t>
            </w:r>
          </w:p>
        </w:tc>
        <w:tc>
          <w:tcPr>
            <w:tcW w:w="0" w:type="auto"/>
          </w:tcPr>
          <w:p w14:paraId="23D393D9" w14:textId="195EC6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6DB9EF0" w14:textId="63DEF2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6D0C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2E3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CDD60E" w14:textId="77777777" w:rsidTr="003F2FDA">
        <w:tc>
          <w:tcPr>
            <w:tcW w:w="0" w:type="auto"/>
          </w:tcPr>
          <w:p w14:paraId="0F47D61F" w14:textId="5599B6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R4-2109242</w:t>
            </w:r>
          </w:p>
        </w:tc>
        <w:tc>
          <w:tcPr>
            <w:tcW w:w="0" w:type="auto"/>
          </w:tcPr>
          <w:p w14:paraId="51EE2918" w14:textId="04FCDC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power saving for RLM and BM</w:t>
            </w:r>
          </w:p>
        </w:tc>
        <w:tc>
          <w:tcPr>
            <w:tcW w:w="0" w:type="auto"/>
          </w:tcPr>
          <w:p w14:paraId="38AB62A6" w14:textId="739375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1F4477C" w14:textId="7B195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6716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907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70AA7D" w14:textId="77777777" w:rsidTr="003F2FDA">
        <w:tc>
          <w:tcPr>
            <w:tcW w:w="0" w:type="auto"/>
          </w:tcPr>
          <w:p w14:paraId="12DBE991" w14:textId="04494B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R4-2109243</w:t>
            </w:r>
          </w:p>
        </w:tc>
        <w:tc>
          <w:tcPr>
            <w:tcW w:w="0" w:type="auto"/>
          </w:tcPr>
          <w:p w14:paraId="199C2C7B" w14:textId="0AD918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17632521" w14:textId="45921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94308A" w14:textId="11D3CF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16F7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0FD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A9D9A5" w14:textId="77777777" w:rsidTr="003F2FDA">
        <w:tc>
          <w:tcPr>
            <w:tcW w:w="0" w:type="auto"/>
          </w:tcPr>
          <w:p w14:paraId="4DBE834E" w14:textId="0D0F50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R4-2109244</w:t>
            </w:r>
          </w:p>
        </w:tc>
        <w:tc>
          <w:tcPr>
            <w:tcW w:w="0" w:type="auto"/>
          </w:tcPr>
          <w:p w14:paraId="20C03435" w14:textId="1F95F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089FAC2D" w14:textId="57F049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9CE26F" w14:textId="3831A6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79C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E2F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F79D9E" w14:textId="77777777" w:rsidTr="003F2FDA">
        <w:tc>
          <w:tcPr>
            <w:tcW w:w="0" w:type="auto"/>
          </w:tcPr>
          <w:p w14:paraId="1521FCAD" w14:textId="576684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R4-2109245</w:t>
            </w:r>
          </w:p>
        </w:tc>
        <w:tc>
          <w:tcPr>
            <w:tcW w:w="0" w:type="auto"/>
          </w:tcPr>
          <w:p w14:paraId="53E72880" w14:textId="12F4F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alternate methods for Irregular CBW</w:t>
            </w:r>
          </w:p>
        </w:tc>
        <w:tc>
          <w:tcPr>
            <w:tcW w:w="0" w:type="auto"/>
          </w:tcPr>
          <w:p w14:paraId="6609A46B" w14:textId="5B2CE4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AF5889F" w14:textId="64578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86F6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9FB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5F6521" w14:textId="77777777" w:rsidTr="003F2FDA">
        <w:tc>
          <w:tcPr>
            <w:tcW w:w="0" w:type="auto"/>
          </w:tcPr>
          <w:p w14:paraId="4558C4E4" w14:textId="5AB747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R4-2109246</w:t>
            </w:r>
          </w:p>
        </w:tc>
        <w:tc>
          <w:tcPr>
            <w:tcW w:w="0" w:type="auto"/>
          </w:tcPr>
          <w:p w14:paraId="7986445A" w14:textId="44497E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measurements relaxation for RLM and/or BFD</w:t>
            </w:r>
          </w:p>
        </w:tc>
        <w:tc>
          <w:tcPr>
            <w:tcW w:w="0" w:type="auto"/>
          </w:tcPr>
          <w:p w14:paraId="2EF9359F" w14:textId="527D38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98AD13B" w14:textId="28F67C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898E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570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36C050" w14:textId="77777777" w:rsidTr="003F2FDA">
        <w:tc>
          <w:tcPr>
            <w:tcW w:w="0" w:type="auto"/>
          </w:tcPr>
          <w:p w14:paraId="00B309D1" w14:textId="667C6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R4-2109247</w:t>
            </w:r>
          </w:p>
        </w:tc>
        <w:tc>
          <w:tcPr>
            <w:tcW w:w="0" w:type="auto"/>
          </w:tcPr>
          <w:p w14:paraId="6F8C51BE" w14:textId="4E0D5A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switching RRM requirements</w:t>
            </w:r>
          </w:p>
        </w:tc>
        <w:tc>
          <w:tcPr>
            <w:tcW w:w="0" w:type="auto"/>
          </w:tcPr>
          <w:p w14:paraId="7528D66A" w14:textId="714D6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AB69792" w14:textId="40925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E187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D82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75CC90" w14:textId="77777777" w:rsidTr="003F2FDA">
        <w:tc>
          <w:tcPr>
            <w:tcW w:w="0" w:type="auto"/>
          </w:tcPr>
          <w:p w14:paraId="42C25C2F" w14:textId="073562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R4-2109248</w:t>
            </w:r>
          </w:p>
        </w:tc>
        <w:tc>
          <w:tcPr>
            <w:tcW w:w="0" w:type="auto"/>
          </w:tcPr>
          <w:p w14:paraId="35574A65" w14:textId="25FFF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measurements requirement for R17 FR1 HST</w:t>
            </w:r>
          </w:p>
        </w:tc>
        <w:tc>
          <w:tcPr>
            <w:tcW w:w="0" w:type="auto"/>
          </w:tcPr>
          <w:p w14:paraId="70CDDDEE" w14:textId="66CE84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4C7DA1D" w14:textId="1BD0C9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075E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812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52ACC0" w14:textId="77777777" w:rsidTr="003F2FDA">
        <w:tc>
          <w:tcPr>
            <w:tcW w:w="0" w:type="auto"/>
          </w:tcPr>
          <w:p w14:paraId="230A4FCB" w14:textId="3BBA26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R4-2109249</w:t>
            </w:r>
          </w:p>
        </w:tc>
        <w:tc>
          <w:tcPr>
            <w:tcW w:w="0" w:type="auto"/>
          </w:tcPr>
          <w:p w14:paraId="5DA3D571" w14:textId="6F620E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requirement for R17 FR1 HST</w:t>
            </w:r>
          </w:p>
        </w:tc>
        <w:tc>
          <w:tcPr>
            <w:tcW w:w="0" w:type="auto"/>
          </w:tcPr>
          <w:p w14:paraId="714040D1" w14:textId="1FDDAB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90379ED" w14:textId="160C2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6957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C0B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CAB65A" w14:textId="77777777" w:rsidTr="003F2FDA">
        <w:tc>
          <w:tcPr>
            <w:tcW w:w="0" w:type="auto"/>
          </w:tcPr>
          <w:p w14:paraId="27A68BE1" w14:textId="0BC269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R4-2109250</w:t>
            </w:r>
          </w:p>
        </w:tc>
        <w:tc>
          <w:tcPr>
            <w:tcW w:w="0" w:type="auto"/>
          </w:tcPr>
          <w:p w14:paraId="3B50F2AE" w14:textId="3C45B1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handover with PSCell</w:t>
            </w:r>
          </w:p>
        </w:tc>
        <w:tc>
          <w:tcPr>
            <w:tcW w:w="0" w:type="auto"/>
          </w:tcPr>
          <w:p w14:paraId="2B7AE30A" w14:textId="58ACE8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464CAB4" w14:textId="7C539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C12D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EB7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5AE1CC" w14:textId="77777777" w:rsidTr="003F2FDA">
        <w:tc>
          <w:tcPr>
            <w:tcW w:w="0" w:type="auto"/>
          </w:tcPr>
          <w:p w14:paraId="75BDDFCA" w14:textId="5A9516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R4-2109251</w:t>
            </w:r>
          </w:p>
        </w:tc>
        <w:tc>
          <w:tcPr>
            <w:tcW w:w="0" w:type="auto"/>
          </w:tcPr>
          <w:p w14:paraId="103F3D20" w14:textId="249EE2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SCell activation and deactication requirements for PUCCH SCell</w:t>
            </w:r>
          </w:p>
        </w:tc>
        <w:tc>
          <w:tcPr>
            <w:tcW w:w="0" w:type="auto"/>
          </w:tcPr>
          <w:p w14:paraId="6518A819" w14:textId="7E76D4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F5BF1D" w14:textId="2FD2A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B1BB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AD4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F79091" w14:textId="77777777" w:rsidTr="003F2FDA">
        <w:tc>
          <w:tcPr>
            <w:tcW w:w="0" w:type="auto"/>
          </w:tcPr>
          <w:p w14:paraId="62209E3B" w14:textId="6771E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R4-2109252</w:t>
            </w:r>
          </w:p>
        </w:tc>
        <w:tc>
          <w:tcPr>
            <w:tcW w:w="0" w:type="auto"/>
          </w:tcPr>
          <w:p w14:paraId="186332B3" w14:textId="17A8E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pre-configured MG pattern for NR</w:t>
            </w:r>
          </w:p>
        </w:tc>
        <w:tc>
          <w:tcPr>
            <w:tcW w:w="0" w:type="auto"/>
          </w:tcPr>
          <w:p w14:paraId="309CBAC5" w14:textId="462601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7B5E4D2" w14:textId="3B1297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80A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B61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FE40A2" w14:textId="77777777" w:rsidTr="003F2FDA">
        <w:tc>
          <w:tcPr>
            <w:tcW w:w="0" w:type="auto"/>
          </w:tcPr>
          <w:p w14:paraId="3A410D26" w14:textId="16027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R4-2109253</w:t>
            </w:r>
          </w:p>
        </w:tc>
        <w:tc>
          <w:tcPr>
            <w:tcW w:w="0" w:type="auto"/>
          </w:tcPr>
          <w:p w14:paraId="6CA24B4F" w14:textId="76C81B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multiple concurrent and independent MG patterns for NR</w:t>
            </w:r>
          </w:p>
        </w:tc>
        <w:tc>
          <w:tcPr>
            <w:tcW w:w="0" w:type="auto"/>
          </w:tcPr>
          <w:p w14:paraId="2930141B" w14:textId="75C0C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48013C5" w14:textId="006C9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833C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E06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7EC0F7" w14:textId="77777777" w:rsidTr="003F2FDA">
        <w:tc>
          <w:tcPr>
            <w:tcW w:w="0" w:type="auto"/>
          </w:tcPr>
          <w:p w14:paraId="1EAFFC59" w14:textId="31BDBA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R4-2109254</w:t>
            </w:r>
          </w:p>
        </w:tc>
        <w:tc>
          <w:tcPr>
            <w:tcW w:w="0" w:type="auto"/>
          </w:tcPr>
          <w:p w14:paraId="60709668" w14:textId="56AB29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NR NTN</w:t>
            </w:r>
          </w:p>
        </w:tc>
        <w:tc>
          <w:tcPr>
            <w:tcW w:w="0" w:type="auto"/>
          </w:tcPr>
          <w:p w14:paraId="5A46F6D6" w14:textId="7F6FE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F784E86" w14:textId="023B71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962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BA0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87ECB0" w14:textId="77777777" w:rsidTr="003F2FDA">
        <w:tc>
          <w:tcPr>
            <w:tcW w:w="0" w:type="auto"/>
          </w:tcPr>
          <w:p w14:paraId="24F8AE7C" w14:textId="528FF8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R4-2109255</w:t>
            </w:r>
          </w:p>
        </w:tc>
        <w:tc>
          <w:tcPr>
            <w:tcW w:w="0" w:type="auto"/>
          </w:tcPr>
          <w:p w14:paraId="734A9872" w14:textId="78479F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measurement requirements for NR NTN</w:t>
            </w:r>
          </w:p>
        </w:tc>
        <w:tc>
          <w:tcPr>
            <w:tcW w:w="0" w:type="auto"/>
          </w:tcPr>
          <w:p w14:paraId="0FC73F9C" w14:textId="6EC9F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9DFF041" w14:textId="55F20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10C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099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87DC0F" w14:textId="77777777" w:rsidTr="003F2FDA">
        <w:tc>
          <w:tcPr>
            <w:tcW w:w="0" w:type="auto"/>
          </w:tcPr>
          <w:p w14:paraId="754D53C7" w14:textId="4611F3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R4-2109256</w:t>
            </w:r>
          </w:p>
        </w:tc>
        <w:tc>
          <w:tcPr>
            <w:tcW w:w="0" w:type="auto"/>
          </w:tcPr>
          <w:p w14:paraId="3293F586" w14:textId="39C11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inter-band DL CA</w:t>
            </w:r>
          </w:p>
        </w:tc>
        <w:tc>
          <w:tcPr>
            <w:tcW w:w="0" w:type="auto"/>
          </w:tcPr>
          <w:p w14:paraId="713EF5CF" w14:textId="3FBB8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7690821" w14:textId="18E5D6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698C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6E1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560216" w14:textId="77777777" w:rsidTr="003F2FDA">
        <w:tc>
          <w:tcPr>
            <w:tcW w:w="0" w:type="auto"/>
          </w:tcPr>
          <w:p w14:paraId="6A0D58C0" w14:textId="549AE9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R4-2109257</w:t>
            </w:r>
          </w:p>
        </w:tc>
        <w:tc>
          <w:tcPr>
            <w:tcW w:w="0" w:type="auto"/>
          </w:tcPr>
          <w:p w14:paraId="1D12A0E2" w14:textId="55F9AF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simulation results for NS_50 on n39</w:t>
            </w:r>
          </w:p>
        </w:tc>
        <w:tc>
          <w:tcPr>
            <w:tcW w:w="0" w:type="auto"/>
          </w:tcPr>
          <w:p w14:paraId="6EB2BD7D" w14:textId="66CE7E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1C57E0" w14:textId="1AC91C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6402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B03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03896B" w14:textId="77777777" w:rsidTr="003F2FDA">
        <w:tc>
          <w:tcPr>
            <w:tcW w:w="0" w:type="auto"/>
          </w:tcPr>
          <w:p w14:paraId="55C4C8FC" w14:textId="51BBC9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R4-2109258</w:t>
            </w:r>
          </w:p>
        </w:tc>
        <w:tc>
          <w:tcPr>
            <w:tcW w:w="0" w:type="auto"/>
          </w:tcPr>
          <w:p w14:paraId="795F54BE" w14:textId="2C3C8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delta_TRxSRS to Configured transmitted power</w:t>
            </w:r>
          </w:p>
        </w:tc>
        <w:tc>
          <w:tcPr>
            <w:tcW w:w="0" w:type="auto"/>
          </w:tcPr>
          <w:p w14:paraId="5942FE20" w14:textId="29361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1BEA43" w14:textId="1B14F8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F70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9AA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1D5626" w14:textId="77777777" w:rsidTr="003F2FDA">
        <w:tc>
          <w:tcPr>
            <w:tcW w:w="0" w:type="auto"/>
          </w:tcPr>
          <w:p w14:paraId="282F2DC3" w14:textId="117EBD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R4-2109259</w:t>
            </w:r>
          </w:p>
        </w:tc>
        <w:tc>
          <w:tcPr>
            <w:tcW w:w="0" w:type="auto"/>
          </w:tcPr>
          <w:p w14:paraId="34FB647D" w14:textId="463045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for NS_50 on n39</w:t>
            </w:r>
          </w:p>
        </w:tc>
        <w:tc>
          <w:tcPr>
            <w:tcW w:w="0" w:type="auto"/>
          </w:tcPr>
          <w:p w14:paraId="2B4AD04D" w14:textId="44F870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25D8FC" w14:textId="09FF62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0232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976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523AA5" w14:textId="77777777" w:rsidTr="003F2FDA">
        <w:tc>
          <w:tcPr>
            <w:tcW w:w="0" w:type="auto"/>
          </w:tcPr>
          <w:p w14:paraId="4BEB4080" w14:textId="05A0B3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R4-2109260</w:t>
            </w:r>
          </w:p>
        </w:tc>
        <w:tc>
          <w:tcPr>
            <w:tcW w:w="0" w:type="auto"/>
          </w:tcPr>
          <w:p w14:paraId="1B163DDA" w14:textId="010A2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1PA Intra-band UL NC CA MPR Simulations</w:t>
            </w:r>
          </w:p>
        </w:tc>
        <w:tc>
          <w:tcPr>
            <w:tcW w:w="0" w:type="auto"/>
          </w:tcPr>
          <w:p w14:paraId="3F4F9562" w14:textId="7D18B3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22AB7D" w14:textId="379B8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19C0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A97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7E9EBE" w14:textId="77777777" w:rsidTr="003F2FDA">
        <w:tc>
          <w:tcPr>
            <w:tcW w:w="0" w:type="auto"/>
          </w:tcPr>
          <w:p w14:paraId="4C772B98" w14:textId="189CBC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R4-2109261</w:t>
            </w:r>
          </w:p>
        </w:tc>
        <w:tc>
          <w:tcPr>
            <w:tcW w:w="0" w:type="auto"/>
          </w:tcPr>
          <w:p w14:paraId="12D031D3" w14:textId="4FEE22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1PA Intra-band UL NC CA MPR</w:t>
            </w:r>
          </w:p>
        </w:tc>
        <w:tc>
          <w:tcPr>
            <w:tcW w:w="0" w:type="auto"/>
          </w:tcPr>
          <w:p w14:paraId="581429B1" w14:textId="7DA078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90546E" w14:textId="103A99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03AD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ECB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246090" w14:textId="77777777" w:rsidTr="003F2FDA">
        <w:tc>
          <w:tcPr>
            <w:tcW w:w="0" w:type="auto"/>
          </w:tcPr>
          <w:p w14:paraId="55B849E9" w14:textId="119958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R4-2109262</w:t>
            </w:r>
          </w:p>
        </w:tc>
        <w:tc>
          <w:tcPr>
            <w:tcW w:w="0" w:type="auto"/>
          </w:tcPr>
          <w:p w14:paraId="19F85A7F" w14:textId="42E1C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Pcmax - NR-DC for DC cat. A-B combinations</w:t>
            </w:r>
          </w:p>
        </w:tc>
        <w:tc>
          <w:tcPr>
            <w:tcW w:w="0" w:type="auto"/>
          </w:tcPr>
          <w:p w14:paraId="67B46E5C" w14:textId="6BAD5F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0FFAB06B" w14:textId="753626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4EA9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829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3C3197" w14:textId="77777777" w:rsidTr="003F2FDA">
        <w:tc>
          <w:tcPr>
            <w:tcW w:w="0" w:type="auto"/>
          </w:tcPr>
          <w:p w14:paraId="5E41FF2B" w14:textId="71471C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R4-2109263</w:t>
            </w:r>
          </w:p>
        </w:tc>
        <w:tc>
          <w:tcPr>
            <w:tcW w:w="0" w:type="auto"/>
          </w:tcPr>
          <w:p w14:paraId="24E6F3DB" w14:textId="502733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phase continuity for LS reply</w:t>
            </w:r>
          </w:p>
        </w:tc>
        <w:tc>
          <w:tcPr>
            <w:tcW w:w="0" w:type="auto"/>
          </w:tcPr>
          <w:p w14:paraId="4B25ED3A" w14:textId="0AED3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090AADA7" w14:textId="4A7E0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4A2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B09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3F6825" w14:textId="77777777" w:rsidTr="003F2FDA">
        <w:tc>
          <w:tcPr>
            <w:tcW w:w="0" w:type="auto"/>
          </w:tcPr>
          <w:p w14:paraId="2958A654" w14:textId="178B2F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R4-2109264</w:t>
            </w:r>
          </w:p>
        </w:tc>
        <w:tc>
          <w:tcPr>
            <w:tcW w:w="0" w:type="auto"/>
          </w:tcPr>
          <w:p w14:paraId="48F1A720" w14:textId="51AB30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79A562D1" w14:textId="2F81AB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8CCF737" w14:textId="1C8EC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34EC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56778" w14:textId="2C057B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3B81BF3C" w14:textId="77777777" w:rsidTr="003F2FDA">
        <w:tc>
          <w:tcPr>
            <w:tcW w:w="0" w:type="auto"/>
          </w:tcPr>
          <w:p w14:paraId="16273E5A" w14:textId="7B9227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7A8FCC46" w14:textId="310911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799C8180" w14:textId="43F547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421173F" w14:textId="33C85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8576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5343D" w14:textId="277F54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</w:tr>
      <w:tr w:rsidR="003F2FDA" w14:paraId="56D06E58" w14:textId="77777777" w:rsidTr="003F2FDA">
        <w:tc>
          <w:tcPr>
            <w:tcW w:w="0" w:type="auto"/>
          </w:tcPr>
          <w:p w14:paraId="26866531" w14:textId="15261C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R4-2109266</w:t>
            </w:r>
          </w:p>
        </w:tc>
        <w:tc>
          <w:tcPr>
            <w:tcW w:w="0" w:type="auto"/>
          </w:tcPr>
          <w:p w14:paraId="0CE4DBD3" w14:textId="7214E8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42D1EB05" w14:textId="2735FD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A31EF98" w14:textId="5D5CAF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C146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4C4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78930D" w14:textId="77777777" w:rsidTr="003F2FDA">
        <w:tc>
          <w:tcPr>
            <w:tcW w:w="0" w:type="auto"/>
          </w:tcPr>
          <w:p w14:paraId="7FFD38CE" w14:textId="77AE3D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R4-2109267</w:t>
            </w:r>
          </w:p>
        </w:tc>
        <w:tc>
          <w:tcPr>
            <w:tcW w:w="0" w:type="auto"/>
          </w:tcPr>
          <w:p w14:paraId="3079304C" w14:textId="72729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343E9805" w14:textId="31DE1E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05ACB6F" w14:textId="314D77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3B56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FDC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C6D91C" w14:textId="77777777" w:rsidTr="003F2FDA">
        <w:tc>
          <w:tcPr>
            <w:tcW w:w="0" w:type="auto"/>
          </w:tcPr>
          <w:p w14:paraId="7CF16A82" w14:textId="0783DD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548FF868" w14:textId="68DAA7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32399F4C" w14:textId="275BD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7A10791" w14:textId="0899DF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AC21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8119C8" w14:textId="12215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</w:tr>
      <w:tr w:rsidR="003F2FDA" w14:paraId="1A047B23" w14:textId="77777777" w:rsidTr="003F2FDA">
        <w:tc>
          <w:tcPr>
            <w:tcW w:w="0" w:type="auto"/>
          </w:tcPr>
          <w:p w14:paraId="50DDAA70" w14:textId="38F49B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R4-2109269</w:t>
            </w:r>
          </w:p>
        </w:tc>
        <w:tc>
          <w:tcPr>
            <w:tcW w:w="0" w:type="auto"/>
          </w:tcPr>
          <w:p w14:paraId="62E06D37" w14:textId="1AF870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56CAD1B6" w14:textId="48030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DC2130" w14:textId="37053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F201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A48B8" w14:textId="5E84F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</w:tr>
      <w:tr w:rsidR="003F2FDA" w14:paraId="0530F862" w14:textId="77777777" w:rsidTr="003F2FDA">
        <w:tc>
          <w:tcPr>
            <w:tcW w:w="0" w:type="auto"/>
          </w:tcPr>
          <w:p w14:paraId="67496BAF" w14:textId="42B580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R4-2109270</w:t>
            </w:r>
          </w:p>
        </w:tc>
        <w:tc>
          <w:tcPr>
            <w:tcW w:w="0" w:type="auto"/>
          </w:tcPr>
          <w:p w14:paraId="06B507D9" w14:textId="4819F6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69FAB931" w14:textId="270363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9F70D4" w14:textId="48041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B861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778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6851B0" w14:textId="77777777" w:rsidTr="003F2FDA">
        <w:tc>
          <w:tcPr>
            <w:tcW w:w="0" w:type="auto"/>
          </w:tcPr>
          <w:p w14:paraId="00052EA9" w14:textId="53128D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R4-2109271</w:t>
            </w:r>
          </w:p>
        </w:tc>
        <w:tc>
          <w:tcPr>
            <w:tcW w:w="0" w:type="auto"/>
          </w:tcPr>
          <w:p w14:paraId="61DBBD18" w14:textId="09D4DD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45F2284C" w14:textId="463542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00C67F" w14:textId="044A5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CBDC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DC45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33828D" w14:textId="77777777" w:rsidTr="003F2FDA">
        <w:tc>
          <w:tcPr>
            <w:tcW w:w="0" w:type="auto"/>
          </w:tcPr>
          <w:p w14:paraId="45C27768" w14:textId="372422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R4-2109272</w:t>
            </w:r>
          </w:p>
        </w:tc>
        <w:tc>
          <w:tcPr>
            <w:tcW w:w="0" w:type="auto"/>
          </w:tcPr>
          <w:p w14:paraId="506BAB25" w14:textId="0059F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4D918687" w14:textId="168883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E2CBF2" w14:textId="0E16A3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B6FA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677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EB6F2B" w14:textId="77777777" w:rsidTr="003F2FDA">
        <w:tc>
          <w:tcPr>
            <w:tcW w:w="0" w:type="auto"/>
          </w:tcPr>
          <w:p w14:paraId="698813C6" w14:textId="03148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R4-2109273</w:t>
            </w:r>
          </w:p>
        </w:tc>
        <w:tc>
          <w:tcPr>
            <w:tcW w:w="0" w:type="auto"/>
          </w:tcPr>
          <w:p w14:paraId="246B91C9" w14:textId="451094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38.717.02-01 for CA_n48-n96 and DC_n48-n96</w:t>
            </w:r>
          </w:p>
        </w:tc>
        <w:tc>
          <w:tcPr>
            <w:tcW w:w="0" w:type="auto"/>
          </w:tcPr>
          <w:p w14:paraId="4DC4935A" w14:textId="2820D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955BA8A" w14:textId="0E831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E207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4AF6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660A5D" w14:textId="77777777" w:rsidTr="003F2FDA">
        <w:tc>
          <w:tcPr>
            <w:tcW w:w="0" w:type="auto"/>
          </w:tcPr>
          <w:p w14:paraId="22F6E472" w14:textId="11A846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R4-2109274</w:t>
            </w:r>
          </w:p>
        </w:tc>
        <w:tc>
          <w:tcPr>
            <w:tcW w:w="0" w:type="auto"/>
          </w:tcPr>
          <w:p w14:paraId="74A69B63" w14:textId="7F986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36A42B16" w14:textId="155F5C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15CA3A" w14:textId="065FB0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FBE7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621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016F7A" w14:textId="77777777" w:rsidTr="003F2FDA">
        <w:tc>
          <w:tcPr>
            <w:tcW w:w="0" w:type="auto"/>
          </w:tcPr>
          <w:p w14:paraId="7AA62550" w14:textId="131E5A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R4-2109275</w:t>
            </w:r>
          </w:p>
        </w:tc>
        <w:tc>
          <w:tcPr>
            <w:tcW w:w="0" w:type="auto"/>
          </w:tcPr>
          <w:p w14:paraId="52F254A3" w14:textId="0E8AC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details of NR-U RRM test configurations</w:t>
            </w:r>
          </w:p>
        </w:tc>
        <w:tc>
          <w:tcPr>
            <w:tcW w:w="0" w:type="auto"/>
          </w:tcPr>
          <w:p w14:paraId="35A5E4AE" w14:textId="7CBCCB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42BD87" w14:textId="71DDF5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6DC7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A48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7A73EB" w14:textId="77777777" w:rsidTr="003F2FDA">
        <w:tc>
          <w:tcPr>
            <w:tcW w:w="0" w:type="auto"/>
          </w:tcPr>
          <w:p w14:paraId="38FD62EA" w14:textId="7ABDDD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R4-2109276</w:t>
            </w:r>
          </w:p>
        </w:tc>
        <w:tc>
          <w:tcPr>
            <w:tcW w:w="0" w:type="auto"/>
          </w:tcPr>
          <w:p w14:paraId="6BC88C44" w14:textId="60D45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CCA model for NR-U</w:t>
            </w:r>
          </w:p>
        </w:tc>
        <w:tc>
          <w:tcPr>
            <w:tcW w:w="0" w:type="auto"/>
          </w:tcPr>
          <w:p w14:paraId="07B9F4B5" w14:textId="4D67A6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ED7BBB" w14:textId="1C687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B05C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38AA4" w14:textId="6DD23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R4-2108264</w:t>
            </w:r>
          </w:p>
        </w:tc>
      </w:tr>
      <w:tr w:rsidR="003F2FDA" w14:paraId="68AFFC84" w14:textId="77777777" w:rsidTr="003F2FDA">
        <w:tc>
          <w:tcPr>
            <w:tcW w:w="0" w:type="auto"/>
          </w:tcPr>
          <w:p w14:paraId="4F1BA269" w14:textId="427750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R4-2109277</w:t>
            </w:r>
          </w:p>
        </w:tc>
        <w:tc>
          <w:tcPr>
            <w:tcW w:w="0" w:type="auto"/>
          </w:tcPr>
          <w:p w14:paraId="72327BD2" w14:textId="764EDA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inter-frequency measurements</w:t>
            </w:r>
          </w:p>
        </w:tc>
        <w:tc>
          <w:tcPr>
            <w:tcW w:w="0" w:type="auto"/>
          </w:tcPr>
          <w:p w14:paraId="15C513CA" w14:textId="4A31A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94E075" w14:textId="6DB8D5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73CB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50B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30FD46" w14:textId="77777777" w:rsidTr="003F2FDA">
        <w:tc>
          <w:tcPr>
            <w:tcW w:w="0" w:type="auto"/>
          </w:tcPr>
          <w:p w14:paraId="48D85FD9" w14:textId="10713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R4-2109278</w:t>
            </w:r>
          </w:p>
        </w:tc>
        <w:tc>
          <w:tcPr>
            <w:tcW w:w="0" w:type="auto"/>
          </w:tcPr>
          <w:p w14:paraId="2FE1D66F" w14:textId="62EC72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classification for statistical testing for TCs with CCA</w:t>
            </w:r>
          </w:p>
        </w:tc>
        <w:tc>
          <w:tcPr>
            <w:tcW w:w="0" w:type="auto"/>
          </w:tcPr>
          <w:p w14:paraId="05EC288F" w14:textId="23E02B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DCAD52" w14:textId="6A01D6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F205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B8E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5D0BC" w14:textId="77777777" w:rsidTr="003F2FDA">
        <w:tc>
          <w:tcPr>
            <w:tcW w:w="0" w:type="auto"/>
          </w:tcPr>
          <w:p w14:paraId="109F1DB3" w14:textId="1F65B8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R4-2109279</w:t>
            </w:r>
          </w:p>
        </w:tc>
        <w:tc>
          <w:tcPr>
            <w:tcW w:w="0" w:type="auto"/>
          </w:tcPr>
          <w:p w14:paraId="43430D7B" w14:textId="1C53B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Handover test cases</w:t>
            </w:r>
          </w:p>
        </w:tc>
        <w:tc>
          <w:tcPr>
            <w:tcW w:w="0" w:type="auto"/>
          </w:tcPr>
          <w:p w14:paraId="7E68FD06" w14:textId="5225A5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BFCB1D" w14:textId="09576E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DFDB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FFE6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B59071" w14:textId="77777777" w:rsidTr="003F2FDA">
        <w:tc>
          <w:tcPr>
            <w:tcW w:w="0" w:type="auto"/>
          </w:tcPr>
          <w:p w14:paraId="15A34321" w14:textId="637315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R4-2109280</w:t>
            </w:r>
          </w:p>
        </w:tc>
        <w:tc>
          <w:tcPr>
            <w:tcW w:w="0" w:type="auto"/>
          </w:tcPr>
          <w:p w14:paraId="3352F772" w14:textId="510D5A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10EB9B92" w14:textId="084EC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BBEAA2" w14:textId="5260BE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2524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FEF21" w14:textId="648981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R4-2108268</w:t>
            </w:r>
          </w:p>
        </w:tc>
      </w:tr>
      <w:tr w:rsidR="003F2FDA" w14:paraId="1DFDCF50" w14:textId="77777777" w:rsidTr="003F2FDA">
        <w:tc>
          <w:tcPr>
            <w:tcW w:w="0" w:type="auto"/>
          </w:tcPr>
          <w:p w14:paraId="0BFD8D08" w14:textId="2D06E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R4-2109281</w:t>
            </w:r>
          </w:p>
        </w:tc>
        <w:tc>
          <w:tcPr>
            <w:tcW w:w="0" w:type="auto"/>
          </w:tcPr>
          <w:p w14:paraId="19181951" w14:textId="7DA44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Random Access test cases with CCA</w:t>
            </w:r>
          </w:p>
        </w:tc>
        <w:tc>
          <w:tcPr>
            <w:tcW w:w="0" w:type="auto"/>
          </w:tcPr>
          <w:p w14:paraId="4C8FEEC0" w14:textId="225E7B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C709AD" w14:textId="1DB225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CB08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0236D2" w14:textId="5648C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R4-2108272</w:t>
            </w:r>
          </w:p>
        </w:tc>
      </w:tr>
      <w:tr w:rsidR="003F2FDA" w14:paraId="1C56AC52" w14:textId="77777777" w:rsidTr="003F2FDA">
        <w:tc>
          <w:tcPr>
            <w:tcW w:w="0" w:type="auto"/>
          </w:tcPr>
          <w:p w14:paraId="6A158A03" w14:textId="441D8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R4-2109282</w:t>
            </w:r>
          </w:p>
        </w:tc>
        <w:tc>
          <w:tcPr>
            <w:tcW w:w="0" w:type="auto"/>
          </w:tcPr>
          <w:p w14:paraId="575C7226" w14:textId="3B62C4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Random access TC parameters</w:t>
            </w:r>
          </w:p>
        </w:tc>
        <w:tc>
          <w:tcPr>
            <w:tcW w:w="0" w:type="auto"/>
          </w:tcPr>
          <w:p w14:paraId="10940C93" w14:textId="571DF1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B3250B" w14:textId="32C32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0C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0CD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33E94E" w14:textId="77777777" w:rsidTr="003F2FDA">
        <w:tc>
          <w:tcPr>
            <w:tcW w:w="0" w:type="auto"/>
          </w:tcPr>
          <w:p w14:paraId="174AFD9F" w14:textId="278A18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R4-2109283</w:t>
            </w:r>
          </w:p>
        </w:tc>
        <w:tc>
          <w:tcPr>
            <w:tcW w:w="0" w:type="auto"/>
          </w:tcPr>
          <w:p w14:paraId="32F0752F" w14:textId="77D6CA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4DCC5D4C" w14:textId="061D11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24028E" w14:textId="243311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82C2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6001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B7A5F9" w14:textId="77777777" w:rsidTr="003F2FDA">
        <w:tc>
          <w:tcPr>
            <w:tcW w:w="0" w:type="auto"/>
          </w:tcPr>
          <w:p w14:paraId="2AE6565A" w14:textId="676731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R4-2109284</w:t>
            </w:r>
          </w:p>
        </w:tc>
        <w:tc>
          <w:tcPr>
            <w:tcW w:w="0" w:type="auto"/>
          </w:tcPr>
          <w:p w14:paraId="618B8133" w14:textId="7CED5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3FE87ECF" w14:textId="392B0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5599A6" w14:textId="43DC8A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F455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92A4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4310B8" w14:textId="77777777" w:rsidTr="003F2FDA">
        <w:tc>
          <w:tcPr>
            <w:tcW w:w="0" w:type="auto"/>
          </w:tcPr>
          <w:p w14:paraId="5EC1CC7C" w14:textId="09E53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R4-2109285</w:t>
            </w:r>
          </w:p>
        </w:tc>
        <w:tc>
          <w:tcPr>
            <w:tcW w:w="0" w:type="auto"/>
          </w:tcPr>
          <w:p w14:paraId="4BCEA5C9" w14:textId="3AC8D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51BAE9B5" w14:textId="452FF0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A4AEDB" w14:textId="5B39AB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D4C2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30C7D" w14:textId="4E66E9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R4-2108712</w:t>
            </w:r>
          </w:p>
        </w:tc>
      </w:tr>
      <w:tr w:rsidR="003F2FDA" w14:paraId="5FF47661" w14:textId="77777777" w:rsidTr="003F2FDA">
        <w:tc>
          <w:tcPr>
            <w:tcW w:w="0" w:type="auto"/>
          </w:tcPr>
          <w:p w14:paraId="0D589686" w14:textId="406E52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R4-2109286</w:t>
            </w:r>
          </w:p>
        </w:tc>
        <w:tc>
          <w:tcPr>
            <w:tcW w:w="0" w:type="auto"/>
          </w:tcPr>
          <w:p w14:paraId="1A934DF3" w14:textId="634FF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PUSCH discussion and simulation results</w:t>
            </w:r>
          </w:p>
        </w:tc>
        <w:tc>
          <w:tcPr>
            <w:tcW w:w="0" w:type="auto"/>
          </w:tcPr>
          <w:p w14:paraId="202230C1" w14:textId="0CCD4E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B52EE8" w14:textId="3B533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56F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22B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026DCE" w14:textId="77777777" w:rsidTr="003F2FDA">
        <w:tc>
          <w:tcPr>
            <w:tcW w:w="0" w:type="auto"/>
          </w:tcPr>
          <w:p w14:paraId="12532E33" w14:textId="6B3B33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R4-2109287</w:t>
            </w:r>
          </w:p>
        </w:tc>
        <w:tc>
          <w:tcPr>
            <w:tcW w:w="0" w:type="auto"/>
          </w:tcPr>
          <w:p w14:paraId="1C200C82" w14:textId="592A2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PUCCH discussion and simulation results</w:t>
            </w:r>
          </w:p>
        </w:tc>
        <w:tc>
          <w:tcPr>
            <w:tcW w:w="0" w:type="auto"/>
          </w:tcPr>
          <w:p w14:paraId="148C90A0" w14:textId="401B7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9502D8" w14:textId="78B4C9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9B05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151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EF4AA1" w14:textId="77777777" w:rsidTr="003F2FDA">
        <w:tc>
          <w:tcPr>
            <w:tcW w:w="0" w:type="auto"/>
          </w:tcPr>
          <w:p w14:paraId="5B748619" w14:textId="7D0ED4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R4-2109288</w:t>
            </w:r>
          </w:p>
        </w:tc>
        <w:tc>
          <w:tcPr>
            <w:tcW w:w="0" w:type="auto"/>
          </w:tcPr>
          <w:p w14:paraId="204941E7" w14:textId="3D07E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35720612" w14:textId="72543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5FC17E" w14:textId="230B9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8F00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7CBB9" w14:textId="0E54AE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R4-2108524</w:t>
            </w:r>
          </w:p>
        </w:tc>
      </w:tr>
      <w:tr w:rsidR="003F2FDA" w14:paraId="5107E87C" w14:textId="77777777" w:rsidTr="003F2FDA">
        <w:tc>
          <w:tcPr>
            <w:tcW w:w="0" w:type="auto"/>
          </w:tcPr>
          <w:p w14:paraId="00E7D691" w14:textId="376EA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R4-2109289</w:t>
            </w:r>
          </w:p>
        </w:tc>
        <w:tc>
          <w:tcPr>
            <w:tcW w:w="0" w:type="auto"/>
          </w:tcPr>
          <w:p w14:paraId="591F2243" w14:textId="2BA7A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1A7236EA" w14:textId="59F5CB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B17465" w14:textId="4583F6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CB01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1481A" w14:textId="7288D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R4-2108525</w:t>
            </w:r>
          </w:p>
        </w:tc>
      </w:tr>
      <w:tr w:rsidR="003F2FDA" w14:paraId="6E19D229" w14:textId="77777777" w:rsidTr="003F2FDA">
        <w:tc>
          <w:tcPr>
            <w:tcW w:w="0" w:type="auto"/>
          </w:tcPr>
          <w:p w14:paraId="3EFA0F41" w14:textId="6FA05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R4-2109290</w:t>
            </w:r>
          </w:p>
        </w:tc>
        <w:tc>
          <w:tcPr>
            <w:tcW w:w="0" w:type="auto"/>
          </w:tcPr>
          <w:p w14:paraId="1A28110C" w14:textId="75D64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0E22CA6F" w14:textId="38511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BCCC54" w14:textId="19B3E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F7A1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38BDF" w14:textId="2517E2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</w:tr>
      <w:tr w:rsidR="003F2FDA" w14:paraId="71F1A795" w14:textId="77777777" w:rsidTr="003F2FDA">
        <w:tc>
          <w:tcPr>
            <w:tcW w:w="0" w:type="auto"/>
          </w:tcPr>
          <w:p w14:paraId="20D98A0E" w14:textId="5EB704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R4-2109291</w:t>
            </w:r>
          </w:p>
        </w:tc>
        <w:tc>
          <w:tcPr>
            <w:tcW w:w="0" w:type="auto"/>
          </w:tcPr>
          <w:p w14:paraId="549201BE" w14:textId="2E2EC9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considerations for extension to 71 GHz</w:t>
            </w:r>
          </w:p>
        </w:tc>
        <w:tc>
          <w:tcPr>
            <w:tcW w:w="0" w:type="auto"/>
          </w:tcPr>
          <w:p w14:paraId="0059BAE2" w14:textId="53E33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630FF3" w14:textId="4FCF71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6798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B6F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7C0D71" w14:textId="77777777" w:rsidTr="003F2FDA">
        <w:tc>
          <w:tcPr>
            <w:tcW w:w="0" w:type="auto"/>
          </w:tcPr>
          <w:p w14:paraId="51AF9823" w14:textId="7E1C8C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R4-2109292</w:t>
            </w:r>
          </w:p>
        </w:tc>
        <w:tc>
          <w:tcPr>
            <w:tcW w:w="0" w:type="auto"/>
          </w:tcPr>
          <w:p w14:paraId="586C53C6" w14:textId="2850A6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inter band 3DL/2UL NR CA DC combinations</w:t>
            </w:r>
          </w:p>
        </w:tc>
        <w:tc>
          <w:tcPr>
            <w:tcW w:w="0" w:type="auto"/>
          </w:tcPr>
          <w:p w14:paraId="4ED6C3B2" w14:textId="3919D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01E6BAB" w14:textId="2F5E3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1537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F61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2FD040" w14:textId="77777777" w:rsidTr="003F2FDA">
        <w:tc>
          <w:tcPr>
            <w:tcW w:w="0" w:type="auto"/>
          </w:tcPr>
          <w:p w14:paraId="0D724D0B" w14:textId="1F54EB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R4-2109293</w:t>
            </w:r>
          </w:p>
        </w:tc>
        <w:tc>
          <w:tcPr>
            <w:tcW w:w="0" w:type="auto"/>
          </w:tcPr>
          <w:p w14:paraId="750260C8" w14:textId="17CD6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7747C4ED" w14:textId="3DF230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175AA412" w14:textId="0F4D6D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5516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24B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BBAAC8" w14:textId="77777777" w:rsidTr="003F2FDA">
        <w:tc>
          <w:tcPr>
            <w:tcW w:w="0" w:type="auto"/>
          </w:tcPr>
          <w:p w14:paraId="1F727337" w14:textId="5593B0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R4-2109294</w:t>
            </w:r>
          </w:p>
        </w:tc>
        <w:tc>
          <w:tcPr>
            <w:tcW w:w="0" w:type="auto"/>
          </w:tcPr>
          <w:p w14:paraId="04BAC280" w14:textId="1DE1ED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0BC460D9" w14:textId="7F68C6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07C42F17" w14:textId="71A3E5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4F39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CB4A9" w14:textId="37A898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</w:tr>
      <w:tr w:rsidR="003F2FDA" w14:paraId="0B77E5D0" w14:textId="77777777" w:rsidTr="003F2FDA">
        <w:tc>
          <w:tcPr>
            <w:tcW w:w="0" w:type="auto"/>
          </w:tcPr>
          <w:p w14:paraId="619FECFE" w14:textId="11B813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R4-2109295</w:t>
            </w:r>
          </w:p>
        </w:tc>
        <w:tc>
          <w:tcPr>
            <w:tcW w:w="0" w:type="auto"/>
          </w:tcPr>
          <w:p w14:paraId="4F53C62E" w14:textId="5DC4DB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R16</w:t>
            </w:r>
          </w:p>
        </w:tc>
        <w:tc>
          <w:tcPr>
            <w:tcW w:w="0" w:type="auto"/>
          </w:tcPr>
          <w:p w14:paraId="5BE6C0DB" w14:textId="6433E6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3E816BD9" w14:textId="361084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1338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CA9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3A2B8B" w14:textId="77777777" w:rsidTr="003F2FDA">
        <w:tc>
          <w:tcPr>
            <w:tcW w:w="0" w:type="auto"/>
          </w:tcPr>
          <w:p w14:paraId="4F44CAFA" w14:textId="7AA55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R4-2109296</w:t>
            </w:r>
          </w:p>
        </w:tc>
        <w:tc>
          <w:tcPr>
            <w:tcW w:w="0" w:type="auto"/>
          </w:tcPr>
          <w:p w14:paraId="1D2BBA9B" w14:textId="34A59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R17</w:t>
            </w:r>
          </w:p>
        </w:tc>
        <w:tc>
          <w:tcPr>
            <w:tcW w:w="0" w:type="auto"/>
          </w:tcPr>
          <w:p w14:paraId="31A2815C" w14:textId="4F7CD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424970FA" w14:textId="049453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7FF6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C56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DF1B08" w14:textId="77777777" w:rsidTr="003F2FDA">
        <w:tc>
          <w:tcPr>
            <w:tcW w:w="0" w:type="auto"/>
          </w:tcPr>
          <w:p w14:paraId="558A69D6" w14:textId="501CF1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R4-2109297</w:t>
            </w:r>
          </w:p>
        </w:tc>
        <w:tc>
          <w:tcPr>
            <w:tcW w:w="0" w:type="auto"/>
          </w:tcPr>
          <w:p w14:paraId="3A0B0E1C" w14:textId="01741A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reference cell availability for NR-U</w:t>
            </w:r>
          </w:p>
        </w:tc>
        <w:tc>
          <w:tcPr>
            <w:tcW w:w="0" w:type="auto"/>
          </w:tcPr>
          <w:p w14:paraId="55291A11" w14:textId="5E1A94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D9EC79" w14:textId="3CC243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19F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D08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DDBA43" w14:textId="77777777" w:rsidTr="003F2FDA">
        <w:tc>
          <w:tcPr>
            <w:tcW w:w="0" w:type="auto"/>
          </w:tcPr>
          <w:p w14:paraId="57B57509" w14:textId="633F9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6757B23C" w14:textId="1A2EB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2A5D8B14" w14:textId="0CD43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61AD4B97" w14:textId="449EEE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39CB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09555" w14:textId="202F0D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</w:tr>
      <w:tr w:rsidR="003F2FDA" w14:paraId="6027BF4B" w14:textId="77777777" w:rsidTr="003F2FDA">
        <w:tc>
          <w:tcPr>
            <w:tcW w:w="0" w:type="auto"/>
          </w:tcPr>
          <w:p w14:paraId="2B2D0797" w14:textId="6FE284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R4-2109299</w:t>
            </w:r>
          </w:p>
        </w:tc>
        <w:tc>
          <w:tcPr>
            <w:tcW w:w="0" w:type="auto"/>
          </w:tcPr>
          <w:p w14:paraId="7988ED44" w14:textId="5FF95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15033980" w14:textId="7C9AE7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37C19747" w14:textId="5DAD29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D545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A50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552484" w14:textId="77777777" w:rsidTr="003F2FDA">
        <w:tc>
          <w:tcPr>
            <w:tcW w:w="0" w:type="auto"/>
          </w:tcPr>
          <w:p w14:paraId="6BA7B48B" w14:textId="4F66A9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R4-2109300</w:t>
            </w:r>
          </w:p>
        </w:tc>
        <w:tc>
          <w:tcPr>
            <w:tcW w:w="0" w:type="auto"/>
          </w:tcPr>
          <w:p w14:paraId="1BC62A3D" w14:textId="308A33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1C4F35D0" w14:textId="40DC8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D02343" w14:textId="6887E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E58B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EE0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05612F" w14:textId="77777777" w:rsidTr="003F2FDA">
        <w:tc>
          <w:tcPr>
            <w:tcW w:w="0" w:type="auto"/>
          </w:tcPr>
          <w:p w14:paraId="5290922F" w14:textId="526E4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R4-2109301</w:t>
            </w:r>
          </w:p>
        </w:tc>
        <w:tc>
          <w:tcPr>
            <w:tcW w:w="0" w:type="auto"/>
          </w:tcPr>
          <w:p w14:paraId="0F44F67C" w14:textId="6C813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63B0AB9E" w14:textId="3400DE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B4AB90" w14:textId="20746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265A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07A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1528B0" w14:textId="77777777" w:rsidTr="003F2FDA">
        <w:tc>
          <w:tcPr>
            <w:tcW w:w="0" w:type="auto"/>
          </w:tcPr>
          <w:p w14:paraId="6C548ADB" w14:textId="2BC6A3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R4-2109302</w:t>
            </w:r>
          </w:p>
        </w:tc>
        <w:tc>
          <w:tcPr>
            <w:tcW w:w="0" w:type="auto"/>
          </w:tcPr>
          <w:p w14:paraId="025FE9E0" w14:textId="7E6A3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TCs for RSSI and CO measurement accuracy in NR-U R16</w:t>
            </w:r>
          </w:p>
        </w:tc>
        <w:tc>
          <w:tcPr>
            <w:tcW w:w="0" w:type="auto"/>
          </w:tcPr>
          <w:p w14:paraId="349BE2A9" w14:textId="4BA60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B532E49" w14:textId="3B3F09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237C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6D81B0" w14:textId="7C5985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R4-2108283</w:t>
            </w:r>
          </w:p>
        </w:tc>
      </w:tr>
      <w:tr w:rsidR="003F2FDA" w14:paraId="6BD7A379" w14:textId="77777777" w:rsidTr="003F2FDA">
        <w:tc>
          <w:tcPr>
            <w:tcW w:w="0" w:type="auto"/>
          </w:tcPr>
          <w:p w14:paraId="53C096BC" w14:textId="4AA747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1E639A51" w14:textId="0E6DF5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6E23DE1B" w14:textId="2B77C0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0C92FD" w14:textId="2C2D2E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6FE4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92972" w14:textId="5C619C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</w:tr>
      <w:tr w:rsidR="003F2FDA" w14:paraId="04DB056E" w14:textId="77777777" w:rsidTr="003F2FDA">
        <w:tc>
          <w:tcPr>
            <w:tcW w:w="0" w:type="auto"/>
          </w:tcPr>
          <w:p w14:paraId="340D1E5B" w14:textId="616BF0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R4-2109304</w:t>
            </w:r>
          </w:p>
        </w:tc>
        <w:tc>
          <w:tcPr>
            <w:tcW w:w="0" w:type="auto"/>
          </w:tcPr>
          <w:p w14:paraId="76524B71" w14:textId="04E416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interruption for SCell addition/release </w:t>
            </w:r>
            <w:r>
              <w:rPr>
                <w:sz w:val="16"/>
              </w:rPr>
              <w:lastRenderedPageBreak/>
              <w:t>R17</w:t>
            </w:r>
          </w:p>
        </w:tc>
        <w:tc>
          <w:tcPr>
            <w:tcW w:w="0" w:type="auto"/>
          </w:tcPr>
          <w:p w14:paraId="4E252BB4" w14:textId="3D46FE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030A89C3" w14:textId="67A82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53AA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0AD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585DEB" w14:textId="77777777" w:rsidTr="003F2FDA">
        <w:tc>
          <w:tcPr>
            <w:tcW w:w="0" w:type="auto"/>
          </w:tcPr>
          <w:p w14:paraId="1FECA46E" w14:textId="7017AF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R4-2109305</w:t>
            </w:r>
          </w:p>
        </w:tc>
        <w:tc>
          <w:tcPr>
            <w:tcW w:w="0" w:type="auto"/>
          </w:tcPr>
          <w:p w14:paraId="546CE335" w14:textId="57C5E4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SSB-less SCell activation</w:t>
            </w:r>
          </w:p>
        </w:tc>
        <w:tc>
          <w:tcPr>
            <w:tcW w:w="0" w:type="auto"/>
          </w:tcPr>
          <w:p w14:paraId="70553A86" w14:textId="5DD17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B31175" w14:textId="4785BC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B162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981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187E6C" w14:textId="77777777" w:rsidTr="003F2FDA">
        <w:tc>
          <w:tcPr>
            <w:tcW w:w="0" w:type="auto"/>
          </w:tcPr>
          <w:p w14:paraId="7836C11D" w14:textId="1DB6D4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R4-2109306</w:t>
            </w:r>
          </w:p>
        </w:tc>
        <w:tc>
          <w:tcPr>
            <w:tcW w:w="0" w:type="auto"/>
          </w:tcPr>
          <w:p w14:paraId="679B712A" w14:textId="09F38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R16</w:t>
            </w:r>
          </w:p>
        </w:tc>
        <w:tc>
          <w:tcPr>
            <w:tcW w:w="0" w:type="auto"/>
          </w:tcPr>
          <w:p w14:paraId="51514D5F" w14:textId="5F4B5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120BAE" w14:textId="689918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A56E7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3C7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AB8BBA" w14:textId="77777777" w:rsidTr="003F2FDA">
        <w:tc>
          <w:tcPr>
            <w:tcW w:w="0" w:type="auto"/>
          </w:tcPr>
          <w:p w14:paraId="5E7BC3FE" w14:textId="5D1C5C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R4-2109307</w:t>
            </w:r>
          </w:p>
        </w:tc>
        <w:tc>
          <w:tcPr>
            <w:tcW w:w="0" w:type="auto"/>
          </w:tcPr>
          <w:p w14:paraId="4D1ABF3D" w14:textId="240DC8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R17</w:t>
            </w:r>
          </w:p>
        </w:tc>
        <w:tc>
          <w:tcPr>
            <w:tcW w:w="0" w:type="auto"/>
          </w:tcPr>
          <w:p w14:paraId="16276A71" w14:textId="3FBF3D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2B3E62" w14:textId="26AE42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04D4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99A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02B980" w14:textId="77777777" w:rsidTr="003F2FDA">
        <w:tc>
          <w:tcPr>
            <w:tcW w:w="0" w:type="auto"/>
          </w:tcPr>
          <w:p w14:paraId="04E53BCD" w14:textId="28934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R4-2109308</w:t>
            </w:r>
          </w:p>
        </w:tc>
        <w:tc>
          <w:tcPr>
            <w:tcW w:w="0" w:type="auto"/>
          </w:tcPr>
          <w:p w14:paraId="6933CE82" w14:textId="3417F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port switching</w:t>
            </w:r>
          </w:p>
        </w:tc>
        <w:tc>
          <w:tcPr>
            <w:tcW w:w="0" w:type="auto"/>
          </w:tcPr>
          <w:p w14:paraId="0386436C" w14:textId="17A27C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D532D1" w14:textId="4F9AE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B58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62C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35612C" w14:textId="77777777" w:rsidTr="003F2FDA">
        <w:tc>
          <w:tcPr>
            <w:tcW w:w="0" w:type="auto"/>
          </w:tcPr>
          <w:p w14:paraId="00F1D0A4" w14:textId="7EDD9A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R4-2109309</w:t>
            </w:r>
          </w:p>
        </w:tc>
        <w:tc>
          <w:tcPr>
            <w:tcW w:w="0" w:type="auto"/>
          </w:tcPr>
          <w:p w14:paraId="57DDD481" w14:textId="168928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 for handover with PSCell</w:t>
            </w:r>
          </w:p>
        </w:tc>
        <w:tc>
          <w:tcPr>
            <w:tcW w:w="0" w:type="auto"/>
          </w:tcPr>
          <w:p w14:paraId="742E4A27" w14:textId="26F12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EDFB80D" w14:textId="0C6AB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A484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031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E5CFB4" w14:textId="77777777" w:rsidTr="003F2FDA">
        <w:tc>
          <w:tcPr>
            <w:tcW w:w="0" w:type="auto"/>
          </w:tcPr>
          <w:p w14:paraId="2A99598A" w14:textId="625E0C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R4-2109310</w:t>
            </w:r>
          </w:p>
        </w:tc>
        <w:tc>
          <w:tcPr>
            <w:tcW w:w="0" w:type="auto"/>
          </w:tcPr>
          <w:p w14:paraId="580CCD9C" w14:textId="4D21AB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7E38C8A3" w14:textId="1FC0D0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7615CA" w14:textId="430A54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2EDA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06E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667869" w14:textId="77777777" w:rsidTr="003F2FDA">
        <w:tc>
          <w:tcPr>
            <w:tcW w:w="0" w:type="auto"/>
          </w:tcPr>
          <w:p w14:paraId="7CA0A2F3" w14:textId="26264A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R4-2109311</w:t>
            </w:r>
          </w:p>
        </w:tc>
        <w:tc>
          <w:tcPr>
            <w:tcW w:w="0" w:type="auto"/>
          </w:tcPr>
          <w:p w14:paraId="39983306" w14:textId="25F4DD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RedCap on RRM requirements</w:t>
            </w:r>
          </w:p>
        </w:tc>
        <w:tc>
          <w:tcPr>
            <w:tcW w:w="0" w:type="auto"/>
          </w:tcPr>
          <w:p w14:paraId="1EEA32A4" w14:textId="3DF09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A57FAB" w14:textId="50E351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1F7E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464F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49A167" w14:textId="77777777" w:rsidTr="003F2FDA">
        <w:tc>
          <w:tcPr>
            <w:tcW w:w="0" w:type="auto"/>
          </w:tcPr>
          <w:p w14:paraId="53C7BF57" w14:textId="33C1D6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R4-2109312</w:t>
            </w:r>
          </w:p>
        </w:tc>
        <w:tc>
          <w:tcPr>
            <w:tcW w:w="0" w:type="auto"/>
          </w:tcPr>
          <w:p w14:paraId="31044CF7" w14:textId="2E5AE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</w:t>
            </w:r>
          </w:p>
        </w:tc>
        <w:tc>
          <w:tcPr>
            <w:tcW w:w="0" w:type="auto"/>
          </w:tcPr>
          <w:p w14:paraId="0D0969D7" w14:textId="705F5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2E02DF" w14:textId="1520E7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930ED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2E0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6194A2" w14:textId="77777777" w:rsidTr="003F2FDA">
        <w:tc>
          <w:tcPr>
            <w:tcW w:w="0" w:type="auto"/>
          </w:tcPr>
          <w:p w14:paraId="1A73AC5A" w14:textId="309003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R4-2109313</w:t>
            </w:r>
          </w:p>
        </w:tc>
        <w:tc>
          <w:tcPr>
            <w:tcW w:w="0" w:type="auto"/>
          </w:tcPr>
          <w:p w14:paraId="62A7C113" w14:textId="1FE856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Pre-MG pattern</w:t>
            </w:r>
          </w:p>
        </w:tc>
        <w:tc>
          <w:tcPr>
            <w:tcW w:w="0" w:type="auto"/>
          </w:tcPr>
          <w:p w14:paraId="58A6E193" w14:textId="2F4D9D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5289EEB" w14:textId="4FA75E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561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84A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5E25AF" w14:textId="77777777" w:rsidTr="003F2FDA">
        <w:tc>
          <w:tcPr>
            <w:tcW w:w="0" w:type="auto"/>
          </w:tcPr>
          <w:p w14:paraId="6BAAB1F8" w14:textId="54D88A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R4-2109314</w:t>
            </w:r>
          </w:p>
        </w:tc>
        <w:tc>
          <w:tcPr>
            <w:tcW w:w="0" w:type="auto"/>
          </w:tcPr>
          <w:p w14:paraId="0E7A641E" w14:textId="12343E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</w:t>
            </w:r>
          </w:p>
        </w:tc>
        <w:tc>
          <w:tcPr>
            <w:tcW w:w="0" w:type="auto"/>
          </w:tcPr>
          <w:p w14:paraId="085F9178" w14:textId="794DC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5C4F68" w14:textId="389420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5F26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439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BC4943" w14:textId="77777777" w:rsidTr="003F2FDA">
        <w:tc>
          <w:tcPr>
            <w:tcW w:w="0" w:type="auto"/>
          </w:tcPr>
          <w:p w14:paraId="0B320BEF" w14:textId="20535B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R4-2109315</w:t>
            </w:r>
          </w:p>
        </w:tc>
        <w:tc>
          <w:tcPr>
            <w:tcW w:w="0" w:type="auto"/>
          </w:tcPr>
          <w:p w14:paraId="1A008B65" w14:textId="38E31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21F064AE" w14:textId="7A689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532986" w14:textId="18BE43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CCA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8E57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259902" w14:textId="77777777" w:rsidTr="003F2FDA">
        <w:tc>
          <w:tcPr>
            <w:tcW w:w="0" w:type="auto"/>
          </w:tcPr>
          <w:p w14:paraId="47FC6698" w14:textId="446BB6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R4-2109316</w:t>
            </w:r>
          </w:p>
        </w:tc>
        <w:tc>
          <w:tcPr>
            <w:tcW w:w="0" w:type="auto"/>
          </w:tcPr>
          <w:p w14:paraId="38F8A41F" w14:textId="73526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intra-frequency measurement</w:t>
            </w:r>
          </w:p>
        </w:tc>
        <w:tc>
          <w:tcPr>
            <w:tcW w:w="0" w:type="auto"/>
          </w:tcPr>
          <w:p w14:paraId="35BD0278" w14:textId="3ABFC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147AD4" w14:textId="6B8C70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B8EA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B5E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AED206" w14:textId="77777777" w:rsidTr="003F2FDA">
        <w:tc>
          <w:tcPr>
            <w:tcW w:w="0" w:type="auto"/>
          </w:tcPr>
          <w:p w14:paraId="363ED495" w14:textId="7ABBDB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R4-2109317</w:t>
            </w:r>
          </w:p>
        </w:tc>
        <w:tc>
          <w:tcPr>
            <w:tcW w:w="0" w:type="auto"/>
          </w:tcPr>
          <w:p w14:paraId="236E2B3A" w14:textId="13E303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inter-frequency measurement</w:t>
            </w:r>
          </w:p>
        </w:tc>
        <w:tc>
          <w:tcPr>
            <w:tcW w:w="0" w:type="auto"/>
          </w:tcPr>
          <w:p w14:paraId="547D1467" w14:textId="0710A7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84A66E" w14:textId="24FFD7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F1C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A2A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BAEA6A" w14:textId="77777777" w:rsidTr="003F2FDA">
        <w:tc>
          <w:tcPr>
            <w:tcW w:w="0" w:type="auto"/>
          </w:tcPr>
          <w:p w14:paraId="779C61AC" w14:textId="18BFBD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R4-2109318</w:t>
            </w:r>
          </w:p>
        </w:tc>
        <w:tc>
          <w:tcPr>
            <w:tcW w:w="0" w:type="auto"/>
          </w:tcPr>
          <w:p w14:paraId="455BFD51" w14:textId="0ED68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temporary RS for efficient SCell activation</w:t>
            </w:r>
          </w:p>
        </w:tc>
        <w:tc>
          <w:tcPr>
            <w:tcW w:w="0" w:type="auto"/>
          </w:tcPr>
          <w:p w14:paraId="7511F3C0" w14:textId="584928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C0F919" w14:textId="09B50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10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5FF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596A64" w14:textId="77777777" w:rsidTr="003F2FDA">
        <w:tc>
          <w:tcPr>
            <w:tcW w:w="0" w:type="auto"/>
          </w:tcPr>
          <w:p w14:paraId="7582447F" w14:textId="655349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R4-2109319</w:t>
            </w:r>
          </w:p>
        </w:tc>
        <w:tc>
          <w:tcPr>
            <w:tcW w:w="0" w:type="auto"/>
          </w:tcPr>
          <w:p w14:paraId="218AB18D" w14:textId="4736D4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60CA39F9" w14:textId="1D8873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91EF7CC" w14:textId="16B32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152D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23DCA" w14:textId="7193B2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</w:tr>
      <w:tr w:rsidR="003F2FDA" w14:paraId="41053A59" w14:textId="77777777" w:rsidTr="003F2FDA">
        <w:tc>
          <w:tcPr>
            <w:tcW w:w="0" w:type="auto"/>
          </w:tcPr>
          <w:p w14:paraId="059E5633" w14:textId="009C2F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R4-2109320</w:t>
            </w:r>
          </w:p>
        </w:tc>
        <w:tc>
          <w:tcPr>
            <w:tcW w:w="0" w:type="auto"/>
          </w:tcPr>
          <w:p w14:paraId="265D872B" w14:textId="02E8E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6D174FA4" w14:textId="3B5C79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572A4F" w14:textId="65C0D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FEE9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279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F0444D" w14:textId="77777777" w:rsidTr="003F2FDA">
        <w:tc>
          <w:tcPr>
            <w:tcW w:w="0" w:type="auto"/>
          </w:tcPr>
          <w:p w14:paraId="3A07AA87" w14:textId="3C7909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R4-2109321</w:t>
            </w:r>
          </w:p>
        </w:tc>
        <w:tc>
          <w:tcPr>
            <w:tcW w:w="0" w:type="auto"/>
          </w:tcPr>
          <w:p w14:paraId="5325D90E" w14:textId="0A65B1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(R17)</w:t>
            </w:r>
          </w:p>
        </w:tc>
        <w:tc>
          <w:tcPr>
            <w:tcW w:w="0" w:type="auto"/>
          </w:tcPr>
          <w:p w14:paraId="6E04CA05" w14:textId="7A509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C71D26" w14:textId="7FC06B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B614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BD0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275D2C" w14:textId="77777777" w:rsidTr="003F2FDA">
        <w:tc>
          <w:tcPr>
            <w:tcW w:w="0" w:type="auto"/>
          </w:tcPr>
          <w:p w14:paraId="790ECF2B" w14:textId="192E68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R4-2109322</w:t>
            </w:r>
          </w:p>
        </w:tc>
        <w:tc>
          <w:tcPr>
            <w:tcW w:w="0" w:type="auto"/>
          </w:tcPr>
          <w:p w14:paraId="482EAEDD" w14:textId="246A13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NR-LTE inter-RAT HST RRM measurement requirements</w:t>
            </w:r>
          </w:p>
        </w:tc>
        <w:tc>
          <w:tcPr>
            <w:tcW w:w="0" w:type="auto"/>
          </w:tcPr>
          <w:p w14:paraId="41F73312" w14:textId="147D6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6F0AC3" w14:textId="2A7D05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FCB0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6CF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99475B" w14:textId="77777777" w:rsidTr="003F2FDA">
        <w:tc>
          <w:tcPr>
            <w:tcW w:w="0" w:type="auto"/>
          </w:tcPr>
          <w:p w14:paraId="15DE711F" w14:textId="10533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R4-2109323</w:t>
            </w:r>
          </w:p>
        </w:tc>
        <w:tc>
          <w:tcPr>
            <w:tcW w:w="0" w:type="auto"/>
          </w:tcPr>
          <w:p w14:paraId="11A67F11" w14:textId="642E28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R16</w:t>
            </w:r>
          </w:p>
        </w:tc>
        <w:tc>
          <w:tcPr>
            <w:tcW w:w="0" w:type="auto"/>
          </w:tcPr>
          <w:p w14:paraId="3B65699F" w14:textId="59E49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91C650" w14:textId="32D932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F71C4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8C3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2455C6" w14:textId="77777777" w:rsidTr="003F2FDA">
        <w:tc>
          <w:tcPr>
            <w:tcW w:w="0" w:type="auto"/>
          </w:tcPr>
          <w:p w14:paraId="36837931" w14:textId="52FB85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R4-2109324</w:t>
            </w:r>
          </w:p>
        </w:tc>
        <w:tc>
          <w:tcPr>
            <w:tcW w:w="0" w:type="auto"/>
          </w:tcPr>
          <w:p w14:paraId="6CCD16D4" w14:textId="162BB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R17</w:t>
            </w:r>
          </w:p>
        </w:tc>
        <w:tc>
          <w:tcPr>
            <w:tcW w:w="0" w:type="auto"/>
          </w:tcPr>
          <w:p w14:paraId="12F1AE8A" w14:textId="2534AA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CC1B0C8" w14:textId="707421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A7E1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1BD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57ACFD" w14:textId="77777777" w:rsidTr="003F2FDA">
        <w:tc>
          <w:tcPr>
            <w:tcW w:w="0" w:type="auto"/>
          </w:tcPr>
          <w:p w14:paraId="5608BDE4" w14:textId="35944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R4-2109325</w:t>
            </w:r>
          </w:p>
        </w:tc>
        <w:tc>
          <w:tcPr>
            <w:tcW w:w="0" w:type="auto"/>
          </w:tcPr>
          <w:p w14:paraId="2869A8F3" w14:textId="141952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NR operation in 52.6GHz - 71GHz</w:t>
            </w:r>
          </w:p>
        </w:tc>
        <w:tc>
          <w:tcPr>
            <w:tcW w:w="0" w:type="auto"/>
          </w:tcPr>
          <w:p w14:paraId="788332F0" w14:textId="2A6C3D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C461806" w14:textId="1580D7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147B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BA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9F4DC3" w14:textId="77777777" w:rsidTr="003F2FDA">
        <w:tc>
          <w:tcPr>
            <w:tcW w:w="0" w:type="auto"/>
          </w:tcPr>
          <w:p w14:paraId="1CFE49FD" w14:textId="7B7729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R4-2109326</w:t>
            </w:r>
          </w:p>
        </w:tc>
        <w:tc>
          <w:tcPr>
            <w:tcW w:w="0" w:type="auto"/>
          </w:tcPr>
          <w:p w14:paraId="62692FB9" w14:textId="257FF0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testing of A-GNSS Sensitivity requirements in NR and LTE</w:t>
            </w:r>
          </w:p>
        </w:tc>
        <w:tc>
          <w:tcPr>
            <w:tcW w:w="0" w:type="auto"/>
          </w:tcPr>
          <w:p w14:paraId="7858AA9D" w14:textId="3839A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964424" w14:textId="17F860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103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7D6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9B8A85" w14:textId="77777777" w:rsidTr="003F2FDA">
        <w:tc>
          <w:tcPr>
            <w:tcW w:w="0" w:type="auto"/>
          </w:tcPr>
          <w:p w14:paraId="7FEA51EB" w14:textId="351DE0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R4-2109327</w:t>
            </w:r>
          </w:p>
        </w:tc>
        <w:tc>
          <w:tcPr>
            <w:tcW w:w="0" w:type="auto"/>
          </w:tcPr>
          <w:p w14:paraId="5B559F41" w14:textId="562BA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and regulatory requirements related to L-band UL and S-band DL operation</w:t>
            </w:r>
          </w:p>
        </w:tc>
        <w:tc>
          <w:tcPr>
            <w:tcW w:w="0" w:type="auto"/>
          </w:tcPr>
          <w:p w14:paraId="7ECB5641" w14:textId="632D8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59B8ED0E" w14:textId="63B81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6B0C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0D4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A4889C" w14:textId="77777777" w:rsidTr="003F2FDA">
        <w:tc>
          <w:tcPr>
            <w:tcW w:w="0" w:type="auto"/>
          </w:tcPr>
          <w:p w14:paraId="295806A0" w14:textId="6619B8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R4-2109328</w:t>
            </w:r>
          </w:p>
        </w:tc>
        <w:tc>
          <w:tcPr>
            <w:tcW w:w="0" w:type="auto"/>
          </w:tcPr>
          <w:p w14:paraId="3102E9FD" w14:textId="03B828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57D75BC9" w14:textId="4AE6DD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BE915CB" w14:textId="15BD6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F5FC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61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8D93A2" w14:textId="77777777" w:rsidTr="003F2FDA">
        <w:tc>
          <w:tcPr>
            <w:tcW w:w="0" w:type="auto"/>
          </w:tcPr>
          <w:p w14:paraId="72D139CF" w14:textId="02659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R4-2109329</w:t>
            </w:r>
          </w:p>
        </w:tc>
        <w:tc>
          <w:tcPr>
            <w:tcW w:w="0" w:type="auto"/>
          </w:tcPr>
          <w:p w14:paraId="5FA3ADAA" w14:textId="0E102C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254A2927" w14:textId="1D77FA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9198134" w14:textId="1ED1B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7E7F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C39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061E5A" w14:textId="77777777" w:rsidTr="003F2FDA">
        <w:tc>
          <w:tcPr>
            <w:tcW w:w="0" w:type="auto"/>
          </w:tcPr>
          <w:p w14:paraId="584B414E" w14:textId="2FC72D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R4-2109330</w:t>
            </w:r>
          </w:p>
        </w:tc>
        <w:tc>
          <w:tcPr>
            <w:tcW w:w="0" w:type="auto"/>
          </w:tcPr>
          <w:p w14:paraId="5A152021" w14:textId="07257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FR2 EIRP and spherical coverage for ULCA non-overlapping bands n257 and n259</w:t>
            </w:r>
          </w:p>
        </w:tc>
        <w:tc>
          <w:tcPr>
            <w:tcW w:w="0" w:type="auto"/>
          </w:tcPr>
          <w:p w14:paraId="777E872C" w14:textId="449BA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14A67C" w14:textId="23102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43B4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030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F51D33" w14:textId="77777777" w:rsidTr="003F2FDA">
        <w:tc>
          <w:tcPr>
            <w:tcW w:w="0" w:type="auto"/>
          </w:tcPr>
          <w:p w14:paraId="05A4EECB" w14:textId="436E07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R4-2109331</w:t>
            </w:r>
          </w:p>
        </w:tc>
        <w:tc>
          <w:tcPr>
            <w:tcW w:w="0" w:type="auto"/>
          </w:tcPr>
          <w:p w14:paraId="23698411" w14:textId="6F205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21FC3AFF" w14:textId="461125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47012AA" w14:textId="1ADB20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A88EF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069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BF452F" w14:textId="77777777" w:rsidTr="003F2FDA">
        <w:tc>
          <w:tcPr>
            <w:tcW w:w="0" w:type="auto"/>
          </w:tcPr>
          <w:p w14:paraId="44EAFCFC" w14:textId="6ECDED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R4-2109332</w:t>
            </w:r>
          </w:p>
        </w:tc>
        <w:tc>
          <w:tcPr>
            <w:tcW w:w="0" w:type="auto"/>
          </w:tcPr>
          <w:p w14:paraId="05F82EA2" w14:textId="6D20D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1D21C396" w14:textId="1F2679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35916F4" w14:textId="221BF2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D250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FD1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AFD182" w14:textId="77777777" w:rsidTr="003F2FDA">
        <w:tc>
          <w:tcPr>
            <w:tcW w:w="0" w:type="auto"/>
          </w:tcPr>
          <w:p w14:paraId="7CA340ED" w14:textId="260551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R4-2109333</w:t>
            </w:r>
          </w:p>
        </w:tc>
        <w:tc>
          <w:tcPr>
            <w:tcW w:w="0" w:type="auto"/>
          </w:tcPr>
          <w:p w14:paraId="1DFEAC1A" w14:textId="3522DC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R17</w:t>
            </w:r>
          </w:p>
        </w:tc>
        <w:tc>
          <w:tcPr>
            <w:tcW w:w="0" w:type="auto"/>
          </w:tcPr>
          <w:p w14:paraId="4E1D196B" w14:textId="157440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64EBA5" w14:textId="27CDE8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B107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DD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8AF158" w14:textId="77777777" w:rsidTr="003F2FDA">
        <w:tc>
          <w:tcPr>
            <w:tcW w:w="0" w:type="auto"/>
          </w:tcPr>
          <w:p w14:paraId="11324D00" w14:textId="6E59B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R4-2109334</w:t>
            </w:r>
          </w:p>
        </w:tc>
        <w:tc>
          <w:tcPr>
            <w:tcW w:w="0" w:type="auto"/>
          </w:tcPr>
          <w:p w14:paraId="51C0A8F4" w14:textId="03173A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R16</w:t>
            </w:r>
          </w:p>
        </w:tc>
        <w:tc>
          <w:tcPr>
            <w:tcW w:w="0" w:type="auto"/>
          </w:tcPr>
          <w:p w14:paraId="671E7C12" w14:textId="2D1FBC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78A99CE" w14:textId="358E25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3B30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EA9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C09B0E" w14:textId="77777777" w:rsidTr="003F2FDA">
        <w:tc>
          <w:tcPr>
            <w:tcW w:w="0" w:type="auto"/>
          </w:tcPr>
          <w:p w14:paraId="53AAC2B3" w14:textId="11094A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R4-2109335</w:t>
            </w:r>
          </w:p>
        </w:tc>
        <w:tc>
          <w:tcPr>
            <w:tcW w:w="0" w:type="auto"/>
          </w:tcPr>
          <w:p w14:paraId="58FC31A8" w14:textId="2C6F2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R17</w:t>
            </w:r>
          </w:p>
        </w:tc>
        <w:tc>
          <w:tcPr>
            <w:tcW w:w="0" w:type="auto"/>
          </w:tcPr>
          <w:p w14:paraId="5E09D1B2" w14:textId="3EDCA8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BE876F" w14:textId="32448D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5E8B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C81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958649" w14:textId="77777777" w:rsidTr="003F2FDA">
        <w:tc>
          <w:tcPr>
            <w:tcW w:w="0" w:type="auto"/>
          </w:tcPr>
          <w:p w14:paraId="2EA75732" w14:textId="404D83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64C8EB82" w14:textId="78C9DF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0AFFCBF9" w14:textId="7383AC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40B899" w14:textId="1D74B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F66E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3F89E" w14:textId="214504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</w:tr>
      <w:tr w:rsidR="003F2FDA" w14:paraId="32B2FA3F" w14:textId="77777777" w:rsidTr="003F2FDA">
        <w:tc>
          <w:tcPr>
            <w:tcW w:w="0" w:type="auto"/>
          </w:tcPr>
          <w:p w14:paraId="52652199" w14:textId="17370F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R4-2109337</w:t>
            </w:r>
          </w:p>
        </w:tc>
        <w:tc>
          <w:tcPr>
            <w:tcW w:w="0" w:type="auto"/>
          </w:tcPr>
          <w:p w14:paraId="0CC6BC1C" w14:textId="365BF4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R17</w:t>
            </w:r>
          </w:p>
        </w:tc>
        <w:tc>
          <w:tcPr>
            <w:tcW w:w="0" w:type="auto"/>
          </w:tcPr>
          <w:p w14:paraId="3F2B2343" w14:textId="00ACA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4F497CE" w14:textId="7988F7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70AB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4BC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B424B3" w14:textId="77777777" w:rsidTr="003F2FDA">
        <w:tc>
          <w:tcPr>
            <w:tcW w:w="0" w:type="auto"/>
          </w:tcPr>
          <w:p w14:paraId="198FF28C" w14:textId="4EF0A8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R4-2109338</w:t>
            </w:r>
          </w:p>
        </w:tc>
        <w:tc>
          <w:tcPr>
            <w:tcW w:w="0" w:type="auto"/>
          </w:tcPr>
          <w:p w14:paraId="42589856" w14:textId="017DA0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5BD8ECEA" w14:textId="4B7D72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05A666" w14:textId="26A69E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CD6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346E9" w14:textId="6109B6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</w:tr>
      <w:tr w:rsidR="003F2FDA" w14:paraId="38386602" w14:textId="77777777" w:rsidTr="003F2FDA">
        <w:tc>
          <w:tcPr>
            <w:tcW w:w="0" w:type="auto"/>
          </w:tcPr>
          <w:p w14:paraId="3FFA2A8F" w14:textId="66AE3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R4-2109339</w:t>
            </w:r>
          </w:p>
        </w:tc>
        <w:tc>
          <w:tcPr>
            <w:tcW w:w="0" w:type="auto"/>
          </w:tcPr>
          <w:p w14:paraId="7B3F8FC7" w14:textId="44A4C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R17</w:t>
            </w:r>
          </w:p>
        </w:tc>
        <w:tc>
          <w:tcPr>
            <w:tcW w:w="0" w:type="auto"/>
          </w:tcPr>
          <w:p w14:paraId="507BD1B5" w14:textId="00FA7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28F5E1" w14:textId="2492A3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6D8C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433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E84F4A" w14:textId="77777777" w:rsidTr="003F2FDA">
        <w:tc>
          <w:tcPr>
            <w:tcW w:w="0" w:type="auto"/>
          </w:tcPr>
          <w:p w14:paraId="378F75AC" w14:textId="4F368A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15A20A8C" w14:textId="7A682D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047B6625" w14:textId="09A9DF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0A3F49" w14:textId="54E01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2A7C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A2849" w14:textId="3315E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R4-2108235 </w:t>
            </w:r>
          </w:p>
        </w:tc>
      </w:tr>
      <w:tr w:rsidR="003F2FDA" w14:paraId="6BD8B603" w14:textId="77777777" w:rsidTr="003F2FDA">
        <w:tc>
          <w:tcPr>
            <w:tcW w:w="0" w:type="auto"/>
          </w:tcPr>
          <w:p w14:paraId="1EC0B0A7" w14:textId="73CB81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R4-2109341</w:t>
            </w:r>
          </w:p>
        </w:tc>
        <w:tc>
          <w:tcPr>
            <w:tcW w:w="0" w:type="auto"/>
          </w:tcPr>
          <w:p w14:paraId="6145BA40" w14:textId="6124D7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RF aspect</w:t>
            </w:r>
          </w:p>
        </w:tc>
        <w:tc>
          <w:tcPr>
            <w:tcW w:w="0" w:type="auto"/>
          </w:tcPr>
          <w:p w14:paraId="4B07234F" w14:textId="5D7C8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BE2636A" w14:textId="0D6048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0CD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DFA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373857" w14:textId="77777777" w:rsidTr="003F2FDA">
        <w:tc>
          <w:tcPr>
            <w:tcW w:w="0" w:type="auto"/>
          </w:tcPr>
          <w:p w14:paraId="2079AC8C" w14:textId="34794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76DD3D24" w14:textId="2BE9F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207F7675" w14:textId="4AEDE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4F01B07" w14:textId="2348A2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49C2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60C6C" w14:textId="349AC4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</w:tr>
      <w:tr w:rsidR="003F2FDA" w14:paraId="24AE5FBD" w14:textId="77777777" w:rsidTr="003F2FDA">
        <w:tc>
          <w:tcPr>
            <w:tcW w:w="0" w:type="auto"/>
          </w:tcPr>
          <w:p w14:paraId="7B3C042D" w14:textId="509BA5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R4-2109343</w:t>
            </w:r>
          </w:p>
        </w:tc>
        <w:tc>
          <w:tcPr>
            <w:tcW w:w="0" w:type="auto"/>
          </w:tcPr>
          <w:p w14:paraId="48792044" w14:textId="7E1EC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FR2 -R17</w:t>
            </w:r>
          </w:p>
        </w:tc>
        <w:tc>
          <w:tcPr>
            <w:tcW w:w="0" w:type="auto"/>
          </w:tcPr>
          <w:p w14:paraId="69D7BC86" w14:textId="7D742D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684922" w14:textId="6CFCBD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CA58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C5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F0DBA9" w14:textId="77777777" w:rsidTr="003F2FDA">
        <w:tc>
          <w:tcPr>
            <w:tcW w:w="0" w:type="auto"/>
          </w:tcPr>
          <w:p w14:paraId="311527A2" w14:textId="3627C0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R4-2109344</w:t>
            </w:r>
          </w:p>
        </w:tc>
        <w:tc>
          <w:tcPr>
            <w:tcW w:w="0" w:type="auto"/>
          </w:tcPr>
          <w:p w14:paraId="139E3956" w14:textId="2E13D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R16</w:t>
            </w:r>
          </w:p>
        </w:tc>
        <w:tc>
          <w:tcPr>
            <w:tcW w:w="0" w:type="auto"/>
          </w:tcPr>
          <w:p w14:paraId="380A56A9" w14:textId="49B7A1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AB50A1" w14:textId="24C0F4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413C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633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207D9A" w14:textId="77777777" w:rsidTr="003F2FDA">
        <w:tc>
          <w:tcPr>
            <w:tcW w:w="0" w:type="auto"/>
          </w:tcPr>
          <w:p w14:paraId="53DE9DCD" w14:textId="2F7F4E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R4-2109345</w:t>
            </w:r>
          </w:p>
        </w:tc>
        <w:tc>
          <w:tcPr>
            <w:tcW w:w="0" w:type="auto"/>
          </w:tcPr>
          <w:p w14:paraId="1E58A880" w14:textId="41E97D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R17</w:t>
            </w:r>
          </w:p>
        </w:tc>
        <w:tc>
          <w:tcPr>
            <w:tcW w:w="0" w:type="auto"/>
          </w:tcPr>
          <w:p w14:paraId="4A4506F9" w14:textId="357DEE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295B71" w14:textId="3B263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A5E7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C5B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5022B9" w14:textId="77777777" w:rsidTr="003F2FDA">
        <w:tc>
          <w:tcPr>
            <w:tcW w:w="0" w:type="auto"/>
          </w:tcPr>
          <w:p w14:paraId="78B90B93" w14:textId="365113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R4-2109346</w:t>
            </w:r>
          </w:p>
        </w:tc>
        <w:tc>
          <w:tcPr>
            <w:tcW w:w="0" w:type="auto"/>
          </w:tcPr>
          <w:p w14:paraId="6DFE033B" w14:textId="5F6554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38.101-4 on CQI Reporting requirements </w:t>
            </w:r>
            <w:r>
              <w:rPr>
                <w:sz w:val="16"/>
              </w:rPr>
              <w:lastRenderedPageBreak/>
              <w:t>with Table3 - R16</w:t>
            </w:r>
          </w:p>
        </w:tc>
        <w:tc>
          <w:tcPr>
            <w:tcW w:w="0" w:type="auto"/>
          </w:tcPr>
          <w:p w14:paraId="44CEDFF3" w14:textId="4D6EB9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4F724E4F" w14:textId="2BC3F4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330F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93E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317317" w14:textId="77777777" w:rsidTr="003F2FDA">
        <w:tc>
          <w:tcPr>
            <w:tcW w:w="0" w:type="auto"/>
          </w:tcPr>
          <w:p w14:paraId="55DC44E8" w14:textId="4618F6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R4-2109347</w:t>
            </w:r>
          </w:p>
        </w:tc>
        <w:tc>
          <w:tcPr>
            <w:tcW w:w="0" w:type="auto"/>
          </w:tcPr>
          <w:p w14:paraId="7E4C6DD7" w14:textId="46B268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R17</w:t>
            </w:r>
          </w:p>
        </w:tc>
        <w:tc>
          <w:tcPr>
            <w:tcW w:w="0" w:type="auto"/>
          </w:tcPr>
          <w:p w14:paraId="551ED115" w14:textId="455FB3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47F5C3" w14:textId="03675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ABF9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519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509A42" w14:textId="77777777" w:rsidTr="003F2FDA">
        <w:tc>
          <w:tcPr>
            <w:tcW w:w="0" w:type="auto"/>
          </w:tcPr>
          <w:p w14:paraId="40CF1DFC" w14:textId="6D3AB8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R4-2109348</w:t>
            </w:r>
          </w:p>
        </w:tc>
        <w:tc>
          <w:tcPr>
            <w:tcW w:w="0" w:type="auto"/>
          </w:tcPr>
          <w:p w14:paraId="64BE35BF" w14:textId="00B3E8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of HST-DPS test cases</w:t>
            </w:r>
          </w:p>
        </w:tc>
        <w:tc>
          <w:tcPr>
            <w:tcW w:w="0" w:type="auto"/>
          </w:tcPr>
          <w:p w14:paraId="7020BB1F" w14:textId="10E664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B79331" w14:textId="71BB6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968D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5B0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7CF9DB" w14:textId="77777777" w:rsidTr="003F2FDA">
        <w:tc>
          <w:tcPr>
            <w:tcW w:w="0" w:type="auto"/>
          </w:tcPr>
          <w:p w14:paraId="2994EF11" w14:textId="1C8A3B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R4-2109349</w:t>
            </w:r>
          </w:p>
        </w:tc>
        <w:tc>
          <w:tcPr>
            <w:tcW w:w="0" w:type="auto"/>
          </w:tcPr>
          <w:p w14:paraId="51A42A7A" w14:textId="7E200B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21FE7937" w14:textId="2E6EBB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7D063A" w14:textId="690A01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64B1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F44161" w14:textId="3FE61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</w:tr>
      <w:tr w:rsidR="003F2FDA" w14:paraId="587B7567" w14:textId="77777777" w:rsidTr="003F2FDA">
        <w:tc>
          <w:tcPr>
            <w:tcW w:w="0" w:type="auto"/>
          </w:tcPr>
          <w:p w14:paraId="4BB6782E" w14:textId="1353D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R4-2109350</w:t>
            </w:r>
          </w:p>
        </w:tc>
        <w:tc>
          <w:tcPr>
            <w:tcW w:w="0" w:type="auto"/>
          </w:tcPr>
          <w:p w14:paraId="322D5D12" w14:textId="11A28A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R17</w:t>
            </w:r>
          </w:p>
        </w:tc>
        <w:tc>
          <w:tcPr>
            <w:tcW w:w="0" w:type="auto"/>
          </w:tcPr>
          <w:p w14:paraId="115845A5" w14:textId="23B07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749713" w14:textId="430913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D455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3E3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6DEFE2" w14:textId="77777777" w:rsidTr="003F2FDA">
        <w:tc>
          <w:tcPr>
            <w:tcW w:w="0" w:type="auto"/>
          </w:tcPr>
          <w:p w14:paraId="683CAA85" w14:textId="5C98A4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R4-2109351</w:t>
            </w:r>
          </w:p>
        </w:tc>
        <w:tc>
          <w:tcPr>
            <w:tcW w:w="0" w:type="auto"/>
          </w:tcPr>
          <w:p w14:paraId="7A6698B0" w14:textId="66DCE5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UE Demod</w:t>
            </w:r>
          </w:p>
        </w:tc>
        <w:tc>
          <w:tcPr>
            <w:tcW w:w="0" w:type="auto"/>
          </w:tcPr>
          <w:p w14:paraId="4CFC991D" w14:textId="43678C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8ACD12" w14:textId="76807E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E9F5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466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E67D4B" w14:textId="77777777" w:rsidTr="003F2FDA">
        <w:tc>
          <w:tcPr>
            <w:tcW w:w="0" w:type="auto"/>
          </w:tcPr>
          <w:p w14:paraId="1340898C" w14:textId="76615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R4-2109352</w:t>
            </w:r>
          </w:p>
        </w:tc>
        <w:tc>
          <w:tcPr>
            <w:tcW w:w="0" w:type="auto"/>
          </w:tcPr>
          <w:p w14:paraId="2DE98625" w14:textId="0E998C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in NR-U</w:t>
            </w:r>
          </w:p>
        </w:tc>
        <w:tc>
          <w:tcPr>
            <w:tcW w:w="0" w:type="auto"/>
          </w:tcPr>
          <w:p w14:paraId="72CBFB73" w14:textId="33C0CD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7A6BF5" w14:textId="068EB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8C4F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63B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827E9B" w14:textId="77777777" w:rsidTr="003F2FDA">
        <w:tc>
          <w:tcPr>
            <w:tcW w:w="0" w:type="auto"/>
          </w:tcPr>
          <w:p w14:paraId="78AE7B0A" w14:textId="473FDE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R4-2109353</w:t>
            </w:r>
          </w:p>
        </w:tc>
        <w:tc>
          <w:tcPr>
            <w:tcW w:w="0" w:type="auto"/>
          </w:tcPr>
          <w:p w14:paraId="58B32D43" w14:textId="783BE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demodulation requirements in NR-U</w:t>
            </w:r>
          </w:p>
        </w:tc>
        <w:tc>
          <w:tcPr>
            <w:tcW w:w="0" w:type="auto"/>
          </w:tcPr>
          <w:p w14:paraId="6CDC3C47" w14:textId="2E3938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0160EF" w14:textId="64451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F095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25A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7E11F6" w14:textId="77777777" w:rsidTr="003F2FDA">
        <w:tc>
          <w:tcPr>
            <w:tcW w:w="0" w:type="auto"/>
          </w:tcPr>
          <w:p w14:paraId="7260097E" w14:textId="6983F1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R4-2109354</w:t>
            </w:r>
          </w:p>
        </w:tc>
        <w:tc>
          <w:tcPr>
            <w:tcW w:w="0" w:type="auto"/>
          </w:tcPr>
          <w:p w14:paraId="69590D6C" w14:textId="05DBF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CQI reporting requirements in NR-U</w:t>
            </w:r>
          </w:p>
        </w:tc>
        <w:tc>
          <w:tcPr>
            <w:tcW w:w="0" w:type="auto"/>
          </w:tcPr>
          <w:p w14:paraId="1864E2BF" w14:textId="63EE2F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5B6C2F" w14:textId="43A7E7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24D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576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721E0" w14:textId="77777777" w:rsidTr="003F2FDA">
        <w:tc>
          <w:tcPr>
            <w:tcW w:w="0" w:type="auto"/>
          </w:tcPr>
          <w:p w14:paraId="6BC89527" w14:textId="1BFB4A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R4-2109355</w:t>
            </w:r>
          </w:p>
        </w:tc>
        <w:tc>
          <w:tcPr>
            <w:tcW w:w="0" w:type="auto"/>
          </w:tcPr>
          <w:p w14:paraId="090EF421" w14:textId="126A81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</w:t>
            </w:r>
          </w:p>
        </w:tc>
        <w:tc>
          <w:tcPr>
            <w:tcW w:w="0" w:type="auto"/>
          </w:tcPr>
          <w:p w14:paraId="1DB84C50" w14:textId="1B0010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25466FD" w14:textId="6C877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FFCE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48AA2" w14:textId="243A64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R4-2108717</w:t>
            </w:r>
          </w:p>
        </w:tc>
      </w:tr>
      <w:tr w:rsidR="003F2FDA" w14:paraId="2D4B30FD" w14:textId="77777777" w:rsidTr="003F2FDA">
        <w:tc>
          <w:tcPr>
            <w:tcW w:w="0" w:type="auto"/>
          </w:tcPr>
          <w:p w14:paraId="1E555BA1" w14:textId="38A31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R4-2109356</w:t>
            </w:r>
          </w:p>
        </w:tc>
        <w:tc>
          <w:tcPr>
            <w:tcW w:w="0" w:type="auto"/>
          </w:tcPr>
          <w:p w14:paraId="4BA8FB8A" w14:textId="636A93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Requirements in HST</w:t>
            </w:r>
          </w:p>
        </w:tc>
        <w:tc>
          <w:tcPr>
            <w:tcW w:w="0" w:type="auto"/>
          </w:tcPr>
          <w:p w14:paraId="2CC6C4FC" w14:textId="0AA75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07FC7F1" w14:textId="50D2C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2664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AEC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F396BA" w14:textId="77777777" w:rsidTr="003F2FDA">
        <w:tc>
          <w:tcPr>
            <w:tcW w:w="0" w:type="auto"/>
          </w:tcPr>
          <w:p w14:paraId="33763812" w14:textId="15EA3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R4-2109357</w:t>
            </w:r>
          </w:p>
        </w:tc>
        <w:tc>
          <w:tcPr>
            <w:tcW w:w="0" w:type="auto"/>
          </w:tcPr>
          <w:p w14:paraId="5951D205" w14:textId="56A43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 CA scenarios</w:t>
            </w:r>
          </w:p>
        </w:tc>
        <w:tc>
          <w:tcPr>
            <w:tcW w:w="0" w:type="auto"/>
          </w:tcPr>
          <w:p w14:paraId="32F2EE99" w14:textId="7554B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B822D3" w14:textId="4E910F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1CB7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4AB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D46A41" w14:textId="77777777" w:rsidTr="003F2FDA">
        <w:tc>
          <w:tcPr>
            <w:tcW w:w="0" w:type="auto"/>
          </w:tcPr>
          <w:p w14:paraId="0CABD2EA" w14:textId="75FD17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R4-2109358</w:t>
            </w:r>
          </w:p>
        </w:tc>
        <w:tc>
          <w:tcPr>
            <w:tcW w:w="0" w:type="auto"/>
          </w:tcPr>
          <w:p w14:paraId="36C7208B" w14:textId="097E6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intercell interference scenarios</w:t>
            </w:r>
          </w:p>
        </w:tc>
        <w:tc>
          <w:tcPr>
            <w:tcW w:w="0" w:type="auto"/>
          </w:tcPr>
          <w:p w14:paraId="10383D8E" w14:textId="5203D5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9E27E2" w14:textId="782C6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6CE4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5C5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F88FDA" w14:textId="77777777" w:rsidTr="003F2FDA">
        <w:tc>
          <w:tcPr>
            <w:tcW w:w="0" w:type="auto"/>
          </w:tcPr>
          <w:p w14:paraId="17F31B2E" w14:textId="23B39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R4-2109359</w:t>
            </w:r>
          </w:p>
        </w:tc>
        <w:tc>
          <w:tcPr>
            <w:tcW w:w="0" w:type="auto"/>
          </w:tcPr>
          <w:p w14:paraId="64668216" w14:textId="3B29F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MU-MIMO scenarios</w:t>
            </w:r>
          </w:p>
        </w:tc>
        <w:tc>
          <w:tcPr>
            <w:tcW w:w="0" w:type="auto"/>
          </w:tcPr>
          <w:p w14:paraId="4B995FAE" w14:textId="53786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F8804F" w14:textId="4DAEF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5F38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0E2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EBD25" w14:textId="77777777" w:rsidTr="003F2FDA">
        <w:tc>
          <w:tcPr>
            <w:tcW w:w="0" w:type="auto"/>
          </w:tcPr>
          <w:p w14:paraId="630462A9" w14:textId="406B0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R4-2109360</w:t>
            </w:r>
          </w:p>
        </w:tc>
        <w:tc>
          <w:tcPr>
            <w:tcW w:w="0" w:type="auto"/>
          </w:tcPr>
          <w:p w14:paraId="3A49C8BC" w14:textId="65C7D5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reply LS on TCI State Update for L1/L2-Centric Inter-Cell Mobility and DL timing</w:t>
            </w:r>
          </w:p>
        </w:tc>
        <w:tc>
          <w:tcPr>
            <w:tcW w:w="0" w:type="auto"/>
          </w:tcPr>
          <w:p w14:paraId="3BA697E2" w14:textId="3E4594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1D8CCD" w14:textId="0E50E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F43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9EE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B256E7" w14:textId="77777777" w:rsidTr="003F2FDA">
        <w:tc>
          <w:tcPr>
            <w:tcW w:w="0" w:type="auto"/>
          </w:tcPr>
          <w:p w14:paraId="05D6CD38" w14:textId="79BCC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R4-2109361</w:t>
            </w:r>
          </w:p>
        </w:tc>
        <w:tc>
          <w:tcPr>
            <w:tcW w:w="0" w:type="auto"/>
          </w:tcPr>
          <w:p w14:paraId="1C8B8AD4" w14:textId="592DD2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reply on Timing Assumption for Inter-Cell DL Measurement</w:t>
            </w:r>
          </w:p>
        </w:tc>
        <w:tc>
          <w:tcPr>
            <w:tcW w:w="0" w:type="auto"/>
          </w:tcPr>
          <w:p w14:paraId="3059A44F" w14:textId="4DFC38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013480" w14:textId="6016D5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480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6B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FB1756" w14:textId="77777777" w:rsidTr="003F2FDA">
        <w:tc>
          <w:tcPr>
            <w:tcW w:w="0" w:type="auto"/>
          </w:tcPr>
          <w:p w14:paraId="433C5C47" w14:textId="64BB01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R4-2109362</w:t>
            </w:r>
          </w:p>
        </w:tc>
        <w:tc>
          <w:tcPr>
            <w:tcW w:w="0" w:type="auto"/>
          </w:tcPr>
          <w:p w14:paraId="7DACF970" w14:textId="752AF6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physical layer Throughput</w:t>
            </w:r>
          </w:p>
        </w:tc>
        <w:tc>
          <w:tcPr>
            <w:tcW w:w="0" w:type="auto"/>
          </w:tcPr>
          <w:p w14:paraId="6FEA423C" w14:textId="0C48CD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FBDE14" w14:textId="60088E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356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A06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56BCAC" w14:textId="77777777" w:rsidTr="003F2FDA">
        <w:tc>
          <w:tcPr>
            <w:tcW w:w="0" w:type="auto"/>
          </w:tcPr>
          <w:p w14:paraId="60870F93" w14:textId="7590CF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R4-2109363</w:t>
            </w:r>
          </w:p>
        </w:tc>
        <w:tc>
          <w:tcPr>
            <w:tcW w:w="0" w:type="auto"/>
          </w:tcPr>
          <w:p w14:paraId="386D6B9F" w14:textId="4F68D0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RRM aspect</w:t>
            </w:r>
          </w:p>
        </w:tc>
        <w:tc>
          <w:tcPr>
            <w:tcW w:w="0" w:type="auto"/>
          </w:tcPr>
          <w:p w14:paraId="58C6834F" w14:textId="030579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2A851A7" w14:textId="0418B2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5159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D71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286286" w14:textId="77777777" w:rsidTr="003F2FDA">
        <w:tc>
          <w:tcPr>
            <w:tcW w:w="0" w:type="auto"/>
          </w:tcPr>
          <w:p w14:paraId="5A1ECB70" w14:textId="6D585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R4-2109364</w:t>
            </w:r>
          </w:p>
        </w:tc>
        <w:tc>
          <w:tcPr>
            <w:tcW w:w="0" w:type="auto"/>
          </w:tcPr>
          <w:p w14:paraId="6A6F6EB6" w14:textId="7172C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measurements relaxation for RLM and/or BFD</w:t>
            </w:r>
          </w:p>
        </w:tc>
        <w:tc>
          <w:tcPr>
            <w:tcW w:w="0" w:type="auto"/>
          </w:tcPr>
          <w:p w14:paraId="4FF732F4" w14:textId="5AE73A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96A97A0" w14:textId="73CC9D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47BE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44F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22A984" w14:textId="77777777" w:rsidTr="003F2FDA">
        <w:tc>
          <w:tcPr>
            <w:tcW w:w="0" w:type="auto"/>
          </w:tcPr>
          <w:p w14:paraId="2E47A328" w14:textId="40CDD7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R4-2109365</w:t>
            </w:r>
          </w:p>
        </w:tc>
        <w:tc>
          <w:tcPr>
            <w:tcW w:w="0" w:type="auto"/>
          </w:tcPr>
          <w:p w14:paraId="0D4AEFC1" w14:textId="33C61D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RRM requirement - geneal</w:t>
            </w:r>
          </w:p>
        </w:tc>
        <w:tc>
          <w:tcPr>
            <w:tcW w:w="0" w:type="auto"/>
          </w:tcPr>
          <w:p w14:paraId="0EDC77C3" w14:textId="526818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EB339B" w14:textId="7E8804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278A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80E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82F10E" w14:textId="77777777" w:rsidTr="003F2FDA">
        <w:tc>
          <w:tcPr>
            <w:tcW w:w="0" w:type="auto"/>
          </w:tcPr>
          <w:p w14:paraId="6AC0FE32" w14:textId="30668E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R4-2109366</w:t>
            </w:r>
          </w:p>
        </w:tc>
        <w:tc>
          <w:tcPr>
            <w:tcW w:w="0" w:type="auto"/>
          </w:tcPr>
          <w:p w14:paraId="08E4BB3B" w14:textId="6976FF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 for FR2 HST</w:t>
            </w:r>
          </w:p>
        </w:tc>
        <w:tc>
          <w:tcPr>
            <w:tcW w:w="0" w:type="auto"/>
          </w:tcPr>
          <w:p w14:paraId="49EF6B99" w14:textId="153C5F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FFAA06" w14:textId="4823CE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2A48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3CE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A032F5" w14:textId="77777777" w:rsidTr="003F2FDA">
        <w:tc>
          <w:tcPr>
            <w:tcW w:w="0" w:type="auto"/>
          </w:tcPr>
          <w:p w14:paraId="05A83633" w14:textId="0FCF97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R4-2109367</w:t>
            </w:r>
          </w:p>
        </w:tc>
        <w:tc>
          <w:tcPr>
            <w:tcW w:w="0" w:type="auto"/>
          </w:tcPr>
          <w:p w14:paraId="2133F2C9" w14:textId="29FB9E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for FR2 HST</w:t>
            </w:r>
          </w:p>
        </w:tc>
        <w:tc>
          <w:tcPr>
            <w:tcW w:w="0" w:type="auto"/>
          </w:tcPr>
          <w:p w14:paraId="60F5BB98" w14:textId="3507B9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2AA75C" w14:textId="046DB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358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65F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B64434" w14:textId="77777777" w:rsidTr="003F2FDA">
        <w:tc>
          <w:tcPr>
            <w:tcW w:w="0" w:type="auto"/>
          </w:tcPr>
          <w:p w14:paraId="1500BCEC" w14:textId="286374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R4-2109368</w:t>
            </w:r>
          </w:p>
        </w:tc>
        <w:tc>
          <w:tcPr>
            <w:tcW w:w="0" w:type="auto"/>
          </w:tcPr>
          <w:p w14:paraId="585C65AD" w14:textId="0A747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6BB583AC" w14:textId="325AE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2D8957EB" w14:textId="6490A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FEA4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1F2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CECCD" w14:textId="77777777" w:rsidTr="003F2FDA">
        <w:tc>
          <w:tcPr>
            <w:tcW w:w="0" w:type="auto"/>
          </w:tcPr>
          <w:p w14:paraId="17A77BCE" w14:textId="03A55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R4-2109369</w:t>
            </w:r>
          </w:p>
        </w:tc>
        <w:tc>
          <w:tcPr>
            <w:tcW w:w="0" w:type="auto"/>
          </w:tcPr>
          <w:p w14:paraId="0F454D74" w14:textId="78555D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Dual Connectivity of 1LTE band (1DL/1UL) and 1NR band (1DL/1UL) with FR1</w:t>
            </w:r>
          </w:p>
        </w:tc>
        <w:tc>
          <w:tcPr>
            <w:tcW w:w="0" w:type="auto"/>
          </w:tcPr>
          <w:p w14:paraId="70B916C8" w14:textId="7DFA6F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7ABE6FA" w14:textId="0B9F2E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8C8C3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0FA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3D63E0" w14:textId="77777777" w:rsidTr="003F2FDA">
        <w:tc>
          <w:tcPr>
            <w:tcW w:w="0" w:type="auto"/>
          </w:tcPr>
          <w:p w14:paraId="0C814757" w14:textId="3A2D7E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R4-2109370</w:t>
            </w:r>
          </w:p>
        </w:tc>
        <w:tc>
          <w:tcPr>
            <w:tcW w:w="0" w:type="auto"/>
          </w:tcPr>
          <w:p w14:paraId="569A80AA" w14:textId="7E4AF9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Calculation of delta RIB,V2X for V2X_n79A-n47A and V2X_n79A-47A </w:t>
            </w:r>
          </w:p>
        </w:tc>
        <w:tc>
          <w:tcPr>
            <w:tcW w:w="0" w:type="auto"/>
          </w:tcPr>
          <w:p w14:paraId="0046CC1C" w14:textId="1D5424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10F330" w14:textId="4004AA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E47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A9F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8EF262" w14:textId="77777777" w:rsidTr="003F2FDA">
        <w:tc>
          <w:tcPr>
            <w:tcW w:w="0" w:type="auto"/>
          </w:tcPr>
          <w:p w14:paraId="1F16357F" w14:textId="11F55F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R4-2109371</w:t>
            </w:r>
          </w:p>
        </w:tc>
        <w:tc>
          <w:tcPr>
            <w:tcW w:w="0" w:type="auto"/>
          </w:tcPr>
          <w:p w14:paraId="320F0A53" w14:textId="0D60C9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Inputs for analysing pi/2 BPSK uplink power</w:t>
            </w:r>
          </w:p>
        </w:tc>
        <w:tc>
          <w:tcPr>
            <w:tcW w:w="0" w:type="auto"/>
          </w:tcPr>
          <w:p w14:paraId="060BED0B" w14:textId="553200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917F23" w14:textId="7A4CB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727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DAA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97E087" w14:textId="77777777" w:rsidTr="003F2FDA">
        <w:tc>
          <w:tcPr>
            <w:tcW w:w="0" w:type="auto"/>
          </w:tcPr>
          <w:p w14:paraId="7DD4DBD4" w14:textId="768D8A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R4-2109372</w:t>
            </w:r>
          </w:p>
        </w:tc>
        <w:tc>
          <w:tcPr>
            <w:tcW w:w="0" w:type="auto"/>
          </w:tcPr>
          <w:p w14:paraId="6A025364" w14:textId="2EFFE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SI on optimizations of pi/2 BPSK uplink power in NR</w:t>
            </w:r>
          </w:p>
        </w:tc>
        <w:tc>
          <w:tcPr>
            <w:tcW w:w="0" w:type="auto"/>
          </w:tcPr>
          <w:p w14:paraId="76461B6F" w14:textId="2B7B58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A97780B" w14:textId="3611F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E52E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A172D" w14:textId="6A5AFE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R4-2107899</w:t>
            </w:r>
          </w:p>
        </w:tc>
      </w:tr>
      <w:tr w:rsidR="003F2FDA" w14:paraId="58E48927" w14:textId="77777777" w:rsidTr="003F2FDA">
        <w:tc>
          <w:tcPr>
            <w:tcW w:w="0" w:type="auto"/>
          </w:tcPr>
          <w:p w14:paraId="144D4622" w14:textId="526E8B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R4-2109373</w:t>
            </w:r>
          </w:p>
        </w:tc>
        <w:tc>
          <w:tcPr>
            <w:tcW w:w="0" w:type="auto"/>
          </w:tcPr>
          <w:p w14:paraId="7388316F" w14:textId="75E63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0" w:type="auto"/>
          </w:tcPr>
          <w:p w14:paraId="4ADD5A2C" w14:textId="1BBAF9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D924B9" w14:textId="6F0A55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62A5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E6B3B" w14:textId="7A8CF9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R4-2107898</w:t>
            </w:r>
          </w:p>
        </w:tc>
      </w:tr>
      <w:tr w:rsidR="003F2FDA" w14:paraId="1F4BC98B" w14:textId="77777777" w:rsidTr="003F2FDA">
        <w:tc>
          <w:tcPr>
            <w:tcW w:w="0" w:type="auto"/>
          </w:tcPr>
          <w:p w14:paraId="4C689BB7" w14:textId="397F9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R4-2109374</w:t>
            </w:r>
          </w:p>
        </w:tc>
        <w:tc>
          <w:tcPr>
            <w:tcW w:w="0" w:type="auto"/>
          </w:tcPr>
          <w:p w14:paraId="642AA008" w14:textId="6E445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R17</w:t>
            </w:r>
          </w:p>
        </w:tc>
        <w:tc>
          <w:tcPr>
            <w:tcW w:w="0" w:type="auto"/>
          </w:tcPr>
          <w:p w14:paraId="524A49F7" w14:textId="4E363A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047AA0" w14:textId="115F25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E10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482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323DF0" w14:textId="77777777" w:rsidTr="003F2FDA">
        <w:tc>
          <w:tcPr>
            <w:tcW w:w="0" w:type="auto"/>
          </w:tcPr>
          <w:p w14:paraId="400EC93A" w14:textId="117EF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R4-2109375</w:t>
            </w:r>
          </w:p>
        </w:tc>
        <w:tc>
          <w:tcPr>
            <w:tcW w:w="0" w:type="auto"/>
          </w:tcPr>
          <w:p w14:paraId="124A7A1C" w14:textId="4F2551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between 52.6GHz and 71GHz</w:t>
            </w:r>
          </w:p>
        </w:tc>
        <w:tc>
          <w:tcPr>
            <w:tcW w:w="0" w:type="auto"/>
          </w:tcPr>
          <w:p w14:paraId="4E3B34F3" w14:textId="65C3A6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6B31A2" w14:textId="1DE283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5BE8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5BA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9F7606" w14:textId="77777777" w:rsidTr="003F2FDA">
        <w:tc>
          <w:tcPr>
            <w:tcW w:w="0" w:type="auto"/>
          </w:tcPr>
          <w:p w14:paraId="0898F7A2" w14:textId="297F95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R4-2109376</w:t>
            </w:r>
          </w:p>
        </w:tc>
        <w:tc>
          <w:tcPr>
            <w:tcW w:w="0" w:type="auto"/>
          </w:tcPr>
          <w:p w14:paraId="6F60AA3C" w14:textId="1E9086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of RRM core requirements for CSI-RS based L3 measurement</w:t>
            </w:r>
          </w:p>
        </w:tc>
        <w:tc>
          <w:tcPr>
            <w:tcW w:w="0" w:type="auto"/>
          </w:tcPr>
          <w:p w14:paraId="6A6FBC53" w14:textId="29845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B98B828" w14:textId="54A9E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DDC7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D75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6BA994" w14:textId="77777777" w:rsidTr="003F2FDA">
        <w:tc>
          <w:tcPr>
            <w:tcW w:w="0" w:type="auto"/>
          </w:tcPr>
          <w:p w14:paraId="27B0650C" w14:textId="3C554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R4-2109377</w:t>
            </w:r>
          </w:p>
        </w:tc>
        <w:tc>
          <w:tcPr>
            <w:tcW w:w="0" w:type="auto"/>
          </w:tcPr>
          <w:p w14:paraId="35214A29" w14:textId="2DB3F2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on optimizations of pi/2 BPSK uplink power in NR</w:t>
            </w:r>
          </w:p>
        </w:tc>
        <w:tc>
          <w:tcPr>
            <w:tcW w:w="0" w:type="auto"/>
          </w:tcPr>
          <w:p w14:paraId="5926E7B3" w14:textId="6B78C2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93B1F1" w14:textId="12D90D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1E44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FA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8BFA18" w14:textId="77777777" w:rsidTr="003F2FDA">
        <w:tc>
          <w:tcPr>
            <w:tcW w:w="0" w:type="auto"/>
          </w:tcPr>
          <w:p w14:paraId="294B3CCB" w14:textId="7A062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R4-2109378</w:t>
            </w:r>
          </w:p>
        </w:tc>
        <w:tc>
          <w:tcPr>
            <w:tcW w:w="0" w:type="auto"/>
          </w:tcPr>
          <w:p w14:paraId="4667F962" w14:textId="5A1FBA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1DD702F0" w14:textId="0E4473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C987EF6" w14:textId="7301D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4B92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E47FA" w14:textId="299100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</w:tr>
      <w:tr w:rsidR="003F2FDA" w14:paraId="69EC3185" w14:textId="77777777" w:rsidTr="003F2FDA">
        <w:tc>
          <w:tcPr>
            <w:tcW w:w="0" w:type="auto"/>
          </w:tcPr>
          <w:p w14:paraId="490DF905" w14:textId="25349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R4-2109379</w:t>
            </w:r>
          </w:p>
        </w:tc>
        <w:tc>
          <w:tcPr>
            <w:tcW w:w="0" w:type="auto"/>
          </w:tcPr>
          <w:p w14:paraId="38172117" w14:textId="6E6A64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Non-default RX-TX Frequency Separation Values and split band duplexers</w:t>
            </w:r>
          </w:p>
        </w:tc>
        <w:tc>
          <w:tcPr>
            <w:tcW w:w="0" w:type="auto"/>
          </w:tcPr>
          <w:p w14:paraId="6A5D34E3" w14:textId="02958E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C2D7E3" w14:textId="3E82B9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0D6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BD2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B50AC4" w14:textId="77777777" w:rsidTr="003F2FDA">
        <w:tc>
          <w:tcPr>
            <w:tcW w:w="0" w:type="auto"/>
          </w:tcPr>
          <w:p w14:paraId="1E4A1E0F" w14:textId="2D6ABD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R4-2109380</w:t>
            </w:r>
          </w:p>
        </w:tc>
        <w:tc>
          <w:tcPr>
            <w:tcW w:w="0" w:type="auto"/>
          </w:tcPr>
          <w:p w14:paraId="1C6FF314" w14:textId="72ECD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reference for NR SL on SL enhancements</w:t>
            </w:r>
          </w:p>
        </w:tc>
        <w:tc>
          <w:tcPr>
            <w:tcW w:w="0" w:type="auto"/>
          </w:tcPr>
          <w:p w14:paraId="0DCD00A3" w14:textId="037470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9E33CD" w14:textId="251CBA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35F6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15E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689E85" w14:textId="77777777" w:rsidTr="003F2FDA">
        <w:tc>
          <w:tcPr>
            <w:tcW w:w="0" w:type="auto"/>
          </w:tcPr>
          <w:p w14:paraId="0C4F4BA8" w14:textId="4E9627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R4-2109381</w:t>
            </w:r>
          </w:p>
        </w:tc>
        <w:tc>
          <w:tcPr>
            <w:tcW w:w="0" w:type="auto"/>
          </w:tcPr>
          <w:p w14:paraId="591615C4" w14:textId="718411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3F4DE0B6" w14:textId="728F93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B27E29" w14:textId="091911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9EAE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3F7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759A41" w14:textId="77777777" w:rsidTr="003F2FDA">
        <w:tc>
          <w:tcPr>
            <w:tcW w:w="0" w:type="auto"/>
          </w:tcPr>
          <w:p w14:paraId="0F1769CF" w14:textId="3FAB79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R4-2109382</w:t>
            </w:r>
          </w:p>
        </w:tc>
        <w:tc>
          <w:tcPr>
            <w:tcW w:w="0" w:type="auto"/>
          </w:tcPr>
          <w:p w14:paraId="1042DB35" w14:textId="304F7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6FE02BC9" w14:textId="734D86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FCAC51" w14:textId="003CEE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6B61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020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3F264D" w14:textId="77777777" w:rsidTr="003F2FDA">
        <w:tc>
          <w:tcPr>
            <w:tcW w:w="0" w:type="auto"/>
          </w:tcPr>
          <w:p w14:paraId="4120EA12" w14:textId="4FAD29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R4-2109383</w:t>
            </w:r>
          </w:p>
        </w:tc>
        <w:tc>
          <w:tcPr>
            <w:tcW w:w="0" w:type="auto"/>
          </w:tcPr>
          <w:p w14:paraId="26C09799" w14:textId="41261E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coexistence simulation for extending current NR operation to 71 GHz</w:t>
            </w:r>
          </w:p>
        </w:tc>
        <w:tc>
          <w:tcPr>
            <w:tcW w:w="0" w:type="auto"/>
          </w:tcPr>
          <w:p w14:paraId="45848101" w14:textId="6E75D0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55D497" w14:textId="38C09C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C954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90D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5C29A7" w14:textId="77777777" w:rsidTr="003F2FDA">
        <w:tc>
          <w:tcPr>
            <w:tcW w:w="0" w:type="auto"/>
          </w:tcPr>
          <w:p w14:paraId="3656BC00" w14:textId="13B6B1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R4-2109384</w:t>
            </w:r>
          </w:p>
        </w:tc>
        <w:tc>
          <w:tcPr>
            <w:tcW w:w="0" w:type="auto"/>
          </w:tcPr>
          <w:p w14:paraId="3877295D" w14:textId="62C46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transmitter requirements for extending current NR operation to 71 GHz</w:t>
            </w:r>
          </w:p>
        </w:tc>
        <w:tc>
          <w:tcPr>
            <w:tcW w:w="0" w:type="auto"/>
          </w:tcPr>
          <w:p w14:paraId="4E7A94B3" w14:textId="22B429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A76E8B" w14:textId="749B0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8AA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B3E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D5490B" w14:textId="77777777" w:rsidTr="003F2FDA">
        <w:tc>
          <w:tcPr>
            <w:tcW w:w="0" w:type="auto"/>
          </w:tcPr>
          <w:p w14:paraId="23E489D2" w14:textId="41602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R4-2109385</w:t>
            </w:r>
          </w:p>
        </w:tc>
        <w:tc>
          <w:tcPr>
            <w:tcW w:w="0" w:type="auto"/>
          </w:tcPr>
          <w:p w14:paraId="1187F87D" w14:textId="21D630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requirements for extending current NR operation to 71 GHz</w:t>
            </w:r>
          </w:p>
        </w:tc>
        <w:tc>
          <w:tcPr>
            <w:tcW w:w="0" w:type="auto"/>
          </w:tcPr>
          <w:p w14:paraId="28547F0F" w14:textId="31080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9B21A7" w14:textId="1B03F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6D2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778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D4996F" w14:textId="77777777" w:rsidTr="003F2FDA">
        <w:tc>
          <w:tcPr>
            <w:tcW w:w="0" w:type="auto"/>
          </w:tcPr>
          <w:p w14:paraId="466CC232" w14:textId="2E0F0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R4-2109386</w:t>
            </w:r>
          </w:p>
        </w:tc>
        <w:tc>
          <w:tcPr>
            <w:tcW w:w="0" w:type="auto"/>
          </w:tcPr>
          <w:p w14:paraId="5562C663" w14:textId="10DEE3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RF requirements for support of 16QAM in NB-IoT</w:t>
            </w:r>
          </w:p>
        </w:tc>
        <w:tc>
          <w:tcPr>
            <w:tcW w:w="0" w:type="auto"/>
          </w:tcPr>
          <w:p w14:paraId="4961B615" w14:textId="51C1F6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930F9B" w14:textId="1911F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A8E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BDC2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4DE3E2" w14:textId="77777777" w:rsidTr="003F2FDA">
        <w:tc>
          <w:tcPr>
            <w:tcW w:w="0" w:type="auto"/>
          </w:tcPr>
          <w:p w14:paraId="45085E11" w14:textId="1F2C37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R4-2109387</w:t>
            </w:r>
          </w:p>
        </w:tc>
        <w:tc>
          <w:tcPr>
            <w:tcW w:w="0" w:type="auto"/>
          </w:tcPr>
          <w:p w14:paraId="6D0D789B" w14:textId="7E64D5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support of power reduction for PRACH, PUCCH, and full-PRB PUSCH in MTC</w:t>
            </w:r>
          </w:p>
        </w:tc>
        <w:tc>
          <w:tcPr>
            <w:tcW w:w="0" w:type="auto"/>
          </w:tcPr>
          <w:p w14:paraId="38D8C89F" w14:textId="7D7124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954E68" w14:textId="788666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EDD3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5BF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8A97D2" w14:textId="77777777" w:rsidTr="003F2FDA">
        <w:tc>
          <w:tcPr>
            <w:tcW w:w="0" w:type="auto"/>
          </w:tcPr>
          <w:p w14:paraId="5C9F0564" w14:textId="6CEF49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R4-2109388</w:t>
            </w:r>
          </w:p>
        </w:tc>
        <w:tc>
          <w:tcPr>
            <w:tcW w:w="0" w:type="auto"/>
          </w:tcPr>
          <w:p w14:paraId="5B9EBD7F" w14:textId="32ED2B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73D887C0" w14:textId="4FA43A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DCD00D" w14:textId="6A76D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2673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AA9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0997A0" w14:textId="77777777" w:rsidTr="003F2FDA">
        <w:tc>
          <w:tcPr>
            <w:tcW w:w="0" w:type="auto"/>
          </w:tcPr>
          <w:p w14:paraId="4090A202" w14:textId="420A9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R4-2109389</w:t>
            </w:r>
          </w:p>
        </w:tc>
        <w:tc>
          <w:tcPr>
            <w:tcW w:w="0" w:type="auto"/>
          </w:tcPr>
          <w:p w14:paraId="07A3F5DB" w14:textId="2A4F6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Conclusion on feasibility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381B7ED8" w14:textId="422E1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DDE55C" w14:textId="7DBC7B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B4B9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ACE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C65140" w14:textId="77777777" w:rsidTr="003F2FDA">
        <w:tc>
          <w:tcPr>
            <w:tcW w:w="0" w:type="auto"/>
          </w:tcPr>
          <w:p w14:paraId="7A84D571" w14:textId="1C27E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R4-2109390</w:t>
            </w:r>
          </w:p>
        </w:tc>
        <w:tc>
          <w:tcPr>
            <w:tcW w:w="0" w:type="auto"/>
          </w:tcPr>
          <w:p w14:paraId="54FD5798" w14:textId="425D14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Coexistence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161652B0" w14:textId="07EA91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6EF610" w14:textId="4CE78B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E2B2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BBD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B5281A" w14:textId="77777777" w:rsidTr="003F2FDA">
        <w:tc>
          <w:tcPr>
            <w:tcW w:w="0" w:type="auto"/>
          </w:tcPr>
          <w:p w14:paraId="7E0D3E7D" w14:textId="5AD047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R4-2109391</w:t>
            </w:r>
          </w:p>
        </w:tc>
        <w:tc>
          <w:tcPr>
            <w:tcW w:w="0" w:type="auto"/>
          </w:tcPr>
          <w:p w14:paraId="5D2343B6" w14:textId="035FAC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Modem software changes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2CE9722A" w14:textId="08614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CD6EF5" w14:textId="1830D9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265B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6E9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C35ABA" w14:textId="77777777" w:rsidTr="003F2FDA">
        <w:tc>
          <w:tcPr>
            <w:tcW w:w="0" w:type="auto"/>
          </w:tcPr>
          <w:p w14:paraId="6480018F" w14:textId="627C8A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R4-2109392</w:t>
            </w:r>
          </w:p>
        </w:tc>
        <w:tc>
          <w:tcPr>
            <w:tcW w:w="0" w:type="auto"/>
          </w:tcPr>
          <w:p w14:paraId="1DC8C90E" w14:textId="5EE2F6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TSG RAN on unwanted emission field testing</w:t>
            </w:r>
          </w:p>
        </w:tc>
        <w:tc>
          <w:tcPr>
            <w:tcW w:w="0" w:type="auto"/>
          </w:tcPr>
          <w:p w14:paraId="3AD5EC76" w14:textId="44242D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DD448F" w14:textId="3AF1B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9BE5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74C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4297F0" w14:textId="77777777" w:rsidTr="003F2FDA">
        <w:tc>
          <w:tcPr>
            <w:tcW w:w="0" w:type="auto"/>
          </w:tcPr>
          <w:p w14:paraId="56AB2505" w14:textId="20CB8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R4-2109393</w:t>
            </w:r>
          </w:p>
        </w:tc>
        <w:tc>
          <w:tcPr>
            <w:tcW w:w="0" w:type="auto"/>
          </w:tcPr>
          <w:p w14:paraId="7EB81405" w14:textId="3C016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76E4F089" w14:textId="1E066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ECA730" w14:textId="77FE8D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D6BA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10CBE" w14:textId="7B7C2A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</w:tr>
      <w:tr w:rsidR="003F2FDA" w14:paraId="4A5068F8" w14:textId="77777777" w:rsidTr="003F2FDA">
        <w:tc>
          <w:tcPr>
            <w:tcW w:w="0" w:type="auto"/>
          </w:tcPr>
          <w:p w14:paraId="2AF10024" w14:textId="09D7CB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R4-2109394</w:t>
            </w:r>
          </w:p>
        </w:tc>
        <w:tc>
          <w:tcPr>
            <w:tcW w:w="0" w:type="auto"/>
          </w:tcPr>
          <w:p w14:paraId="7A9F3EEA" w14:textId="36B761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4A3D8F0B" w14:textId="34241E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A57289" w14:textId="68B3E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427CD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40D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46A317" w14:textId="77777777" w:rsidTr="003F2FDA">
        <w:tc>
          <w:tcPr>
            <w:tcW w:w="0" w:type="auto"/>
          </w:tcPr>
          <w:p w14:paraId="2BA4ACBC" w14:textId="11EB8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R4-2109395</w:t>
            </w:r>
          </w:p>
        </w:tc>
        <w:tc>
          <w:tcPr>
            <w:tcW w:w="0" w:type="auto"/>
          </w:tcPr>
          <w:p w14:paraId="678383C8" w14:textId="135423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3B63878B" w14:textId="1DF59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53AAF2" w14:textId="710AC0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D202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0248A" w14:textId="44760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R4-2107910</w:t>
            </w:r>
          </w:p>
        </w:tc>
      </w:tr>
      <w:tr w:rsidR="003F2FDA" w14:paraId="5F523B47" w14:textId="77777777" w:rsidTr="003F2FDA">
        <w:tc>
          <w:tcPr>
            <w:tcW w:w="0" w:type="auto"/>
          </w:tcPr>
          <w:p w14:paraId="507E707E" w14:textId="70B8E9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R4-2109396</w:t>
            </w:r>
          </w:p>
        </w:tc>
        <w:tc>
          <w:tcPr>
            <w:tcW w:w="0" w:type="auto"/>
          </w:tcPr>
          <w:p w14:paraId="1DAE72E2" w14:textId="00E4F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487A0B2A" w14:textId="6B50FC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0B138B" w14:textId="1CF872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F961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7EF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796E74" w14:textId="77777777" w:rsidTr="003F2FDA">
        <w:tc>
          <w:tcPr>
            <w:tcW w:w="0" w:type="auto"/>
          </w:tcPr>
          <w:p w14:paraId="3F6D89DD" w14:textId="6F8F05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R4-2109397</w:t>
            </w:r>
          </w:p>
        </w:tc>
        <w:tc>
          <w:tcPr>
            <w:tcW w:w="0" w:type="auto"/>
          </w:tcPr>
          <w:p w14:paraId="684EBFAB" w14:textId="5CD788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CA_n2A-n12A</w:t>
            </w:r>
          </w:p>
        </w:tc>
        <w:tc>
          <w:tcPr>
            <w:tcW w:w="0" w:type="auto"/>
          </w:tcPr>
          <w:p w14:paraId="301C01E7" w14:textId="53993A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D81BB48" w14:textId="387295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FA94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130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31DE66" w14:textId="77777777" w:rsidTr="003F2FDA">
        <w:tc>
          <w:tcPr>
            <w:tcW w:w="0" w:type="auto"/>
          </w:tcPr>
          <w:p w14:paraId="2ED403BF" w14:textId="522DDC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R4-2109398</w:t>
            </w:r>
          </w:p>
        </w:tc>
        <w:tc>
          <w:tcPr>
            <w:tcW w:w="0" w:type="auto"/>
          </w:tcPr>
          <w:p w14:paraId="16A08AC2" w14:textId="4471E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CA_n2A-n14A</w:t>
            </w:r>
          </w:p>
        </w:tc>
        <w:tc>
          <w:tcPr>
            <w:tcW w:w="0" w:type="auto"/>
          </w:tcPr>
          <w:p w14:paraId="27F7FC2F" w14:textId="6103B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F926A64" w14:textId="66DE2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087D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3FA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060D36" w14:textId="77777777" w:rsidTr="003F2FDA">
        <w:tc>
          <w:tcPr>
            <w:tcW w:w="0" w:type="auto"/>
          </w:tcPr>
          <w:p w14:paraId="20A12760" w14:textId="38359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R4-2109399</w:t>
            </w:r>
          </w:p>
        </w:tc>
        <w:tc>
          <w:tcPr>
            <w:tcW w:w="0" w:type="auto"/>
          </w:tcPr>
          <w:p w14:paraId="617044A5" w14:textId="7A020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CA_n5A-n12A</w:t>
            </w:r>
          </w:p>
        </w:tc>
        <w:tc>
          <w:tcPr>
            <w:tcW w:w="0" w:type="auto"/>
          </w:tcPr>
          <w:p w14:paraId="2B0665AE" w14:textId="3B094D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F7781BA" w14:textId="6EE0D2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B89B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9E369" w14:textId="41FCB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R4-2107812</w:t>
            </w:r>
          </w:p>
        </w:tc>
      </w:tr>
      <w:tr w:rsidR="003F2FDA" w14:paraId="3ACE5CF9" w14:textId="77777777" w:rsidTr="003F2FDA">
        <w:tc>
          <w:tcPr>
            <w:tcW w:w="0" w:type="auto"/>
          </w:tcPr>
          <w:p w14:paraId="621C18DC" w14:textId="19D17D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R4-2109400</w:t>
            </w:r>
          </w:p>
        </w:tc>
        <w:tc>
          <w:tcPr>
            <w:tcW w:w="0" w:type="auto"/>
          </w:tcPr>
          <w:p w14:paraId="6AF2A183" w14:textId="14B9DE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CA_n12A-n30A</w:t>
            </w:r>
          </w:p>
        </w:tc>
        <w:tc>
          <w:tcPr>
            <w:tcW w:w="0" w:type="auto"/>
          </w:tcPr>
          <w:p w14:paraId="792B0683" w14:textId="39A2AF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2A5CD66" w14:textId="312B46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C574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835A3" w14:textId="644DE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R4-2107694</w:t>
            </w:r>
          </w:p>
        </w:tc>
      </w:tr>
      <w:tr w:rsidR="003F2FDA" w14:paraId="4DE55610" w14:textId="77777777" w:rsidTr="003F2FDA">
        <w:tc>
          <w:tcPr>
            <w:tcW w:w="0" w:type="auto"/>
          </w:tcPr>
          <w:p w14:paraId="03DAFF80" w14:textId="72237C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R4-2109401</w:t>
            </w:r>
          </w:p>
        </w:tc>
        <w:tc>
          <w:tcPr>
            <w:tcW w:w="0" w:type="auto"/>
          </w:tcPr>
          <w:p w14:paraId="0388728D" w14:textId="56700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CA_n12A-n66A</w:t>
            </w:r>
          </w:p>
        </w:tc>
        <w:tc>
          <w:tcPr>
            <w:tcW w:w="0" w:type="auto"/>
          </w:tcPr>
          <w:p w14:paraId="249F334D" w14:textId="2235B5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A7FE260" w14:textId="0181C5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1C41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5803C" w14:textId="6A704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R4-2107695</w:t>
            </w:r>
          </w:p>
        </w:tc>
      </w:tr>
      <w:tr w:rsidR="003F2FDA" w14:paraId="3B1F9DE9" w14:textId="77777777" w:rsidTr="003F2FDA">
        <w:tc>
          <w:tcPr>
            <w:tcW w:w="0" w:type="auto"/>
          </w:tcPr>
          <w:p w14:paraId="0232FBBC" w14:textId="46F9BF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R4-2109402</w:t>
            </w:r>
          </w:p>
        </w:tc>
        <w:tc>
          <w:tcPr>
            <w:tcW w:w="0" w:type="auto"/>
          </w:tcPr>
          <w:p w14:paraId="78F014B0" w14:textId="7641B7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CA_n14A-n30A</w:t>
            </w:r>
          </w:p>
        </w:tc>
        <w:tc>
          <w:tcPr>
            <w:tcW w:w="0" w:type="auto"/>
          </w:tcPr>
          <w:p w14:paraId="2D56A963" w14:textId="522027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0AD18B3" w14:textId="14F07B8F" w:rsidR="003F2FDA" w:rsidRPr="003F2FDA" w:rsidRDefault="00CA0AF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996D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57B16" w14:textId="68C0CB54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B44EDA" w14:textId="77777777" w:rsidTr="003F2FDA">
        <w:tc>
          <w:tcPr>
            <w:tcW w:w="0" w:type="auto"/>
          </w:tcPr>
          <w:p w14:paraId="5273D33C" w14:textId="7D41A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R4-2109403</w:t>
            </w:r>
          </w:p>
        </w:tc>
        <w:tc>
          <w:tcPr>
            <w:tcW w:w="0" w:type="auto"/>
          </w:tcPr>
          <w:p w14:paraId="407B7ABD" w14:textId="5BBD27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CA_n14A-n66A</w:t>
            </w:r>
          </w:p>
        </w:tc>
        <w:tc>
          <w:tcPr>
            <w:tcW w:w="0" w:type="auto"/>
          </w:tcPr>
          <w:p w14:paraId="5C208B9C" w14:textId="02A7AA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798CF8A" w14:textId="754AB9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5EC2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E87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CEFC8D" w14:textId="77777777" w:rsidTr="003F2FDA">
        <w:tc>
          <w:tcPr>
            <w:tcW w:w="0" w:type="auto"/>
          </w:tcPr>
          <w:p w14:paraId="3E65880C" w14:textId="13BB6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R4-2109404</w:t>
            </w:r>
          </w:p>
        </w:tc>
        <w:tc>
          <w:tcPr>
            <w:tcW w:w="0" w:type="auto"/>
          </w:tcPr>
          <w:p w14:paraId="58211457" w14:textId="178D78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CA_n2A-n5A-n77A</w:t>
            </w:r>
          </w:p>
        </w:tc>
        <w:tc>
          <w:tcPr>
            <w:tcW w:w="0" w:type="auto"/>
          </w:tcPr>
          <w:p w14:paraId="08164199" w14:textId="294C55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8DF44F3" w14:textId="70890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650B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6C6798" w14:textId="546709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R4-2107714</w:t>
            </w:r>
          </w:p>
        </w:tc>
      </w:tr>
      <w:tr w:rsidR="003F2FDA" w14:paraId="4ABB58CE" w14:textId="77777777" w:rsidTr="003F2FDA">
        <w:tc>
          <w:tcPr>
            <w:tcW w:w="0" w:type="auto"/>
          </w:tcPr>
          <w:p w14:paraId="685324D5" w14:textId="104AA6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R4-2109405</w:t>
            </w:r>
          </w:p>
        </w:tc>
        <w:tc>
          <w:tcPr>
            <w:tcW w:w="0" w:type="auto"/>
          </w:tcPr>
          <w:p w14:paraId="58B8EC79" w14:textId="1ADEE0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CA_n2A-n12A-n77A</w:t>
            </w:r>
          </w:p>
        </w:tc>
        <w:tc>
          <w:tcPr>
            <w:tcW w:w="0" w:type="auto"/>
          </w:tcPr>
          <w:p w14:paraId="4954C9C7" w14:textId="734D52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4CDBFBE" w14:textId="7869EB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1BD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B6340" w14:textId="1270E5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R4-2107715</w:t>
            </w:r>
          </w:p>
        </w:tc>
      </w:tr>
      <w:tr w:rsidR="003F2FDA" w14:paraId="25C8E85D" w14:textId="77777777" w:rsidTr="003F2FDA">
        <w:tc>
          <w:tcPr>
            <w:tcW w:w="0" w:type="auto"/>
          </w:tcPr>
          <w:p w14:paraId="14340BF8" w14:textId="278711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R4-2109406</w:t>
            </w:r>
          </w:p>
        </w:tc>
        <w:tc>
          <w:tcPr>
            <w:tcW w:w="0" w:type="auto"/>
          </w:tcPr>
          <w:p w14:paraId="2BBBEBA2" w14:textId="03B918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CA_n2A-n14A-n77A</w:t>
            </w:r>
          </w:p>
        </w:tc>
        <w:tc>
          <w:tcPr>
            <w:tcW w:w="0" w:type="auto"/>
          </w:tcPr>
          <w:p w14:paraId="634B64B7" w14:textId="6EFE1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E63A987" w14:textId="25294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6B93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B3910" w14:textId="3B103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R4-2107716</w:t>
            </w:r>
          </w:p>
        </w:tc>
      </w:tr>
      <w:tr w:rsidR="003F2FDA" w14:paraId="760F505F" w14:textId="77777777" w:rsidTr="003F2FDA">
        <w:tc>
          <w:tcPr>
            <w:tcW w:w="0" w:type="auto"/>
          </w:tcPr>
          <w:p w14:paraId="41483273" w14:textId="448B3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R4-2109407</w:t>
            </w:r>
          </w:p>
        </w:tc>
        <w:tc>
          <w:tcPr>
            <w:tcW w:w="0" w:type="auto"/>
          </w:tcPr>
          <w:p w14:paraId="09C44C5C" w14:textId="2C13FC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CA_n2A-n30A-n77A</w:t>
            </w:r>
          </w:p>
        </w:tc>
        <w:tc>
          <w:tcPr>
            <w:tcW w:w="0" w:type="auto"/>
          </w:tcPr>
          <w:p w14:paraId="4AB20C16" w14:textId="15C59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B867758" w14:textId="573D67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D2C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3D56C" w14:textId="69B9C7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R4-2107717</w:t>
            </w:r>
          </w:p>
        </w:tc>
      </w:tr>
      <w:tr w:rsidR="003F2FDA" w14:paraId="2C5A8941" w14:textId="77777777" w:rsidTr="003F2FDA">
        <w:tc>
          <w:tcPr>
            <w:tcW w:w="0" w:type="auto"/>
          </w:tcPr>
          <w:p w14:paraId="2D768C0C" w14:textId="28505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R4-2109408</w:t>
            </w:r>
          </w:p>
        </w:tc>
        <w:tc>
          <w:tcPr>
            <w:tcW w:w="0" w:type="auto"/>
          </w:tcPr>
          <w:p w14:paraId="37E78545" w14:textId="2E6A9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CA_n5A-n12A-n77A</w:t>
            </w:r>
          </w:p>
        </w:tc>
        <w:tc>
          <w:tcPr>
            <w:tcW w:w="0" w:type="auto"/>
          </w:tcPr>
          <w:p w14:paraId="47F08AE6" w14:textId="4ABB5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20D636E" w14:textId="0DC9ABDF" w:rsidR="003F2FDA" w:rsidRPr="003F2FDA" w:rsidRDefault="00CA0AF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AC76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A9D8A" w14:textId="3E011351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CA9E25" w14:textId="77777777" w:rsidTr="003F2FDA">
        <w:tc>
          <w:tcPr>
            <w:tcW w:w="0" w:type="auto"/>
          </w:tcPr>
          <w:p w14:paraId="35BAAAB3" w14:textId="1C21DD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R4-2109409</w:t>
            </w:r>
          </w:p>
        </w:tc>
        <w:tc>
          <w:tcPr>
            <w:tcW w:w="0" w:type="auto"/>
          </w:tcPr>
          <w:p w14:paraId="55335FF4" w14:textId="5A2F5C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CA_n5A-n14A-n77A</w:t>
            </w:r>
          </w:p>
        </w:tc>
        <w:tc>
          <w:tcPr>
            <w:tcW w:w="0" w:type="auto"/>
          </w:tcPr>
          <w:p w14:paraId="2EF5060F" w14:textId="65EBEC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8F62EF1" w14:textId="26CA28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737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5B982" w14:textId="3476E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R4-2107719</w:t>
            </w:r>
          </w:p>
        </w:tc>
      </w:tr>
      <w:tr w:rsidR="003F2FDA" w14:paraId="067F47C6" w14:textId="77777777" w:rsidTr="003F2FDA">
        <w:tc>
          <w:tcPr>
            <w:tcW w:w="0" w:type="auto"/>
          </w:tcPr>
          <w:p w14:paraId="7F106998" w14:textId="5BF13B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R4-2109410</w:t>
            </w:r>
          </w:p>
        </w:tc>
        <w:tc>
          <w:tcPr>
            <w:tcW w:w="0" w:type="auto"/>
          </w:tcPr>
          <w:p w14:paraId="33AFDF9C" w14:textId="508F8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CA_n5A-n30A-n77A</w:t>
            </w:r>
          </w:p>
        </w:tc>
        <w:tc>
          <w:tcPr>
            <w:tcW w:w="0" w:type="auto"/>
          </w:tcPr>
          <w:p w14:paraId="7D223304" w14:textId="2DE597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40C2E5F" w14:textId="5BE4FE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5BA7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9AA84" w14:textId="7B0AF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R4-2107720</w:t>
            </w:r>
          </w:p>
        </w:tc>
      </w:tr>
      <w:tr w:rsidR="003F2FDA" w14:paraId="66D5CDF8" w14:textId="77777777" w:rsidTr="003F2FDA">
        <w:tc>
          <w:tcPr>
            <w:tcW w:w="0" w:type="auto"/>
          </w:tcPr>
          <w:p w14:paraId="495E3B2C" w14:textId="334B9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R4-2109411</w:t>
            </w:r>
          </w:p>
        </w:tc>
        <w:tc>
          <w:tcPr>
            <w:tcW w:w="0" w:type="auto"/>
          </w:tcPr>
          <w:p w14:paraId="3F10DA91" w14:textId="770C7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CA_n12A-n30A-n77A</w:t>
            </w:r>
          </w:p>
        </w:tc>
        <w:tc>
          <w:tcPr>
            <w:tcW w:w="0" w:type="auto"/>
          </w:tcPr>
          <w:p w14:paraId="049DCB17" w14:textId="33E066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484DFBD" w14:textId="42CABF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8819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4588C" w14:textId="77153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R4-2107721</w:t>
            </w:r>
          </w:p>
        </w:tc>
      </w:tr>
      <w:tr w:rsidR="003F2FDA" w14:paraId="574A5ADF" w14:textId="77777777" w:rsidTr="003F2FDA">
        <w:tc>
          <w:tcPr>
            <w:tcW w:w="0" w:type="auto"/>
          </w:tcPr>
          <w:p w14:paraId="36D08FA0" w14:textId="5A8D0D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R4-2109412</w:t>
            </w:r>
          </w:p>
        </w:tc>
        <w:tc>
          <w:tcPr>
            <w:tcW w:w="0" w:type="auto"/>
          </w:tcPr>
          <w:p w14:paraId="7A22C517" w14:textId="705C3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CA_n12A-n66A-n77A</w:t>
            </w:r>
          </w:p>
        </w:tc>
        <w:tc>
          <w:tcPr>
            <w:tcW w:w="0" w:type="auto"/>
          </w:tcPr>
          <w:p w14:paraId="22EFF21A" w14:textId="1C1EB6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A2794E7" w14:textId="6146DC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884A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9D9EF" w14:textId="76818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R4-2107722</w:t>
            </w:r>
          </w:p>
        </w:tc>
      </w:tr>
      <w:tr w:rsidR="003F2FDA" w14:paraId="53DB3318" w14:textId="77777777" w:rsidTr="003F2FDA">
        <w:tc>
          <w:tcPr>
            <w:tcW w:w="0" w:type="auto"/>
          </w:tcPr>
          <w:p w14:paraId="45EF772D" w14:textId="1B440C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R4-2109413</w:t>
            </w:r>
          </w:p>
        </w:tc>
        <w:tc>
          <w:tcPr>
            <w:tcW w:w="0" w:type="auto"/>
          </w:tcPr>
          <w:p w14:paraId="0EBBC5DA" w14:textId="1C9E14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CA_n14A-n30A-n77A</w:t>
            </w:r>
          </w:p>
        </w:tc>
        <w:tc>
          <w:tcPr>
            <w:tcW w:w="0" w:type="auto"/>
          </w:tcPr>
          <w:p w14:paraId="54A20121" w14:textId="77734D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6122D05" w14:textId="1D74C6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5617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E4935" w14:textId="23EF96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R4-2107723</w:t>
            </w:r>
          </w:p>
        </w:tc>
      </w:tr>
      <w:tr w:rsidR="003F2FDA" w14:paraId="77AD1166" w14:textId="77777777" w:rsidTr="003F2FDA">
        <w:tc>
          <w:tcPr>
            <w:tcW w:w="0" w:type="auto"/>
          </w:tcPr>
          <w:p w14:paraId="25C95DB7" w14:textId="45816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R4-2109414</w:t>
            </w:r>
          </w:p>
        </w:tc>
        <w:tc>
          <w:tcPr>
            <w:tcW w:w="0" w:type="auto"/>
          </w:tcPr>
          <w:p w14:paraId="391CEFB3" w14:textId="1035AF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CA_n14A-n66A-n77A</w:t>
            </w:r>
          </w:p>
        </w:tc>
        <w:tc>
          <w:tcPr>
            <w:tcW w:w="0" w:type="auto"/>
          </w:tcPr>
          <w:p w14:paraId="2624850A" w14:textId="76A0A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2109065" w14:textId="0C60D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8062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4C8ED" w14:textId="7A7101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R4-2107724</w:t>
            </w:r>
          </w:p>
        </w:tc>
      </w:tr>
      <w:tr w:rsidR="003F2FDA" w14:paraId="6250A4D5" w14:textId="77777777" w:rsidTr="003F2FDA">
        <w:tc>
          <w:tcPr>
            <w:tcW w:w="0" w:type="auto"/>
          </w:tcPr>
          <w:p w14:paraId="2CC81A4A" w14:textId="4AD07B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R4-2109415</w:t>
            </w:r>
          </w:p>
        </w:tc>
        <w:tc>
          <w:tcPr>
            <w:tcW w:w="0" w:type="auto"/>
          </w:tcPr>
          <w:p w14:paraId="13A56246" w14:textId="3B1A50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CA_n30A-n66A-n77A</w:t>
            </w:r>
          </w:p>
        </w:tc>
        <w:tc>
          <w:tcPr>
            <w:tcW w:w="0" w:type="auto"/>
          </w:tcPr>
          <w:p w14:paraId="4AB7E5A8" w14:textId="7B7D8F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BF229CA" w14:textId="1B0996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39CF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D4A86" w14:textId="59D24D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R4-2107725</w:t>
            </w:r>
          </w:p>
        </w:tc>
      </w:tr>
      <w:tr w:rsidR="003F2FDA" w14:paraId="4742C6C7" w14:textId="77777777" w:rsidTr="003F2FDA">
        <w:tc>
          <w:tcPr>
            <w:tcW w:w="0" w:type="auto"/>
          </w:tcPr>
          <w:p w14:paraId="0E2B60C5" w14:textId="67D0A7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R4-2109416</w:t>
            </w:r>
          </w:p>
        </w:tc>
        <w:tc>
          <w:tcPr>
            <w:tcW w:w="0" w:type="auto"/>
          </w:tcPr>
          <w:p w14:paraId="312C17C5" w14:textId="4ABE24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0398AEDF" w14:textId="7B8F89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 </w:t>
            </w:r>
          </w:p>
        </w:tc>
        <w:tc>
          <w:tcPr>
            <w:tcW w:w="0" w:type="auto"/>
          </w:tcPr>
          <w:p w14:paraId="13794D5F" w14:textId="4CA58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99FD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9E0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7CE4AE" w14:textId="77777777" w:rsidTr="003F2FDA">
        <w:tc>
          <w:tcPr>
            <w:tcW w:w="0" w:type="auto"/>
          </w:tcPr>
          <w:p w14:paraId="54A04AD4" w14:textId="195DCE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R4-2109417</w:t>
            </w:r>
          </w:p>
        </w:tc>
        <w:tc>
          <w:tcPr>
            <w:tcW w:w="0" w:type="auto"/>
          </w:tcPr>
          <w:p w14:paraId="24638C05" w14:textId="3EC94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draft reply LS on the Intra-band and Inter-band (NG)EN-DC/NE-DC Capabilities</w:t>
            </w:r>
          </w:p>
        </w:tc>
        <w:tc>
          <w:tcPr>
            <w:tcW w:w="0" w:type="auto"/>
          </w:tcPr>
          <w:p w14:paraId="19FF6FF7" w14:textId="4B300D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7770987" w14:textId="0D79F7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B58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5F8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151559" w14:textId="77777777" w:rsidTr="003F2FDA">
        <w:tc>
          <w:tcPr>
            <w:tcW w:w="0" w:type="auto"/>
          </w:tcPr>
          <w:p w14:paraId="610531BF" w14:textId="49E0C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R4-2109418</w:t>
            </w:r>
          </w:p>
        </w:tc>
        <w:tc>
          <w:tcPr>
            <w:tcW w:w="0" w:type="auto"/>
          </w:tcPr>
          <w:p w14:paraId="1F526759" w14:textId="4F6C66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unified equation for specifying REFSENS for both TDD and FDD bands</w:t>
            </w:r>
          </w:p>
        </w:tc>
        <w:tc>
          <w:tcPr>
            <w:tcW w:w="0" w:type="auto"/>
          </w:tcPr>
          <w:p w14:paraId="37537795" w14:textId="0C98A1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81F5617" w14:textId="567A19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664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4D3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46AD86" w14:textId="77777777" w:rsidTr="003F2FDA">
        <w:tc>
          <w:tcPr>
            <w:tcW w:w="0" w:type="auto"/>
          </w:tcPr>
          <w:p w14:paraId="56742125" w14:textId="007BA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R4-2109419</w:t>
            </w:r>
          </w:p>
        </w:tc>
        <w:tc>
          <w:tcPr>
            <w:tcW w:w="0" w:type="auto"/>
          </w:tcPr>
          <w:p w14:paraId="402874A3" w14:textId="22D6A2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specifying REFSENS based on a unified equation method</w:t>
            </w:r>
          </w:p>
        </w:tc>
        <w:tc>
          <w:tcPr>
            <w:tcW w:w="0" w:type="auto"/>
          </w:tcPr>
          <w:p w14:paraId="6B0F7624" w14:textId="1F19C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B34369E" w14:textId="3ACD4E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028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B60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EC082F" w14:textId="77777777" w:rsidTr="003F2FDA">
        <w:tc>
          <w:tcPr>
            <w:tcW w:w="0" w:type="auto"/>
          </w:tcPr>
          <w:p w14:paraId="561D4836" w14:textId="5B02D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R4-2109420</w:t>
            </w:r>
          </w:p>
        </w:tc>
        <w:tc>
          <w:tcPr>
            <w:tcW w:w="0" w:type="auto"/>
          </w:tcPr>
          <w:p w14:paraId="3C68175C" w14:textId="17A3E5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on NR TxD</w:t>
            </w:r>
          </w:p>
        </w:tc>
        <w:tc>
          <w:tcPr>
            <w:tcW w:w="0" w:type="auto"/>
          </w:tcPr>
          <w:p w14:paraId="0054F2CD" w14:textId="05B59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5F355CC" w14:textId="236C33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2F5D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7AA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F690A2" w14:textId="77777777" w:rsidTr="003F2FDA">
        <w:tc>
          <w:tcPr>
            <w:tcW w:w="0" w:type="auto"/>
          </w:tcPr>
          <w:p w14:paraId="30BE35FE" w14:textId="611790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R4-2109421</w:t>
            </w:r>
          </w:p>
        </w:tc>
        <w:tc>
          <w:tcPr>
            <w:tcW w:w="0" w:type="auto"/>
          </w:tcPr>
          <w:p w14:paraId="0C2A2C17" w14:textId="5FFF71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DL interruption applicability for inter-band CA</w:t>
            </w:r>
          </w:p>
        </w:tc>
        <w:tc>
          <w:tcPr>
            <w:tcW w:w="0" w:type="auto"/>
          </w:tcPr>
          <w:p w14:paraId="48EA2787" w14:textId="65C2C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9FB3039" w14:textId="7C03C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75CD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51C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8512B3" w14:textId="77777777" w:rsidTr="003F2FDA">
        <w:tc>
          <w:tcPr>
            <w:tcW w:w="0" w:type="auto"/>
          </w:tcPr>
          <w:p w14:paraId="5012CCF5" w14:textId="002B04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R4-2109422</w:t>
            </w:r>
          </w:p>
        </w:tc>
        <w:tc>
          <w:tcPr>
            <w:tcW w:w="0" w:type="auto"/>
          </w:tcPr>
          <w:p w14:paraId="7C4DB9E1" w14:textId="0D4D8B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between 2 uplink carriers in Rel-17</w:t>
            </w:r>
          </w:p>
        </w:tc>
        <w:tc>
          <w:tcPr>
            <w:tcW w:w="0" w:type="auto"/>
          </w:tcPr>
          <w:p w14:paraId="4CE0D5A3" w14:textId="72F6E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6870B371" w14:textId="05590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0DF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BB5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60DFA9" w14:textId="77777777" w:rsidTr="003F2FDA">
        <w:tc>
          <w:tcPr>
            <w:tcW w:w="0" w:type="auto"/>
          </w:tcPr>
          <w:p w14:paraId="100BF19D" w14:textId="39715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R4-2109423</w:t>
            </w:r>
          </w:p>
        </w:tc>
        <w:tc>
          <w:tcPr>
            <w:tcW w:w="0" w:type="auto"/>
          </w:tcPr>
          <w:p w14:paraId="3540D66C" w14:textId="4B8163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between 2 uplink bands in Rel-17</w:t>
            </w:r>
          </w:p>
        </w:tc>
        <w:tc>
          <w:tcPr>
            <w:tcW w:w="0" w:type="auto"/>
          </w:tcPr>
          <w:p w14:paraId="136EC487" w14:textId="3DE067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B7639F9" w14:textId="64F27A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9AD1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450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47AD90" w14:textId="77777777" w:rsidTr="003F2FDA">
        <w:tc>
          <w:tcPr>
            <w:tcW w:w="0" w:type="auto"/>
          </w:tcPr>
          <w:p w14:paraId="7BF04F59" w14:textId="4BDA18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R4-2109424</w:t>
            </w:r>
          </w:p>
        </w:tc>
        <w:tc>
          <w:tcPr>
            <w:tcW w:w="0" w:type="auto"/>
          </w:tcPr>
          <w:p w14:paraId="4D210F27" w14:textId="08D866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Rel-17 UL Tx switching time mask for 2Tx-2Tx switching between two carriers</w:t>
            </w:r>
          </w:p>
        </w:tc>
        <w:tc>
          <w:tcPr>
            <w:tcW w:w="0" w:type="auto"/>
          </w:tcPr>
          <w:p w14:paraId="084F34E5" w14:textId="70D508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61ACF3FB" w14:textId="37AB07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318C6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AEF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752CB9" w14:textId="77777777" w:rsidTr="003F2FDA">
        <w:tc>
          <w:tcPr>
            <w:tcW w:w="0" w:type="auto"/>
          </w:tcPr>
          <w:p w14:paraId="74C78E45" w14:textId="48417B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R4-2109425</w:t>
            </w:r>
          </w:p>
        </w:tc>
        <w:tc>
          <w:tcPr>
            <w:tcW w:w="0" w:type="auto"/>
          </w:tcPr>
          <w:p w14:paraId="26A9F118" w14:textId="132E3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intra-band UL contiguous CA for UL MIMO</w:t>
            </w:r>
          </w:p>
        </w:tc>
        <w:tc>
          <w:tcPr>
            <w:tcW w:w="0" w:type="auto"/>
          </w:tcPr>
          <w:p w14:paraId="6092DB4A" w14:textId="6E5A2D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CF3A136" w14:textId="1498F2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C94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94F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E21FBE" w14:textId="77777777" w:rsidTr="003F2FDA">
        <w:tc>
          <w:tcPr>
            <w:tcW w:w="0" w:type="auto"/>
          </w:tcPr>
          <w:p w14:paraId="6D48F529" w14:textId="53E89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R4-2109426</w:t>
            </w:r>
          </w:p>
        </w:tc>
        <w:tc>
          <w:tcPr>
            <w:tcW w:w="0" w:type="auto"/>
          </w:tcPr>
          <w:p w14:paraId="22F20D99" w14:textId="1E0922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overlapping UE channel bandwidth</w:t>
            </w:r>
          </w:p>
        </w:tc>
        <w:tc>
          <w:tcPr>
            <w:tcW w:w="0" w:type="auto"/>
          </w:tcPr>
          <w:p w14:paraId="3B00690B" w14:textId="5F814A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9CAA942" w14:textId="7E0A9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CC0F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65E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3475A9" w14:textId="77777777" w:rsidTr="003F2FDA">
        <w:tc>
          <w:tcPr>
            <w:tcW w:w="0" w:type="auto"/>
          </w:tcPr>
          <w:p w14:paraId="1A327E59" w14:textId="779295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R4-2109427</w:t>
            </w:r>
          </w:p>
        </w:tc>
        <w:tc>
          <w:tcPr>
            <w:tcW w:w="0" w:type="auto"/>
          </w:tcPr>
          <w:p w14:paraId="1E25D8BA" w14:textId="4D8150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intermediate wider channel bandwidth</w:t>
            </w:r>
          </w:p>
        </w:tc>
        <w:tc>
          <w:tcPr>
            <w:tcW w:w="0" w:type="auto"/>
          </w:tcPr>
          <w:p w14:paraId="2CF81A7C" w14:textId="74E79E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51CC264" w14:textId="74B53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5A4A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35C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A600E1" w14:textId="77777777" w:rsidTr="003F2FDA">
        <w:tc>
          <w:tcPr>
            <w:tcW w:w="0" w:type="auto"/>
          </w:tcPr>
          <w:p w14:paraId="4041D450" w14:textId="637C7C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R4-2109428</w:t>
            </w:r>
          </w:p>
        </w:tc>
        <w:tc>
          <w:tcPr>
            <w:tcW w:w="0" w:type="auto"/>
          </w:tcPr>
          <w:p w14:paraId="387ADC8D" w14:textId="39B0B1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wideband operation and intra-carrier guard bands</w:t>
            </w:r>
          </w:p>
        </w:tc>
        <w:tc>
          <w:tcPr>
            <w:tcW w:w="0" w:type="auto"/>
          </w:tcPr>
          <w:p w14:paraId="5C6BDEBE" w14:textId="4A986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4D10D7" w14:textId="53C5C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BDE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678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14BDC9" w14:textId="77777777" w:rsidTr="003F2FDA">
        <w:tc>
          <w:tcPr>
            <w:tcW w:w="0" w:type="auto"/>
          </w:tcPr>
          <w:p w14:paraId="3239B3C7" w14:textId="53C19F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R4-2109429</w:t>
            </w:r>
          </w:p>
        </w:tc>
        <w:tc>
          <w:tcPr>
            <w:tcW w:w="0" w:type="auto"/>
          </w:tcPr>
          <w:p w14:paraId="6AB2AFAF" w14:textId="460F4A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for lower 6GHz NR unlicensed operation in EU/CEPT</w:t>
            </w:r>
          </w:p>
        </w:tc>
        <w:tc>
          <w:tcPr>
            <w:tcW w:w="0" w:type="auto"/>
          </w:tcPr>
          <w:p w14:paraId="640AB6F8" w14:textId="53B2D2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Facebook, Hewlett Packard Enterprise, Skyworks Solutions Inc.</w:t>
            </w:r>
          </w:p>
        </w:tc>
        <w:tc>
          <w:tcPr>
            <w:tcW w:w="0" w:type="auto"/>
          </w:tcPr>
          <w:p w14:paraId="0A1A459A" w14:textId="0E333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ECE1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488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7D56BD" w14:textId="77777777" w:rsidTr="003F2FDA">
        <w:tc>
          <w:tcPr>
            <w:tcW w:w="0" w:type="auto"/>
          </w:tcPr>
          <w:p w14:paraId="7F33B213" w14:textId="31754C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R4-2109430</w:t>
            </w:r>
          </w:p>
        </w:tc>
        <w:tc>
          <w:tcPr>
            <w:tcW w:w="0" w:type="auto"/>
          </w:tcPr>
          <w:p w14:paraId="7D43795C" w14:textId="7BF476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6GHz NR unlicensed band in EU/CEPT</w:t>
            </w:r>
          </w:p>
        </w:tc>
        <w:tc>
          <w:tcPr>
            <w:tcW w:w="0" w:type="auto"/>
          </w:tcPr>
          <w:p w14:paraId="2093C55F" w14:textId="6C79BB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007863B" w14:textId="15251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572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F790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E52017" w14:textId="77777777" w:rsidTr="003F2FDA">
        <w:tc>
          <w:tcPr>
            <w:tcW w:w="0" w:type="auto"/>
          </w:tcPr>
          <w:p w14:paraId="7098BDEB" w14:textId="2C0D0C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R4-2109431</w:t>
            </w:r>
          </w:p>
        </w:tc>
        <w:tc>
          <w:tcPr>
            <w:tcW w:w="0" w:type="auto"/>
          </w:tcPr>
          <w:p w14:paraId="2EBAD3C3" w14:textId="0B9974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LPI and VLP modes for mixed indoor/outdoor scenarios</w:t>
            </w:r>
          </w:p>
        </w:tc>
        <w:tc>
          <w:tcPr>
            <w:tcW w:w="0" w:type="auto"/>
          </w:tcPr>
          <w:p w14:paraId="505AAF30" w14:textId="19214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1FFABFD" w14:textId="2D0182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5E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0EF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7548F3" w14:textId="77777777" w:rsidTr="003F2FDA">
        <w:tc>
          <w:tcPr>
            <w:tcW w:w="0" w:type="auto"/>
          </w:tcPr>
          <w:p w14:paraId="5830AFFE" w14:textId="247C8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R4-2109432</w:t>
            </w:r>
          </w:p>
        </w:tc>
        <w:tc>
          <w:tcPr>
            <w:tcW w:w="0" w:type="auto"/>
          </w:tcPr>
          <w:p w14:paraId="5EDC80EF" w14:textId="578E2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the 6GHz band in other countries/regions</w:t>
            </w:r>
          </w:p>
        </w:tc>
        <w:tc>
          <w:tcPr>
            <w:tcW w:w="0" w:type="auto"/>
          </w:tcPr>
          <w:p w14:paraId="4C4B2C9C" w14:textId="03806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FB4A10" w14:textId="70860C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5554F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806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19AFC7" w14:textId="77777777" w:rsidTr="003F2FDA">
        <w:tc>
          <w:tcPr>
            <w:tcW w:w="0" w:type="auto"/>
          </w:tcPr>
          <w:p w14:paraId="2EEF4349" w14:textId="5F7951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R4-2109433</w:t>
            </w:r>
          </w:p>
        </w:tc>
        <w:tc>
          <w:tcPr>
            <w:tcW w:w="0" w:type="auto"/>
          </w:tcPr>
          <w:p w14:paraId="2BF524E2" w14:textId="4C380D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the regulatory parameters the 52.6 GHz to 71 GHz frequency range</w:t>
            </w:r>
          </w:p>
        </w:tc>
        <w:tc>
          <w:tcPr>
            <w:tcW w:w="0" w:type="auto"/>
          </w:tcPr>
          <w:p w14:paraId="7694B203" w14:textId="1D648F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17E1AF8" w14:textId="35ECC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DD7B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819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56DB0B" w14:textId="77777777" w:rsidTr="003F2FDA">
        <w:tc>
          <w:tcPr>
            <w:tcW w:w="0" w:type="auto"/>
          </w:tcPr>
          <w:p w14:paraId="6A9FA449" w14:textId="1E1DE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R4-2109434</w:t>
            </w:r>
          </w:p>
        </w:tc>
        <w:tc>
          <w:tcPr>
            <w:tcW w:w="0" w:type="auto"/>
          </w:tcPr>
          <w:p w14:paraId="096E6C00" w14:textId="7CE216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Response 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6C31E98E" w14:textId="087F5E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D9D735" w14:textId="195526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D21F8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258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B55ED3" w14:textId="77777777" w:rsidTr="003F2FDA">
        <w:tc>
          <w:tcPr>
            <w:tcW w:w="0" w:type="auto"/>
          </w:tcPr>
          <w:p w14:paraId="0563F216" w14:textId="46039A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R4-2109435</w:t>
            </w:r>
          </w:p>
        </w:tc>
        <w:tc>
          <w:tcPr>
            <w:tcW w:w="0" w:type="auto"/>
          </w:tcPr>
          <w:p w14:paraId="664AEC17" w14:textId="134600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next larger channel bandwidth solution</w:t>
            </w:r>
          </w:p>
        </w:tc>
        <w:tc>
          <w:tcPr>
            <w:tcW w:w="0" w:type="auto"/>
          </w:tcPr>
          <w:p w14:paraId="63500DBD" w14:textId="7F9043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2BEE45" w14:textId="5C8688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082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69A3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6BBA88" w14:textId="77777777" w:rsidTr="003F2FDA">
        <w:tc>
          <w:tcPr>
            <w:tcW w:w="0" w:type="auto"/>
          </w:tcPr>
          <w:p w14:paraId="5EA6058C" w14:textId="65DFDF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R4-2109436</w:t>
            </w:r>
          </w:p>
        </w:tc>
        <w:tc>
          <w:tcPr>
            <w:tcW w:w="0" w:type="auto"/>
          </w:tcPr>
          <w:p w14:paraId="222FC133" w14:textId="5880B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overlapping channels from the network perspective solution</w:t>
            </w:r>
          </w:p>
        </w:tc>
        <w:tc>
          <w:tcPr>
            <w:tcW w:w="0" w:type="auto"/>
          </w:tcPr>
          <w:p w14:paraId="1D13863D" w14:textId="5DD212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11119B4B" w14:textId="5F115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7F4A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A5B42" w14:textId="37284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R4-2107887</w:t>
            </w:r>
          </w:p>
        </w:tc>
      </w:tr>
      <w:tr w:rsidR="003F2FDA" w14:paraId="7C8ECB0F" w14:textId="77777777" w:rsidTr="003F2FDA">
        <w:tc>
          <w:tcPr>
            <w:tcW w:w="0" w:type="auto"/>
          </w:tcPr>
          <w:p w14:paraId="5AE3E548" w14:textId="0D10FF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R4-2109437</w:t>
            </w:r>
          </w:p>
        </w:tc>
        <w:tc>
          <w:tcPr>
            <w:tcW w:w="0" w:type="auto"/>
          </w:tcPr>
          <w:p w14:paraId="73DFE900" w14:textId="60341C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emission requirement issues for CA/DC</w:t>
            </w:r>
          </w:p>
        </w:tc>
        <w:tc>
          <w:tcPr>
            <w:tcW w:w="0" w:type="auto"/>
          </w:tcPr>
          <w:p w14:paraId="6FFA89C7" w14:textId="4A304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847CF8" w14:textId="392519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BB22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DB5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F3B419" w14:textId="77777777" w:rsidTr="003F2FDA">
        <w:tc>
          <w:tcPr>
            <w:tcW w:w="0" w:type="auto"/>
          </w:tcPr>
          <w:p w14:paraId="0C263F51" w14:textId="3750D2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R4-2109438</w:t>
            </w:r>
          </w:p>
        </w:tc>
        <w:tc>
          <w:tcPr>
            <w:tcW w:w="0" w:type="auto"/>
          </w:tcPr>
          <w:p w14:paraId="3257B34F" w14:textId="329D4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PC2 n39 and A-MPR results</w:t>
            </w:r>
          </w:p>
        </w:tc>
        <w:tc>
          <w:tcPr>
            <w:tcW w:w="0" w:type="auto"/>
          </w:tcPr>
          <w:p w14:paraId="6986AFF8" w14:textId="567198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19A7DD" w14:textId="5EF3F8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649C3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4FC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47887D" w14:textId="77777777" w:rsidTr="003F2FDA">
        <w:tc>
          <w:tcPr>
            <w:tcW w:w="0" w:type="auto"/>
          </w:tcPr>
          <w:p w14:paraId="04BAF524" w14:textId="1A4C24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R4-2109439</w:t>
            </w:r>
          </w:p>
        </w:tc>
        <w:tc>
          <w:tcPr>
            <w:tcW w:w="0" w:type="auto"/>
          </w:tcPr>
          <w:p w14:paraId="135B0EEB" w14:textId="7632CD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n40/n41 coexistence</w:t>
            </w:r>
          </w:p>
        </w:tc>
        <w:tc>
          <w:tcPr>
            <w:tcW w:w="0" w:type="auto"/>
          </w:tcPr>
          <w:p w14:paraId="275800A0" w14:textId="1600BE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1CB6E4" w14:textId="3587A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12E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84D7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C61EBB" w14:textId="77777777" w:rsidTr="003F2FDA">
        <w:tc>
          <w:tcPr>
            <w:tcW w:w="0" w:type="auto"/>
          </w:tcPr>
          <w:p w14:paraId="315BFBD1" w14:textId="7A95EB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R4-2109440</w:t>
            </w:r>
          </w:p>
        </w:tc>
        <w:tc>
          <w:tcPr>
            <w:tcW w:w="0" w:type="auto"/>
          </w:tcPr>
          <w:p w14:paraId="30D860C3" w14:textId="64854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CBW 90MHz and 100MHz for n40</w:t>
            </w:r>
          </w:p>
        </w:tc>
        <w:tc>
          <w:tcPr>
            <w:tcW w:w="0" w:type="auto"/>
          </w:tcPr>
          <w:p w14:paraId="7804D887" w14:textId="68E70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F39C04" w14:textId="018739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B531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172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205DF3" w14:textId="77777777" w:rsidTr="003F2FDA">
        <w:tc>
          <w:tcPr>
            <w:tcW w:w="0" w:type="auto"/>
          </w:tcPr>
          <w:p w14:paraId="42A023A3" w14:textId="73C0D8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R4-2109441</w:t>
            </w:r>
          </w:p>
        </w:tc>
        <w:tc>
          <w:tcPr>
            <w:tcW w:w="0" w:type="auto"/>
          </w:tcPr>
          <w:p w14:paraId="14840E17" w14:textId="4844E4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n77 and n78</w:t>
            </w:r>
          </w:p>
        </w:tc>
        <w:tc>
          <w:tcPr>
            <w:tcW w:w="0" w:type="auto"/>
          </w:tcPr>
          <w:p w14:paraId="291D5515" w14:textId="15EF74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555E077" w14:textId="1E465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912D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263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050A5D" w14:textId="77777777" w:rsidTr="003F2FDA">
        <w:tc>
          <w:tcPr>
            <w:tcW w:w="0" w:type="auto"/>
          </w:tcPr>
          <w:p w14:paraId="52679170" w14:textId="186B80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R4-2109442</w:t>
            </w:r>
          </w:p>
        </w:tc>
        <w:tc>
          <w:tcPr>
            <w:tcW w:w="0" w:type="auto"/>
          </w:tcPr>
          <w:p w14:paraId="6A43519F" w14:textId="6F3746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evolving regulation in band n77 for US 3.45 to 3.55 GHz usage</w:t>
            </w:r>
          </w:p>
        </w:tc>
        <w:tc>
          <w:tcPr>
            <w:tcW w:w="0" w:type="auto"/>
          </w:tcPr>
          <w:p w14:paraId="339F3C18" w14:textId="3694B2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7ED13DCE" w14:textId="019218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3D06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F1B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68265D" w14:textId="77777777" w:rsidTr="003F2FDA">
        <w:tc>
          <w:tcPr>
            <w:tcW w:w="0" w:type="auto"/>
          </w:tcPr>
          <w:p w14:paraId="6767DF20" w14:textId="6794B0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R4-2109443</w:t>
            </w:r>
          </w:p>
        </w:tc>
        <w:tc>
          <w:tcPr>
            <w:tcW w:w="0" w:type="auto"/>
          </w:tcPr>
          <w:p w14:paraId="16E7AAB7" w14:textId="4E43FB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508CEB06" w14:textId="21220D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49211607" w14:textId="326135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556E4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75F5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1F1345" w14:textId="77777777" w:rsidTr="003F2FDA">
        <w:tc>
          <w:tcPr>
            <w:tcW w:w="0" w:type="auto"/>
          </w:tcPr>
          <w:p w14:paraId="256619B5" w14:textId="03330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R4-2109444</w:t>
            </w:r>
          </w:p>
        </w:tc>
        <w:tc>
          <w:tcPr>
            <w:tcW w:w="0" w:type="auto"/>
          </w:tcPr>
          <w:p w14:paraId="58F4EA2D" w14:textId="580F69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46C8ADBE" w14:textId="624140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1BBE335C" w14:textId="7C537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C502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B83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B4E34D" w14:textId="77777777" w:rsidTr="003F2FDA">
        <w:tc>
          <w:tcPr>
            <w:tcW w:w="0" w:type="auto"/>
          </w:tcPr>
          <w:p w14:paraId="5FB9EF37" w14:textId="0880F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R4-2109445</w:t>
            </w:r>
          </w:p>
        </w:tc>
        <w:tc>
          <w:tcPr>
            <w:tcW w:w="0" w:type="auto"/>
          </w:tcPr>
          <w:p w14:paraId="7B1B0D82" w14:textId="565C41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Testability aspects for the 52.6 GHz to 71 GHz frequency range</w:t>
            </w:r>
          </w:p>
        </w:tc>
        <w:tc>
          <w:tcPr>
            <w:tcW w:w="0" w:type="auto"/>
          </w:tcPr>
          <w:p w14:paraId="57E23015" w14:textId="2C36DE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5B7936" w14:textId="501294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5CF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46F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A02CE7" w14:textId="77777777" w:rsidTr="003F2FDA">
        <w:tc>
          <w:tcPr>
            <w:tcW w:w="0" w:type="auto"/>
          </w:tcPr>
          <w:p w14:paraId="40FE7610" w14:textId="69E75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R4-2109446</w:t>
            </w:r>
          </w:p>
        </w:tc>
        <w:tc>
          <w:tcPr>
            <w:tcW w:w="0" w:type="auto"/>
          </w:tcPr>
          <w:p w14:paraId="7D0420F2" w14:textId="6A6B6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requirements for NR in the 52.6 - 71 GHz frequency range</w:t>
            </w:r>
          </w:p>
        </w:tc>
        <w:tc>
          <w:tcPr>
            <w:tcW w:w="0" w:type="auto"/>
          </w:tcPr>
          <w:p w14:paraId="2270DBA7" w14:textId="34D651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A75355" w14:textId="1D0F7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34D0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308D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489972" w14:textId="77777777" w:rsidTr="003F2FDA">
        <w:tc>
          <w:tcPr>
            <w:tcW w:w="0" w:type="auto"/>
          </w:tcPr>
          <w:p w14:paraId="32710378" w14:textId="78336D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R4-2109447</w:t>
            </w:r>
          </w:p>
        </w:tc>
        <w:tc>
          <w:tcPr>
            <w:tcW w:w="0" w:type="auto"/>
          </w:tcPr>
          <w:p w14:paraId="349EDBE0" w14:textId="67EA6B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4D65EC94" w14:textId="27262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31B930" w14:textId="7DAB7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09A54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A11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6A4248" w14:textId="77777777" w:rsidTr="003F2FDA">
        <w:tc>
          <w:tcPr>
            <w:tcW w:w="0" w:type="auto"/>
          </w:tcPr>
          <w:p w14:paraId="5E1EB77F" w14:textId="347D7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R4-2109448</w:t>
            </w:r>
          </w:p>
        </w:tc>
        <w:tc>
          <w:tcPr>
            <w:tcW w:w="0" w:type="auto"/>
          </w:tcPr>
          <w:p w14:paraId="5B727B8C" w14:textId="4CFE8C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51FA7FBA" w14:textId="5C626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02E28E" w14:textId="46B60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BA2F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20B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042ABD" w14:textId="77777777" w:rsidTr="003F2FDA">
        <w:tc>
          <w:tcPr>
            <w:tcW w:w="0" w:type="auto"/>
          </w:tcPr>
          <w:p w14:paraId="743C9C43" w14:textId="25E88B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R4-2109449</w:t>
            </w:r>
          </w:p>
        </w:tc>
        <w:tc>
          <w:tcPr>
            <w:tcW w:w="0" w:type="auto"/>
          </w:tcPr>
          <w:p w14:paraId="5443B531" w14:textId="654DA3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calculation for band n5 with 20 MHz UL BW</w:t>
            </w:r>
          </w:p>
        </w:tc>
        <w:tc>
          <w:tcPr>
            <w:tcW w:w="0" w:type="auto"/>
          </w:tcPr>
          <w:p w14:paraId="448B0692" w14:textId="6E805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87ECDA" w14:textId="4DB283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62A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B6E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225BA7" w14:textId="77777777" w:rsidTr="003F2FDA">
        <w:tc>
          <w:tcPr>
            <w:tcW w:w="0" w:type="auto"/>
          </w:tcPr>
          <w:p w14:paraId="5236F933" w14:textId="3322DC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R4-2109450</w:t>
            </w:r>
          </w:p>
        </w:tc>
        <w:tc>
          <w:tcPr>
            <w:tcW w:w="0" w:type="auto"/>
          </w:tcPr>
          <w:p w14:paraId="22030AE5" w14:textId="5B823F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DL CA for FR2</w:t>
            </w:r>
          </w:p>
        </w:tc>
        <w:tc>
          <w:tcPr>
            <w:tcW w:w="0" w:type="auto"/>
          </w:tcPr>
          <w:p w14:paraId="69C5C636" w14:textId="2EDCFF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51E958" w14:textId="6F31C6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71CC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FFA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564422" w14:textId="77777777" w:rsidTr="003F2FDA">
        <w:tc>
          <w:tcPr>
            <w:tcW w:w="0" w:type="auto"/>
          </w:tcPr>
          <w:p w14:paraId="7127F69D" w14:textId="5F809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R4-2109451</w:t>
            </w:r>
          </w:p>
        </w:tc>
        <w:tc>
          <w:tcPr>
            <w:tcW w:w="0" w:type="auto"/>
          </w:tcPr>
          <w:p w14:paraId="252CD07C" w14:textId="631033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4346EACE" w14:textId="7F821B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AABECD" w14:textId="3D6B0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6669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697B1" w14:textId="4E0682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</w:tr>
      <w:tr w:rsidR="003F2FDA" w14:paraId="391274B8" w14:textId="77777777" w:rsidTr="003F2FDA">
        <w:tc>
          <w:tcPr>
            <w:tcW w:w="0" w:type="auto"/>
          </w:tcPr>
          <w:p w14:paraId="69CD3B3D" w14:textId="14148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R4-2109452</w:t>
            </w:r>
          </w:p>
        </w:tc>
        <w:tc>
          <w:tcPr>
            <w:tcW w:w="0" w:type="auto"/>
          </w:tcPr>
          <w:p w14:paraId="01668E59" w14:textId="71A0D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566F911F" w14:textId="425312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1F3339" w14:textId="07F3A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CD2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C771E" w14:textId="2A2913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</w:tr>
      <w:tr w:rsidR="003F2FDA" w14:paraId="532ECB5C" w14:textId="77777777" w:rsidTr="003F2FDA">
        <w:tc>
          <w:tcPr>
            <w:tcW w:w="0" w:type="auto"/>
          </w:tcPr>
          <w:p w14:paraId="1DEECF4C" w14:textId="453C7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R4-2109453</w:t>
            </w:r>
          </w:p>
        </w:tc>
        <w:tc>
          <w:tcPr>
            <w:tcW w:w="0" w:type="auto"/>
          </w:tcPr>
          <w:p w14:paraId="6D9364AF" w14:textId="3B0519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4A8A71C1" w14:textId="4DBC56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3ACD68" w14:textId="4D54CB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E6F5E2" w14:textId="4900E2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73B68B" w14:textId="420B1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</w:tr>
      <w:tr w:rsidR="003F2FDA" w14:paraId="2512A3BE" w14:textId="77777777" w:rsidTr="003F2FDA">
        <w:tc>
          <w:tcPr>
            <w:tcW w:w="0" w:type="auto"/>
          </w:tcPr>
          <w:p w14:paraId="28D8271E" w14:textId="572074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R4-2109454</w:t>
            </w:r>
          </w:p>
        </w:tc>
        <w:tc>
          <w:tcPr>
            <w:tcW w:w="0" w:type="auto"/>
          </w:tcPr>
          <w:p w14:paraId="076163E6" w14:textId="13141A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3E42124C" w14:textId="054800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C4B9BE" w14:textId="3638BA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1650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0C5B2C" w14:textId="3948CE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</w:tr>
      <w:tr w:rsidR="003F2FDA" w14:paraId="3B306F53" w14:textId="77777777" w:rsidTr="003F2FDA">
        <w:tc>
          <w:tcPr>
            <w:tcW w:w="0" w:type="auto"/>
          </w:tcPr>
          <w:p w14:paraId="361059C4" w14:textId="4C2B85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2C508521" w14:textId="3C9AB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280FFD0F" w14:textId="1677F9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6BF986" w14:textId="13A37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5051B0" w14:textId="01CC7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5A95C4" w14:textId="1BD732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</w:tr>
      <w:tr w:rsidR="003F2FDA" w14:paraId="0E5D0E96" w14:textId="77777777" w:rsidTr="003F2FDA">
        <w:tc>
          <w:tcPr>
            <w:tcW w:w="0" w:type="auto"/>
          </w:tcPr>
          <w:p w14:paraId="01331B96" w14:textId="230536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R4-2109456</w:t>
            </w:r>
          </w:p>
        </w:tc>
        <w:tc>
          <w:tcPr>
            <w:tcW w:w="0" w:type="auto"/>
          </w:tcPr>
          <w:p w14:paraId="20B5ECEF" w14:textId="1A1929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7E4F6370" w14:textId="525109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A6CA7E" w14:textId="09EAC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B31D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86239" w14:textId="0FA731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</w:tr>
      <w:tr w:rsidR="003F2FDA" w14:paraId="3DF55DFB" w14:textId="77777777" w:rsidTr="003F2FDA">
        <w:tc>
          <w:tcPr>
            <w:tcW w:w="0" w:type="auto"/>
          </w:tcPr>
          <w:p w14:paraId="12E0C8FE" w14:textId="09232B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R4-2109457</w:t>
            </w:r>
          </w:p>
        </w:tc>
        <w:tc>
          <w:tcPr>
            <w:tcW w:w="0" w:type="auto"/>
          </w:tcPr>
          <w:p w14:paraId="548B79FC" w14:textId="2542B2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Rel-17</w:t>
            </w:r>
          </w:p>
        </w:tc>
        <w:tc>
          <w:tcPr>
            <w:tcW w:w="0" w:type="auto"/>
          </w:tcPr>
          <w:p w14:paraId="05D39DDB" w14:textId="0AC88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25B7DDA" w14:textId="4AFEB0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F7DC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15E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866601" w14:textId="77777777" w:rsidTr="003F2FDA">
        <w:tc>
          <w:tcPr>
            <w:tcW w:w="0" w:type="auto"/>
          </w:tcPr>
          <w:p w14:paraId="1CA87F8E" w14:textId="6E042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R4-2109458</w:t>
            </w:r>
          </w:p>
        </w:tc>
        <w:tc>
          <w:tcPr>
            <w:tcW w:w="0" w:type="auto"/>
          </w:tcPr>
          <w:p w14:paraId="0732378B" w14:textId="31253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Rel-17</w:t>
            </w:r>
          </w:p>
        </w:tc>
        <w:tc>
          <w:tcPr>
            <w:tcW w:w="0" w:type="auto"/>
          </w:tcPr>
          <w:p w14:paraId="2C897184" w14:textId="7CE13F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D49A43" w14:textId="68555D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2ED6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553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A023CD" w14:textId="77777777" w:rsidTr="003F2FDA">
        <w:tc>
          <w:tcPr>
            <w:tcW w:w="0" w:type="auto"/>
          </w:tcPr>
          <w:p w14:paraId="3B82F0E8" w14:textId="6B8A21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R4-2109459</w:t>
            </w:r>
          </w:p>
        </w:tc>
        <w:tc>
          <w:tcPr>
            <w:tcW w:w="0" w:type="auto"/>
          </w:tcPr>
          <w:p w14:paraId="2960D3E4" w14:textId="2D37D8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Rel-17</w:t>
            </w:r>
          </w:p>
        </w:tc>
        <w:tc>
          <w:tcPr>
            <w:tcW w:w="0" w:type="auto"/>
          </w:tcPr>
          <w:p w14:paraId="02ADA2FB" w14:textId="5270F2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521FCB" w14:textId="52191E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9A99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BED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024F77" w14:textId="77777777" w:rsidTr="003F2FDA">
        <w:tc>
          <w:tcPr>
            <w:tcW w:w="0" w:type="auto"/>
          </w:tcPr>
          <w:p w14:paraId="4B240765" w14:textId="2CAF4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R4-2109460</w:t>
            </w:r>
          </w:p>
        </w:tc>
        <w:tc>
          <w:tcPr>
            <w:tcW w:w="0" w:type="auto"/>
          </w:tcPr>
          <w:p w14:paraId="403C81C3" w14:textId="5B0AE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6C4AF37F" w14:textId="4D923E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126C514A" w14:textId="7E7AD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774A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4B4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F521F9" w14:textId="77777777" w:rsidTr="003F2FDA">
        <w:tc>
          <w:tcPr>
            <w:tcW w:w="0" w:type="auto"/>
          </w:tcPr>
          <w:p w14:paraId="3B2BA520" w14:textId="2C2546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R4-2109461</w:t>
            </w:r>
          </w:p>
        </w:tc>
        <w:tc>
          <w:tcPr>
            <w:tcW w:w="0" w:type="auto"/>
          </w:tcPr>
          <w:p w14:paraId="146A9EA2" w14:textId="2D031A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595476CE" w14:textId="6B2BB3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185EA164" w14:textId="06926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624A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EBA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8202B1" w14:textId="77777777" w:rsidTr="003F2FDA">
        <w:tc>
          <w:tcPr>
            <w:tcW w:w="0" w:type="auto"/>
          </w:tcPr>
          <w:p w14:paraId="33C6121D" w14:textId="67ADE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R4-2109462</w:t>
            </w:r>
          </w:p>
        </w:tc>
        <w:tc>
          <w:tcPr>
            <w:tcW w:w="0" w:type="auto"/>
          </w:tcPr>
          <w:p w14:paraId="50B1BA20" w14:textId="15CFFD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4D3E446D" w14:textId="67404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68D3EB87" w14:textId="291E59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F83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07C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3A69A9" w14:textId="77777777" w:rsidTr="003F2FDA">
        <w:tc>
          <w:tcPr>
            <w:tcW w:w="0" w:type="auto"/>
          </w:tcPr>
          <w:p w14:paraId="73A81B92" w14:textId="77F44A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R4-2109463</w:t>
            </w:r>
          </w:p>
        </w:tc>
        <w:tc>
          <w:tcPr>
            <w:tcW w:w="0" w:type="auto"/>
          </w:tcPr>
          <w:p w14:paraId="1336A66E" w14:textId="71CA47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37.717-21-11: EN-DC_1-11_n41</w:t>
            </w:r>
          </w:p>
        </w:tc>
        <w:tc>
          <w:tcPr>
            <w:tcW w:w="0" w:type="auto"/>
          </w:tcPr>
          <w:p w14:paraId="329B7D23" w14:textId="782853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Samsung, KDDI</w:t>
            </w:r>
          </w:p>
        </w:tc>
        <w:tc>
          <w:tcPr>
            <w:tcW w:w="0" w:type="auto"/>
          </w:tcPr>
          <w:p w14:paraId="121C83E1" w14:textId="3E2A70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FC12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4ED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A10A09" w14:textId="77777777" w:rsidTr="003F2FDA">
        <w:tc>
          <w:tcPr>
            <w:tcW w:w="0" w:type="auto"/>
          </w:tcPr>
          <w:p w14:paraId="3BB93A6F" w14:textId="5E0AC1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R4-2109464</w:t>
            </w:r>
          </w:p>
        </w:tc>
        <w:tc>
          <w:tcPr>
            <w:tcW w:w="0" w:type="auto"/>
          </w:tcPr>
          <w:p w14:paraId="4C038A0B" w14:textId="5DBE8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Throughput Tests</w:t>
            </w:r>
          </w:p>
        </w:tc>
        <w:tc>
          <w:tcPr>
            <w:tcW w:w="0" w:type="auto"/>
          </w:tcPr>
          <w:p w14:paraId="3ED39A0B" w14:textId="7125A7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C96DDD" w14:textId="4CA511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8897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FFF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F574EC" w14:textId="77777777" w:rsidTr="003F2FDA">
        <w:tc>
          <w:tcPr>
            <w:tcW w:w="0" w:type="auto"/>
          </w:tcPr>
          <w:p w14:paraId="213344B1" w14:textId="149367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R4-2109465</w:t>
            </w:r>
          </w:p>
        </w:tc>
        <w:tc>
          <w:tcPr>
            <w:tcW w:w="0" w:type="auto"/>
          </w:tcPr>
          <w:p w14:paraId="46DF005C" w14:textId="75EA74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Intra-cell Inter-user Interference Scenarios</w:t>
            </w:r>
          </w:p>
        </w:tc>
        <w:tc>
          <w:tcPr>
            <w:tcW w:w="0" w:type="auto"/>
          </w:tcPr>
          <w:p w14:paraId="741D9CE4" w14:textId="3E721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F18BE01" w14:textId="39F66C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3E0A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302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40131B" w14:textId="77777777" w:rsidTr="003F2FDA">
        <w:tc>
          <w:tcPr>
            <w:tcW w:w="0" w:type="auto"/>
          </w:tcPr>
          <w:p w14:paraId="5D5F4714" w14:textId="3229A9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R4-2109466</w:t>
            </w:r>
          </w:p>
        </w:tc>
        <w:tc>
          <w:tcPr>
            <w:tcW w:w="0" w:type="auto"/>
          </w:tcPr>
          <w:p w14:paraId="2B36C4C6" w14:textId="0355CA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CA Tests</w:t>
            </w:r>
          </w:p>
        </w:tc>
        <w:tc>
          <w:tcPr>
            <w:tcW w:w="0" w:type="auto"/>
          </w:tcPr>
          <w:p w14:paraId="6F27B918" w14:textId="0D5060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F4AD67" w14:textId="5F96A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AD20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8D2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921AF6" w14:textId="77777777" w:rsidTr="003F2FDA">
        <w:tc>
          <w:tcPr>
            <w:tcW w:w="0" w:type="auto"/>
          </w:tcPr>
          <w:p w14:paraId="515743E8" w14:textId="33212E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R4-2109467</w:t>
            </w:r>
          </w:p>
        </w:tc>
        <w:tc>
          <w:tcPr>
            <w:tcW w:w="0" w:type="auto"/>
          </w:tcPr>
          <w:p w14:paraId="1BD4F81F" w14:textId="1AFFD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n77(2A) in CA_n77-n79-n257</w:t>
            </w:r>
          </w:p>
        </w:tc>
        <w:tc>
          <w:tcPr>
            <w:tcW w:w="0" w:type="auto"/>
          </w:tcPr>
          <w:p w14:paraId="543F72C2" w14:textId="6515FC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12270D8" w14:textId="17915F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4FC5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18C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2E9B56" w14:textId="77777777" w:rsidTr="003F2FDA">
        <w:tc>
          <w:tcPr>
            <w:tcW w:w="0" w:type="auto"/>
          </w:tcPr>
          <w:p w14:paraId="61DCD701" w14:textId="110A18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R4-2109468</w:t>
            </w:r>
          </w:p>
        </w:tc>
        <w:tc>
          <w:tcPr>
            <w:tcW w:w="0" w:type="auto"/>
          </w:tcPr>
          <w:p w14:paraId="70312338" w14:textId="4B4FF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n77(2A) in DC_n77-n79</w:t>
            </w:r>
          </w:p>
        </w:tc>
        <w:tc>
          <w:tcPr>
            <w:tcW w:w="0" w:type="auto"/>
          </w:tcPr>
          <w:p w14:paraId="2820FDBA" w14:textId="56DD8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4B28F15" w14:textId="0C69A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27C9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DDE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57B502" w14:textId="77777777" w:rsidTr="003F2FDA">
        <w:tc>
          <w:tcPr>
            <w:tcW w:w="0" w:type="auto"/>
          </w:tcPr>
          <w:p w14:paraId="61308171" w14:textId="14C7FF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R4-2109469</w:t>
            </w:r>
          </w:p>
        </w:tc>
        <w:tc>
          <w:tcPr>
            <w:tcW w:w="0" w:type="auto"/>
          </w:tcPr>
          <w:p w14:paraId="1CE2C6C9" w14:textId="579AAE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CA_n3-n28-n79</w:t>
            </w:r>
          </w:p>
        </w:tc>
        <w:tc>
          <w:tcPr>
            <w:tcW w:w="0" w:type="auto"/>
          </w:tcPr>
          <w:p w14:paraId="42F0D4BA" w14:textId="641F8A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C1DB6E4" w14:textId="290059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FE22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6DCC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9E21A3" w14:textId="77777777" w:rsidTr="003F2FDA">
        <w:tc>
          <w:tcPr>
            <w:tcW w:w="0" w:type="auto"/>
          </w:tcPr>
          <w:p w14:paraId="531D1F41" w14:textId="1A7D49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R4-2109470</w:t>
            </w:r>
          </w:p>
        </w:tc>
        <w:tc>
          <w:tcPr>
            <w:tcW w:w="0" w:type="auto"/>
          </w:tcPr>
          <w:p w14:paraId="1F44EFE2" w14:textId="53831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CA_n3-n77-n79</w:t>
            </w:r>
          </w:p>
        </w:tc>
        <w:tc>
          <w:tcPr>
            <w:tcW w:w="0" w:type="auto"/>
          </w:tcPr>
          <w:p w14:paraId="32B380D4" w14:textId="66C6C1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B6202AF" w14:textId="71FC4F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0DB9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FEEEF" w14:textId="777A70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R4-2107709</w:t>
            </w:r>
          </w:p>
        </w:tc>
      </w:tr>
      <w:tr w:rsidR="003F2FDA" w14:paraId="31CD8E0F" w14:textId="77777777" w:rsidTr="003F2FDA">
        <w:tc>
          <w:tcPr>
            <w:tcW w:w="0" w:type="auto"/>
          </w:tcPr>
          <w:p w14:paraId="065FFA8D" w14:textId="35CFAA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R4-2109471</w:t>
            </w:r>
          </w:p>
        </w:tc>
        <w:tc>
          <w:tcPr>
            <w:tcW w:w="0" w:type="auto"/>
          </w:tcPr>
          <w:p w14:paraId="2B1BAC18" w14:textId="7AD523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CA_n3-n79-n257</w:t>
            </w:r>
          </w:p>
        </w:tc>
        <w:tc>
          <w:tcPr>
            <w:tcW w:w="0" w:type="auto"/>
          </w:tcPr>
          <w:p w14:paraId="5FA5E963" w14:textId="5DBD94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AF75E8B" w14:textId="4CFC5B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F2E3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5FE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04D39C" w14:textId="77777777" w:rsidTr="003F2FDA">
        <w:tc>
          <w:tcPr>
            <w:tcW w:w="0" w:type="auto"/>
          </w:tcPr>
          <w:p w14:paraId="34EEF88E" w14:textId="1836B6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R4-2109472</w:t>
            </w:r>
          </w:p>
        </w:tc>
        <w:tc>
          <w:tcPr>
            <w:tcW w:w="0" w:type="auto"/>
          </w:tcPr>
          <w:p w14:paraId="4EC23A79" w14:textId="05F2F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CA_n28-n77-n79</w:t>
            </w:r>
          </w:p>
        </w:tc>
        <w:tc>
          <w:tcPr>
            <w:tcW w:w="0" w:type="auto"/>
          </w:tcPr>
          <w:p w14:paraId="0C4A1A76" w14:textId="559E6B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1E5E6EE" w14:textId="398145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D8E5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EBD2DB" w14:textId="2F562D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R4-2107726</w:t>
            </w:r>
          </w:p>
        </w:tc>
      </w:tr>
      <w:tr w:rsidR="003F2FDA" w14:paraId="4E26FCAE" w14:textId="77777777" w:rsidTr="003F2FDA">
        <w:tc>
          <w:tcPr>
            <w:tcW w:w="0" w:type="auto"/>
          </w:tcPr>
          <w:p w14:paraId="2B6D2229" w14:textId="48B88A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R4-2109473</w:t>
            </w:r>
          </w:p>
        </w:tc>
        <w:tc>
          <w:tcPr>
            <w:tcW w:w="0" w:type="auto"/>
          </w:tcPr>
          <w:p w14:paraId="14C4501F" w14:textId="6AAF1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CA_n28-n79-n257</w:t>
            </w:r>
          </w:p>
        </w:tc>
        <w:tc>
          <w:tcPr>
            <w:tcW w:w="0" w:type="auto"/>
          </w:tcPr>
          <w:p w14:paraId="4A4264D7" w14:textId="5AA6CF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023730E" w14:textId="4C6AB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01CF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3A4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603F49" w14:textId="77777777" w:rsidTr="003F2FDA">
        <w:tc>
          <w:tcPr>
            <w:tcW w:w="0" w:type="auto"/>
          </w:tcPr>
          <w:p w14:paraId="1C8EA5E6" w14:textId="57689C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R4-2109474</w:t>
            </w:r>
          </w:p>
        </w:tc>
        <w:tc>
          <w:tcPr>
            <w:tcW w:w="0" w:type="auto"/>
          </w:tcPr>
          <w:p w14:paraId="277F2759" w14:textId="6342F1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switching times</w:t>
            </w:r>
          </w:p>
        </w:tc>
        <w:tc>
          <w:tcPr>
            <w:tcW w:w="0" w:type="auto"/>
          </w:tcPr>
          <w:p w14:paraId="54153D0D" w14:textId="1A35B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D3ECA5" w14:textId="18D160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2A5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071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F2B845" w14:textId="77777777" w:rsidTr="003F2FDA">
        <w:tc>
          <w:tcPr>
            <w:tcW w:w="0" w:type="auto"/>
          </w:tcPr>
          <w:p w14:paraId="717F3711" w14:textId="2493F3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R4-2109475</w:t>
            </w:r>
          </w:p>
        </w:tc>
        <w:tc>
          <w:tcPr>
            <w:tcW w:w="0" w:type="auto"/>
          </w:tcPr>
          <w:p w14:paraId="38706AD5" w14:textId="5AFEC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channel bandwidths, raster, and carrier aggregation</w:t>
            </w:r>
          </w:p>
        </w:tc>
        <w:tc>
          <w:tcPr>
            <w:tcW w:w="0" w:type="auto"/>
          </w:tcPr>
          <w:p w14:paraId="4BBF3755" w14:textId="7A7097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BA9C70" w14:textId="4C7A9F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101F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2F4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A255DF" w14:textId="77777777" w:rsidTr="003F2FDA">
        <w:tc>
          <w:tcPr>
            <w:tcW w:w="0" w:type="auto"/>
          </w:tcPr>
          <w:p w14:paraId="7A93879F" w14:textId="22C52A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R4-2109476</w:t>
            </w:r>
          </w:p>
        </w:tc>
        <w:tc>
          <w:tcPr>
            <w:tcW w:w="0" w:type="auto"/>
          </w:tcPr>
          <w:p w14:paraId="08C6D707" w14:textId="00F386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UE TX emissions and EIRP</w:t>
            </w:r>
          </w:p>
        </w:tc>
        <w:tc>
          <w:tcPr>
            <w:tcW w:w="0" w:type="auto"/>
          </w:tcPr>
          <w:p w14:paraId="4F33E01D" w14:textId="19719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2997B2" w14:textId="36DDC4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D55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0B8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0CBE41" w14:textId="77777777" w:rsidTr="003F2FDA">
        <w:tc>
          <w:tcPr>
            <w:tcW w:w="0" w:type="auto"/>
          </w:tcPr>
          <w:p w14:paraId="437158DE" w14:textId="00EB7B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R4-2109477</w:t>
            </w:r>
          </w:p>
        </w:tc>
        <w:tc>
          <w:tcPr>
            <w:tcW w:w="0" w:type="auto"/>
          </w:tcPr>
          <w:p w14:paraId="6E6B2745" w14:textId="64F3D7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1FCE6E1E" w14:textId="79914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D6325AD" w14:textId="54F4AE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A941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73C2F" w14:textId="49E5E7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</w:tr>
      <w:tr w:rsidR="003F2FDA" w14:paraId="22D89307" w14:textId="77777777" w:rsidTr="003F2FDA">
        <w:tc>
          <w:tcPr>
            <w:tcW w:w="0" w:type="auto"/>
          </w:tcPr>
          <w:p w14:paraId="225C5FB0" w14:textId="698D38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R4-2109478</w:t>
            </w:r>
          </w:p>
        </w:tc>
        <w:tc>
          <w:tcPr>
            <w:tcW w:w="0" w:type="auto"/>
          </w:tcPr>
          <w:p w14:paraId="4CCF9690" w14:textId="69C7FD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DL interruption requirements at UE switching between two uplink carriers and two uplink bands</w:t>
            </w:r>
          </w:p>
        </w:tc>
        <w:tc>
          <w:tcPr>
            <w:tcW w:w="0" w:type="auto"/>
          </w:tcPr>
          <w:p w14:paraId="52CFF1EC" w14:textId="3861E8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E80BBE3" w14:textId="1F3026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49C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46F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C05996" w14:textId="77777777" w:rsidTr="003F2FDA">
        <w:tc>
          <w:tcPr>
            <w:tcW w:w="0" w:type="auto"/>
          </w:tcPr>
          <w:p w14:paraId="2C137158" w14:textId="5739C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R4-2109479</w:t>
            </w:r>
          </w:p>
        </w:tc>
        <w:tc>
          <w:tcPr>
            <w:tcW w:w="0" w:type="auto"/>
          </w:tcPr>
          <w:p w14:paraId="00F00E45" w14:textId="5DFBE7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NR in 52.6GHz ~ 71GHz</w:t>
            </w:r>
          </w:p>
        </w:tc>
        <w:tc>
          <w:tcPr>
            <w:tcW w:w="0" w:type="auto"/>
          </w:tcPr>
          <w:p w14:paraId="1460239E" w14:textId="23E6E1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74320DE" w14:textId="6B733B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0BA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D8A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DA2179" w14:textId="77777777" w:rsidTr="003F2FDA">
        <w:tc>
          <w:tcPr>
            <w:tcW w:w="0" w:type="auto"/>
          </w:tcPr>
          <w:p w14:paraId="7A0147C1" w14:textId="5A42F6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R4-2109480</w:t>
            </w:r>
          </w:p>
        </w:tc>
        <w:tc>
          <w:tcPr>
            <w:tcW w:w="0" w:type="auto"/>
          </w:tcPr>
          <w:p w14:paraId="1E2AB1A0" w14:textId="55F0A0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52.6GHz ~ 71GHz</w:t>
            </w:r>
          </w:p>
        </w:tc>
        <w:tc>
          <w:tcPr>
            <w:tcW w:w="0" w:type="auto"/>
          </w:tcPr>
          <w:p w14:paraId="66ECFA00" w14:textId="0B38DA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3FB8A7" w14:textId="1F2920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9BB2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1EE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4CC82E" w14:textId="77777777" w:rsidTr="003F2FDA">
        <w:tc>
          <w:tcPr>
            <w:tcW w:w="0" w:type="auto"/>
          </w:tcPr>
          <w:p w14:paraId="73C6814E" w14:textId="41A86D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R4-2109481</w:t>
            </w:r>
          </w:p>
        </w:tc>
        <w:tc>
          <w:tcPr>
            <w:tcW w:w="0" w:type="auto"/>
          </w:tcPr>
          <w:p w14:paraId="215B715E" w14:textId="757B74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core specification structure</w:t>
            </w:r>
          </w:p>
        </w:tc>
        <w:tc>
          <w:tcPr>
            <w:tcW w:w="0" w:type="auto"/>
          </w:tcPr>
          <w:p w14:paraId="4C18E981" w14:textId="1C4438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2C2E934" w14:textId="003937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796C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55F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0155B5" w14:textId="77777777" w:rsidTr="003F2FDA">
        <w:tc>
          <w:tcPr>
            <w:tcW w:w="0" w:type="auto"/>
          </w:tcPr>
          <w:p w14:paraId="2CEA6201" w14:textId="0C41D6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R4-2109482</w:t>
            </w:r>
          </w:p>
        </w:tc>
        <w:tc>
          <w:tcPr>
            <w:tcW w:w="0" w:type="auto"/>
          </w:tcPr>
          <w:p w14:paraId="36BE99C1" w14:textId="54CAD2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  <w:tc>
          <w:tcPr>
            <w:tcW w:w="0" w:type="auto"/>
          </w:tcPr>
          <w:p w14:paraId="491D4F57" w14:textId="03EC3C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79885D" w14:textId="18D3B5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70FD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B612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0325DC" w14:textId="77777777" w:rsidTr="003F2FDA">
        <w:tc>
          <w:tcPr>
            <w:tcW w:w="0" w:type="auto"/>
          </w:tcPr>
          <w:p w14:paraId="4528C2D6" w14:textId="1CD03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R4-2109483</w:t>
            </w:r>
          </w:p>
        </w:tc>
        <w:tc>
          <w:tcPr>
            <w:tcW w:w="0" w:type="auto"/>
          </w:tcPr>
          <w:p w14:paraId="47C7698D" w14:textId="7AAF9A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RRM measurement requirements</w:t>
            </w:r>
          </w:p>
        </w:tc>
        <w:tc>
          <w:tcPr>
            <w:tcW w:w="0" w:type="auto"/>
          </w:tcPr>
          <w:p w14:paraId="48292FF2" w14:textId="3DD0C9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F213C11" w14:textId="0DD9F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0A3A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9C6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97F09C" w14:textId="77777777" w:rsidTr="003F2FDA">
        <w:tc>
          <w:tcPr>
            <w:tcW w:w="0" w:type="auto"/>
          </w:tcPr>
          <w:p w14:paraId="61667D0D" w14:textId="14F66A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R4-2109484</w:t>
            </w:r>
          </w:p>
        </w:tc>
        <w:tc>
          <w:tcPr>
            <w:tcW w:w="0" w:type="auto"/>
          </w:tcPr>
          <w:p w14:paraId="33D848AB" w14:textId="4C5E1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approaches of overlapping channel bandwidths</w:t>
            </w:r>
          </w:p>
        </w:tc>
        <w:tc>
          <w:tcPr>
            <w:tcW w:w="0" w:type="auto"/>
          </w:tcPr>
          <w:p w14:paraId="0B68A603" w14:textId="50677A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8B5650E" w14:textId="2CE05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2AB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B80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3D8964" w14:textId="77777777" w:rsidTr="003F2FDA">
        <w:tc>
          <w:tcPr>
            <w:tcW w:w="0" w:type="auto"/>
          </w:tcPr>
          <w:p w14:paraId="1863FA90" w14:textId="1ACCB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R4-2109485</w:t>
            </w:r>
          </w:p>
        </w:tc>
        <w:tc>
          <w:tcPr>
            <w:tcW w:w="0" w:type="auto"/>
          </w:tcPr>
          <w:p w14:paraId="4E902FF7" w14:textId="3B20D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reduced capability NR devices</w:t>
            </w:r>
          </w:p>
        </w:tc>
        <w:tc>
          <w:tcPr>
            <w:tcW w:w="0" w:type="auto"/>
          </w:tcPr>
          <w:p w14:paraId="0C8D05C7" w14:textId="76A6B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9235E1D" w14:textId="7550DA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E48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92A7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BBB87" w14:textId="77777777" w:rsidTr="003F2FDA">
        <w:tc>
          <w:tcPr>
            <w:tcW w:w="0" w:type="auto"/>
          </w:tcPr>
          <w:p w14:paraId="27F59697" w14:textId="4C75E1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R4-2109486</w:t>
            </w:r>
          </w:p>
        </w:tc>
        <w:tc>
          <w:tcPr>
            <w:tcW w:w="0" w:type="auto"/>
          </w:tcPr>
          <w:p w14:paraId="139EF0E8" w14:textId="615B4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LTE/NR spectrum sharing in Band 34/n34</w:t>
            </w:r>
          </w:p>
        </w:tc>
        <w:tc>
          <w:tcPr>
            <w:tcW w:w="0" w:type="auto"/>
          </w:tcPr>
          <w:p w14:paraId="538CA3C9" w14:textId="050001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5743600" w14:textId="6C4262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4891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577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C7CF9A" w14:textId="77777777" w:rsidTr="003F2FDA">
        <w:tc>
          <w:tcPr>
            <w:tcW w:w="0" w:type="auto"/>
          </w:tcPr>
          <w:p w14:paraId="2FB9D884" w14:textId="53744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R4-2109487</w:t>
            </w:r>
          </w:p>
        </w:tc>
        <w:tc>
          <w:tcPr>
            <w:tcW w:w="0" w:type="auto"/>
          </w:tcPr>
          <w:p w14:paraId="07B41E11" w14:textId="2EA97C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LTE/NR spectrum sharing in Band 39/n39</w:t>
            </w:r>
          </w:p>
        </w:tc>
        <w:tc>
          <w:tcPr>
            <w:tcW w:w="0" w:type="auto"/>
          </w:tcPr>
          <w:p w14:paraId="23F22B0C" w14:textId="370F1B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6A4008" w14:textId="59A4AF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2730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DFE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5EB925" w14:textId="77777777" w:rsidTr="003F2FDA">
        <w:tc>
          <w:tcPr>
            <w:tcW w:w="0" w:type="auto"/>
          </w:tcPr>
          <w:p w14:paraId="45840D6C" w14:textId="1BF18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R4-2109488</w:t>
            </w:r>
          </w:p>
        </w:tc>
        <w:tc>
          <w:tcPr>
            <w:tcW w:w="0" w:type="auto"/>
          </w:tcPr>
          <w:p w14:paraId="7603C298" w14:textId="1B76F3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demodulation enhancement for inter-cell interference suppressing</w:t>
            </w:r>
          </w:p>
        </w:tc>
        <w:tc>
          <w:tcPr>
            <w:tcW w:w="0" w:type="auto"/>
          </w:tcPr>
          <w:p w14:paraId="094D43AC" w14:textId="3D61E3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29DA19" w14:textId="6F52A4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0EF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7B2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6274A5" w14:textId="77777777" w:rsidTr="003F2FDA">
        <w:tc>
          <w:tcPr>
            <w:tcW w:w="0" w:type="auto"/>
          </w:tcPr>
          <w:p w14:paraId="1B29597F" w14:textId="4D219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R4-2109489</w:t>
            </w:r>
          </w:p>
        </w:tc>
        <w:tc>
          <w:tcPr>
            <w:tcW w:w="0" w:type="auto"/>
          </w:tcPr>
          <w:p w14:paraId="1C5B19E8" w14:textId="1D419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demodulation enhancement for intra-cell inter-user interference suppressing</w:t>
            </w:r>
          </w:p>
        </w:tc>
        <w:tc>
          <w:tcPr>
            <w:tcW w:w="0" w:type="auto"/>
          </w:tcPr>
          <w:p w14:paraId="6DFD98AB" w14:textId="784F4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4D6CB96" w14:textId="137D7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4D0F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73B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B3E5AE" w14:textId="77777777" w:rsidTr="003F2FDA">
        <w:tc>
          <w:tcPr>
            <w:tcW w:w="0" w:type="auto"/>
          </w:tcPr>
          <w:p w14:paraId="1E8668A9" w14:textId="527F09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R4-2109490</w:t>
            </w:r>
          </w:p>
        </w:tc>
        <w:tc>
          <w:tcPr>
            <w:tcW w:w="0" w:type="auto"/>
          </w:tcPr>
          <w:p w14:paraId="2569DD1C" w14:textId="6E974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LTE CRS-IM</w:t>
            </w:r>
          </w:p>
        </w:tc>
        <w:tc>
          <w:tcPr>
            <w:tcW w:w="0" w:type="auto"/>
          </w:tcPr>
          <w:p w14:paraId="69543A1C" w14:textId="3D9B94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F463430" w14:textId="149381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4D04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1C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CC8BEF" w14:textId="77777777" w:rsidTr="003F2FDA">
        <w:tc>
          <w:tcPr>
            <w:tcW w:w="0" w:type="auto"/>
          </w:tcPr>
          <w:p w14:paraId="0D5983C5" w14:textId="672148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R4-2109491</w:t>
            </w:r>
          </w:p>
        </w:tc>
        <w:tc>
          <w:tcPr>
            <w:tcW w:w="0" w:type="auto"/>
          </w:tcPr>
          <w:p w14:paraId="3E20CF71" w14:textId="02D73B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enhancement for FR1 256QAM</w:t>
            </w:r>
          </w:p>
        </w:tc>
        <w:tc>
          <w:tcPr>
            <w:tcW w:w="0" w:type="auto"/>
          </w:tcPr>
          <w:p w14:paraId="0BC308B5" w14:textId="1622B4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431B562" w14:textId="4C850E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86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BD9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063618" w14:textId="77777777" w:rsidTr="003F2FDA">
        <w:tc>
          <w:tcPr>
            <w:tcW w:w="0" w:type="auto"/>
          </w:tcPr>
          <w:p w14:paraId="6A7C540E" w14:textId="475629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R4-2109492</w:t>
            </w:r>
          </w:p>
        </w:tc>
        <w:tc>
          <w:tcPr>
            <w:tcW w:w="0" w:type="auto"/>
          </w:tcPr>
          <w:p w14:paraId="3EB19B1E" w14:textId="4F91A3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GNSS related issues</w:t>
            </w:r>
          </w:p>
        </w:tc>
        <w:tc>
          <w:tcPr>
            <w:tcW w:w="0" w:type="auto"/>
          </w:tcPr>
          <w:p w14:paraId="3E98954E" w14:textId="2149EF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EA4AF25" w14:textId="2C6A2A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E008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618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43F5D2" w14:textId="77777777" w:rsidTr="003F2FDA">
        <w:tc>
          <w:tcPr>
            <w:tcW w:w="0" w:type="auto"/>
          </w:tcPr>
          <w:p w14:paraId="205B5691" w14:textId="4E3A64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R4-2109493</w:t>
            </w:r>
          </w:p>
        </w:tc>
        <w:tc>
          <w:tcPr>
            <w:tcW w:w="0" w:type="auto"/>
          </w:tcPr>
          <w:p w14:paraId="6B14C254" w14:textId="312ECC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166FFF90" w14:textId="6B6E2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1ABF248" w14:textId="7B9E52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A8C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E64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C0F44F" w14:textId="77777777" w:rsidTr="003F2FDA">
        <w:tc>
          <w:tcPr>
            <w:tcW w:w="0" w:type="auto"/>
          </w:tcPr>
          <w:p w14:paraId="10FEA2B5" w14:textId="41696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R4-2109494</w:t>
            </w:r>
          </w:p>
        </w:tc>
        <w:tc>
          <w:tcPr>
            <w:tcW w:w="0" w:type="auto"/>
          </w:tcPr>
          <w:p w14:paraId="13B4ABE2" w14:textId="029D6F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for NR power saving enhancement</w:t>
            </w:r>
          </w:p>
        </w:tc>
        <w:tc>
          <w:tcPr>
            <w:tcW w:w="0" w:type="auto"/>
          </w:tcPr>
          <w:p w14:paraId="1532C470" w14:textId="6CD336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7A6AD2A" w14:textId="7DCCFB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4E12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954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2DF457" w14:textId="77777777" w:rsidTr="003F2FDA">
        <w:tc>
          <w:tcPr>
            <w:tcW w:w="0" w:type="auto"/>
          </w:tcPr>
          <w:p w14:paraId="740D5199" w14:textId="4A037F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R4-2109495</w:t>
            </w:r>
          </w:p>
        </w:tc>
        <w:tc>
          <w:tcPr>
            <w:tcW w:w="0" w:type="auto"/>
          </w:tcPr>
          <w:p w14:paraId="3E005E15" w14:textId="03421F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point of UE transmit timing error</w:t>
            </w:r>
          </w:p>
        </w:tc>
        <w:tc>
          <w:tcPr>
            <w:tcW w:w="0" w:type="auto"/>
          </w:tcPr>
          <w:p w14:paraId="2F261D14" w14:textId="1AC5A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364CC0" w14:textId="2AB90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2B3C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6A0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841EF0" w14:textId="77777777" w:rsidTr="003F2FDA">
        <w:tc>
          <w:tcPr>
            <w:tcW w:w="0" w:type="auto"/>
          </w:tcPr>
          <w:p w14:paraId="0129FC5F" w14:textId="7DA397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R4-2109496</w:t>
            </w:r>
          </w:p>
        </w:tc>
        <w:tc>
          <w:tcPr>
            <w:tcW w:w="0" w:type="auto"/>
          </w:tcPr>
          <w:p w14:paraId="42C381E8" w14:textId="07FA0F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</w:t>
            </w:r>
          </w:p>
        </w:tc>
        <w:tc>
          <w:tcPr>
            <w:tcW w:w="0" w:type="auto"/>
          </w:tcPr>
          <w:p w14:paraId="615B805D" w14:textId="1F32B2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E586859" w14:textId="76F47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A7DB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712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8239AD" w14:textId="77777777" w:rsidTr="003F2FDA">
        <w:tc>
          <w:tcPr>
            <w:tcW w:w="0" w:type="auto"/>
          </w:tcPr>
          <w:p w14:paraId="218F09A2" w14:textId="71EB92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R4-2109497</w:t>
            </w:r>
          </w:p>
        </w:tc>
        <w:tc>
          <w:tcPr>
            <w:tcW w:w="0" w:type="auto"/>
          </w:tcPr>
          <w:p w14:paraId="07714C38" w14:textId="754D7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synchronization related requirements</w:t>
            </w:r>
          </w:p>
        </w:tc>
        <w:tc>
          <w:tcPr>
            <w:tcW w:w="0" w:type="auto"/>
          </w:tcPr>
          <w:p w14:paraId="2085B4F2" w14:textId="3853BD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47B6F05" w14:textId="7F96C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EFB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481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52A2A7" w14:textId="77777777" w:rsidTr="003F2FDA">
        <w:tc>
          <w:tcPr>
            <w:tcW w:w="0" w:type="auto"/>
          </w:tcPr>
          <w:p w14:paraId="062F1121" w14:textId="37368D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R4-2109498</w:t>
            </w:r>
          </w:p>
        </w:tc>
        <w:tc>
          <w:tcPr>
            <w:tcW w:w="0" w:type="auto"/>
          </w:tcPr>
          <w:p w14:paraId="56B0D77C" w14:textId="42E12C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conducted requirements</w:t>
            </w:r>
          </w:p>
        </w:tc>
        <w:tc>
          <w:tcPr>
            <w:tcW w:w="0" w:type="auto"/>
          </w:tcPr>
          <w:p w14:paraId="594793BC" w14:textId="5374DF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9FB6C2A" w14:textId="45B0EE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14B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9B3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74A043" w14:textId="77777777" w:rsidTr="003F2FDA">
        <w:tc>
          <w:tcPr>
            <w:tcW w:w="0" w:type="auto"/>
          </w:tcPr>
          <w:p w14:paraId="65A4924B" w14:textId="1F34DF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R4-2109499</w:t>
            </w:r>
          </w:p>
        </w:tc>
        <w:tc>
          <w:tcPr>
            <w:tcW w:w="0" w:type="auto"/>
          </w:tcPr>
          <w:p w14:paraId="758D3E01" w14:textId="4A5C6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conducted requirements</w:t>
            </w:r>
          </w:p>
        </w:tc>
        <w:tc>
          <w:tcPr>
            <w:tcW w:w="0" w:type="auto"/>
          </w:tcPr>
          <w:p w14:paraId="4690A8BF" w14:textId="566FA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A66EF2" w14:textId="1388D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AFF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0E8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AB623E" w14:textId="77777777" w:rsidTr="003F2FDA">
        <w:tc>
          <w:tcPr>
            <w:tcW w:w="0" w:type="auto"/>
          </w:tcPr>
          <w:p w14:paraId="697988DC" w14:textId="76E4AD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R4-2109500</w:t>
            </w:r>
          </w:p>
        </w:tc>
        <w:tc>
          <w:tcPr>
            <w:tcW w:w="0" w:type="auto"/>
          </w:tcPr>
          <w:p w14:paraId="76844200" w14:textId="3DD864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conducted requirements for NR repeater</w:t>
            </w:r>
          </w:p>
        </w:tc>
        <w:tc>
          <w:tcPr>
            <w:tcW w:w="0" w:type="auto"/>
          </w:tcPr>
          <w:p w14:paraId="4AE4F149" w14:textId="31A55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095DF4" w14:textId="3012EC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662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176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F83D01" w14:textId="77777777" w:rsidTr="003F2FDA">
        <w:tc>
          <w:tcPr>
            <w:tcW w:w="0" w:type="auto"/>
          </w:tcPr>
          <w:p w14:paraId="0DB03C20" w14:textId="3648F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R4-2109501</w:t>
            </w:r>
          </w:p>
        </w:tc>
        <w:tc>
          <w:tcPr>
            <w:tcW w:w="0" w:type="auto"/>
          </w:tcPr>
          <w:p w14:paraId="3CFF458E" w14:textId="278660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radiated requirements</w:t>
            </w:r>
          </w:p>
        </w:tc>
        <w:tc>
          <w:tcPr>
            <w:tcW w:w="0" w:type="auto"/>
          </w:tcPr>
          <w:p w14:paraId="281C3FB0" w14:textId="692682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EC41A61" w14:textId="05725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34D4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9D3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3F68AE" w14:textId="77777777" w:rsidTr="003F2FDA">
        <w:tc>
          <w:tcPr>
            <w:tcW w:w="0" w:type="auto"/>
          </w:tcPr>
          <w:p w14:paraId="1ECF0CAC" w14:textId="6B9FA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R4-2109502</w:t>
            </w:r>
          </w:p>
        </w:tc>
        <w:tc>
          <w:tcPr>
            <w:tcW w:w="0" w:type="auto"/>
          </w:tcPr>
          <w:p w14:paraId="0825DFA1" w14:textId="65F7C7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radiated requirements</w:t>
            </w:r>
          </w:p>
        </w:tc>
        <w:tc>
          <w:tcPr>
            <w:tcW w:w="0" w:type="auto"/>
          </w:tcPr>
          <w:p w14:paraId="3000DF5B" w14:textId="6DB3B0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8584EB" w14:textId="2178C6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4903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A7D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37BACF" w14:textId="77777777" w:rsidTr="003F2FDA">
        <w:tc>
          <w:tcPr>
            <w:tcW w:w="0" w:type="auto"/>
          </w:tcPr>
          <w:p w14:paraId="68EDA756" w14:textId="4C066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R4-2109503</w:t>
            </w:r>
          </w:p>
        </w:tc>
        <w:tc>
          <w:tcPr>
            <w:tcW w:w="0" w:type="auto"/>
          </w:tcPr>
          <w:p w14:paraId="003984A2" w14:textId="2C3A14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radiated requirements for NR repeater</w:t>
            </w:r>
          </w:p>
        </w:tc>
        <w:tc>
          <w:tcPr>
            <w:tcW w:w="0" w:type="auto"/>
          </w:tcPr>
          <w:p w14:paraId="39A1EE07" w14:textId="4B3820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4355EB6" w14:textId="43490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7F17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B29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2B6FF9" w14:textId="77777777" w:rsidTr="003F2FDA">
        <w:tc>
          <w:tcPr>
            <w:tcW w:w="0" w:type="auto"/>
          </w:tcPr>
          <w:p w14:paraId="6ED6BF9D" w14:textId="19737F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R4-2109504</w:t>
            </w:r>
          </w:p>
        </w:tc>
        <w:tc>
          <w:tcPr>
            <w:tcW w:w="0" w:type="auto"/>
          </w:tcPr>
          <w:p w14:paraId="3F81E7B1" w14:textId="7EF69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reference point</w:t>
            </w:r>
          </w:p>
        </w:tc>
        <w:tc>
          <w:tcPr>
            <w:tcW w:w="0" w:type="auto"/>
          </w:tcPr>
          <w:p w14:paraId="75A23C4D" w14:textId="558446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BF04F5B" w14:textId="4E801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139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2CB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313013" w14:textId="77777777" w:rsidTr="003F2FDA">
        <w:tc>
          <w:tcPr>
            <w:tcW w:w="0" w:type="auto"/>
          </w:tcPr>
          <w:p w14:paraId="578BA034" w14:textId="570E0B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R4-2109505</w:t>
            </w:r>
          </w:p>
        </w:tc>
        <w:tc>
          <w:tcPr>
            <w:tcW w:w="0" w:type="auto"/>
          </w:tcPr>
          <w:p w14:paraId="228DC33C" w14:textId="50D3ED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n259 PC5 Tx and Rx requirements</w:t>
            </w:r>
          </w:p>
        </w:tc>
        <w:tc>
          <w:tcPr>
            <w:tcW w:w="0" w:type="auto"/>
          </w:tcPr>
          <w:p w14:paraId="33878E31" w14:textId="6D3EAD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7266CCE2" w14:textId="189C16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CEE732" w14:textId="77777777" w:rsidR="003F2FDA" w:rsidRPr="00C4771D" w:rsidRDefault="003F2FDA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854FC" w14:textId="77777777" w:rsidR="003F2FDA" w:rsidRPr="00C4771D" w:rsidRDefault="003F2FDA" w:rsidP="00C4771D">
            <w:pPr>
              <w:pStyle w:val="TAL"/>
              <w:rPr>
                <w:sz w:val="16"/>
              </w:rPr>
            </w:pPr>
          </w:p>
        </w:tc>
      </w:tr>
      <w:tr w:rsidR="00C4771D" w14:paraId="56E8A60C" w14:textId="77777777" w:rsidTr="003F2FDA">
        <w:tc>
          <w:tcPr>
            <w:tcW w:w="0" w:type="auto"/>
          </w:tcPr>
          <w:p w14:paraId="1B0CD097" w14:textId="363704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R4-2109506</w:t>
            </w:r>
          </w:p>
        </w:tc>
        <w:tc>
          <w:tcPr>
            <w:tcW w:w="0" w:type="auto"/>
          </w:tcPr>
          <w:p w14:paraId="55AAF411" w14:textId="77C6FD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capability of simultaneous RxTx with partially applicable band pairs</w:t>
            </w:r>
          </w:p>
        </w:tc>
        <w:tc>
          <w:tcPr>
            <w:tcW w:w="0" w:type="auto"/>
          </w:tcPr>
          <w:p w14:paraId="1A620765" w14:textId="27ED97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DC271A7" w14:textId="60D706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8EE3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796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B5D412" w14:textId="77777777" w:rsidTr="003F2FDA">
        <w:tc>
          <w:tcPr>
            <w:tcW w:w="0" w:type="auto"/>
          </w:tcPr>
          <w:p w14:paraId="4E3F6B0E" w14:textId="6F957C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R4-2109507</w:t>
            </w:r>
          </w:p>
        </w:tc>
        <w:tc>
          <w:tcPr>
            <w:tcW w:w="0" w:type="auto"/>
          </w:tcPr>
          <w:p w14:paraId="71FAC496" w14:textId="54E54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side condition for CSI-SINR measurement</w:t>
            </w:r>
          </w:p>
        </w:tc>
        <w:tc>
          <w:tcPr>
            <w:tcW w:w="0" w:type="auto"/>
          </w:tcPr>
          <w:p w14:paraId="3C5499CA" w14:textId="7BB5FA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49CB86C" w14:textId="0F5C20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BB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A4C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A03CC6" w14:textId="77777777" w:rsidTr="003F2FDA">
        <w:tc>
          <w:tcPr>
            <w:tcW w:w="0" w:type="auto"/>
          </w:tcPr>
          <w:p w14:paraId="005C7BF0" w14:textId="27484B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R4-2109508</w:t>
            </w:r>
          </w:p>
        </w:tc>
        <w:tc>
          <w:tcPr>
            <w:tcW w:w="0" w:type="auto"/>
          </w:tcPr>
          <w:p w14:paraId="770B47AD" w14:textId="1B8A0E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L1/L2-Centric Inter-Cell Mobility</w:t>
            </w:r>
          </w:p>
        </w:tc>
        <w:tc>
          <w:tcPr>
            <w:tcW w:w="0" w:type="auto"/>
          </w:tcPr>
          <w:p w14:paraId="06C9BF79" w14:textId="1A6846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C33DFB" w14:textId="2D660B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2D82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16A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1CCE5A" w14:textId="77777777" w:rsidTr="003F2FDA">
        <w:tc>
          <w:tcPr>
            <w:tcW w:w="0" w:type="auto"/>
          </w:tcPr>
          <w:p w14:paraId="70705122" w14:textId="0224FB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R4-2109509</w:t>
            </w:r>
          </w:p>
        </w:tc>
        <w:tc>
          <w:tcPr>
            <w:tcW w:w="0" w:type="auto"/>
          </w:tcPr>
          <w:p w14:paraId="1FE567CF" w14:textId="5FD549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3ECC3DC0" w14:textId="14808E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C69C884" w14:textId="22F4A4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3E3A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D1C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34BB22" w14:textId="77777777" w:rsidTr="003F2FDA">
        <w:tc>
          <w:tcPr>
            <w:tcW w:w="0" w:type="auto"/>
          </w:tcPr>
          <w:p w14:paraId="6D52F068" w14:textId="6CFBE3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R4-2109510</w:t>
            </w:r>
          </w:p>
        </w:tc>
        <w:tc>
          <w:tcPr>
            <w:tcW w:w="0" w:type="auto"/>
          </w:tcPr>
          <w:p w14:paraId="21DDC5E9" w14:textId="16540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3FE467F" w14:textId="2FEF5C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CE36195" w14:textId="0CAA7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237D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31E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6E63A4" w14:textId="77777777" w:rsidTr="003F2FDA">
        <w:tc>
          <w:tcPr>
            <w:tcW w:w="0" w:type="auto"/>
          </w:tcPr>
          <w:p w14:paraId="3A60D7EC" w14:textId="5CF153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R4-2109511</w:t>
            </w:r>
          </w:p>
        </w:tc>
        <w:tc>
          <w:tcPr>
            <w:tcW w:w="0" w:type="auto"/>
          </w:tcPr>
          <w:p w14:paraId="304857BF" w14:textId="3113EC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625AFA26" w14:textId="6457AA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73B73BF" w14:textId="12450B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D44E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2EA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A4424E" w14:textId="77777777" w:rsidTr="003F2FDA">
        <w:tc>
          <w:tcPr>
            <w:tcW w:w="0" w:type="auto"/>
          </w:tcPr>
          <w:p w14:paraId="303144B0" w14:textId="419065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R4-2109512</w:t>
            </w:r>
          </w:p>
        </w:tc>
        <w:tc>
          <w:tcPr>
            <w:tcW w:w="0" w:type="auto"/>
          </w:tcPr>
          <w:p w14:paraId="6D24DD11" w14:textId="5B96B8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</w:t>
            </w:r>
          </w:p>
        </w:tc>
        <w:tc>
          <w:tcPr>
            <w:tcW w:w="0" w:type="auto"/>
          </w:tcPr>
          <w:p w14:paraId="3A41B9CE" w14:textId="403BC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681EB95" w14:textId="50BA25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375B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04D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BFC9B3" w14:textId="77777777" w:rsidTr="003F2FDA">
        <w:tc>
          <w:tcPr>
            <w:tcW w:w="0" w:type="auto"/>
          </w:tcPr>
          <w:p w14:paraId="1A453DA9" w14:textId="04A991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R4-2109513</w:t>
            </w:r>
          </w:p>
        </w:tc>
        <w:tc>
          <w:tcPr>
            <w:tcW w:w="0" w:type="auto"/>
          </w:tcPr>
          <w:p w14:paraId="6D5B454C" w14:textId="78341B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HST UE demodulation for CA scenario</w:t>
            </w:r>
          </w:p>
        </w:tc>
        <w:tc>
          <w:tcPr>
            <w:tcW w:w="0" w:type="auto"/>
          </w:tcPr>
          <w:p w14:paraId="617E6AB2" w14:textId="0217C1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9D012B1" w14:textId="64748C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69FC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9B8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F68A02" w14:textId="77777777" w:rsidTr="003F2FDA">
        <w:tc>
          <w:tcPr>
            <w:tcW w:w="0" w:type="auto"/>
          </w:tcPr>
          <w:p w14:paraId="02214B6C" w14:textId="0A1928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R4-2109514</w:t>
            </w:r>
          </w:p>
        </w:tc>
        <w:tc>
          <w:tcPr>
            <w:tcW w:w="0" w:type="auto"/>
          </w:tcPr>
          <w:p w14:paraId="52571051" w14:textId="02392B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requirements for FR1 HST RRM</w:t>
            </w:r>
          </w:p>
        </w:tc>
        <w:tc>
          <w:tcPr>
            <w:tcW w:w="0" w:type="auto"/>
          </w:tcPr>
          <w:p w14:paraId="7119D6CF" w14:textId="66445E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752B5EB" w14:textId="67E278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9AF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C6F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5504D5" w14:textId="77777777" w:rsidTr="003F2FDA">
        <w:tc>
          <w:tcPr>
            <w:tcW w:w="0" w:type="auto"/>
          </w:tcPr>
          <w:p w14:paraId="26592BAF" w14:textId="7CA753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R4-2109515</w:t>
            </w:r>
          </w:p>
        </w:tc>
        <w:tc>
          <w:tcPr>
            <w:tcW w:w="0" w:type="auto"/>
          </w:tcPr>
          <w:p w14:paraId="45EDABD2" w14:textId="3A305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inter-frequency measurement</w:t>
            </w:r>
          </w:p>
        </w:tc>
        <w:tc>
          <w:tcPr>
            <w:tcW w:w="0" w:type="auto"/>
          </w:tcPr>
          <w:p w14:paraId="49E5698F" w14:textId="6C9E19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10F7DBA" w14:textId="084D8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56F5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194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411CE1" w14:textId="77777777" w:rsidTr="003F2FDA">
        <w:tc>
          <w:tcPr>
            <w:tcW w:w="0" w:type="auto"/>
          </w:tcPr>
          <w:p w14:paraId="32A18EFF" w14:textId="69FDD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R4-2109516</w:t>
            </w:r>
          </w:p>
        </w:tc>
        <w:tc>
          <w:tcPr>
            <w:tcW w:w="0" w:type="auto"/>
          </w:tcPr>
          <w:p w14:paraId="7AF791DE" w14:textId="4A2FFC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CA</w:t>
            </w:r>
          </w:p>
        </w:tc>
        <w:tc>
          <w:tcPr>
            <w:tcW w:w="0" w:type="auto"/>
          </w:tcPr>
          <w:p w14:paraId="06A3EB90" w14:textId="2DF82C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99094CE" w14:textId="24DA7E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984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3D5D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BAA8F5" w14:textId="77777777" w:rsidTr="003F2FDA">
        <w:tc>
          <w:tcPr>
            <w:tcW w:w="0" w:type="auto"/>
          </w:tcPr>
          <w:p w14:paraId="4A84C9AD" w14:textId="4EF0C2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R4-2109517</w:t>
            </w:r>
          </w:p>
        </w:tc>
        <w:tc>
          <w:tcPr>
            <w:tcW w:w="0" w:type="auto"/>
          </w:tcPr>
          <w:p w14:paraId="6339E130" w14:textId="056860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pattern(s)</w:t>
            </w:r>
          </w:p>
        </w:tc>
        <w:tc>
          <w:tcPr>
            <w:tcW w:w="0" w:type="auto"/>
          </w:tcPr>
          <w:p w14:paraId="3E80EB7E" w14:textId="1039B5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2D720AE" w14:textId="10EE32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DA0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8DC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8AF78A" w14:textId="77777777" w:rsidTr="003F2FDA">
        <w:tc>
          <w:tcPr>
            <w:tcW w:w="0" w:type="auto"/>
          </w:tcPr>
          <w:p w14:paraId="4AB53B39" w14:textId="30473F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R4-2109518</w:t>
            </w:r>
          </w:p>
        </w:tc>
        <w:tc>
          <w:tcPr>
            <w:tcW w:w="0" w:type="auto"/>
          </w:tcPr>
          <w:p w14:paraId="25ADDAD1" w14:textId="386B41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activation/deactivation</w:t>
            </w:r>
          </w:p>
        </w:tc>
        <w:tc>
          <w:tcPr>
            <w:tcW w:w="0" w:type="auto"/>
          </w:tcPr>
          <w:p w14:paraId="19B046FD" w14:textId="05BA01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AA02131" w14:textId="4BE63A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621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CF2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6691EB" w14:textId="77777777" w:rsidTr="003F2FDA">
        <w:tc>
          <w:tcPr>
            <w:tcW w:w="0" w:type="auto"/>
          </w:tcPr>
          <w:p w14:paraId="4A0EDCCA" w14:textId="61F890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R4-2109519</w:t>
            </w:r>
          </w:p>
        </w:tc>
        <w:tc>
          <w:tcPr>
            <w:tcW w:w="0" w:type="auto"/>
          </w:tcPr>
          <w:p w14:paraId="37390634" w14:textId="17C6BE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HST-SFN joint transmission for CA scenario</w:t>
            </w:r>
          </w:p>
        </w:tc>
        <w:tc>
          <w:tcPr>
            <w:tcW w:w="0" w:type="auto"/>
          </w:tcPr>
          <w:p w14:paraId="21AFC40C" w14:textId="3E849E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F00BAF3" w14:textId="00B566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0FE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209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DE48EA" w14:textId="77777777" w:rsidTr="003F2FDA">
        <w:tc>
          <w:tcPr>
            <w:tcW w:w="0" w:type="auto"/>
          </w:tcPr>
          <w:p w14:paraId="5FEFCA71" w14:textId="139FF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R4-2109520</w:t>
            </w:r>
          </w:p>
        </w:tc>
        <w:tc>
          <w:tcPr>
            <w:tcW w:w="0" w:type="auto"/>
          </w:tcPr>
          <w:p w14:paraId="0D3643C5" w14:textId="7B9607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75D29390" w14:textId="45B6CF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73E197" w14:textId="1142E4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A235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93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345740" w14:textId="77777777" w:rsidTr="003F2FDA">
        <w:tc>
          <w:tcPr>
            <w:tcW w:w="0" w:type="auto"/>
          </w:tcPr>
          <w:p w14:paraId="6FBB5C0A" w14:textId="4D03E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R4-2109521</w:t>
            </w:r>
          </w:p>
        </w:tc>
        <w:tc>
          <w:tcPr>
            <w:tcW w:w="0" w:type="auto"/>
          </w:tcPr>
          <w:p w14:paraId="01C6EF96" w14:textId="2A0F5C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47E1FC06" w14:textId="2A5E71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8E444E" w14:textId="0425D1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DF3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6CB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8D1D52" w14:textId="77777777" w:rsidTr="003F2FDA">
        <w:tc>
          <w:tcPr>
            <w:tcW w:w="0" w:type="auto"/>
          </w:tcPr>
          <w:p w14:paraId="3F923E44" w14:textId="2DAAA3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R4-2109522</w:t>
            </w:r>
          </w:p>
        </w:tc>
        <w:tc>
          <w:tcPr>
            <w:tcW w:w="0" w:type="auto"/>
          </w:tcPr>
          <w:p w14:paraId="686B9915" w14:textId="065FFD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02DCA76E" w14:textId="2B7FF8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60FD08B" w14:textId="677F0B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C05D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D3C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B57E2F" w14:textId="77777777" w:rsidTr="003F2FDA">
        <w:tc>
          <w:tcPr>
            <w:tcW w:w="0" w:type="auto"/>
          </w:tcPr>
          <w:p w14:paraId="6CD49728" w14:textId="38B6B9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R4-2109523</w:t>
            </w:r>
          </w:p>
        </w:tc>
        <w:tc>
          <w:tcPr>
            <w:tcW w:w="0" w:type="auto"/>
          </w:tcPr>
          <w:p w14:paraId="32B7D0D1" w14:textId="54ECAB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50D2C25C" w14:textId="168E81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077147F" w14:textId="741338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35A14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398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AEFCA8" w14:textId="77777777" w:rsidTr="003F2FDA">
        <w:tc>
          <w:tcPr>
            <w:tcW w:w="0" w:type="auto"/>
          </w:tcPr>
          <w:p w14:paraId="14D770CD" w14:textId="1A1FBE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R4-2109524</w:t>
            </w:r>
          </w:p>
        </w:tc>
        <w:tc>
          <w:tcPr>
            <w:tcW w:w="0" w:type="auto"/>
          </w:tcPr>
          <w:p w14:paraId="280F3114" w14:textId="4EDB3B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69DAA67A" w14:textId="4B861D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318AD6" w14:textId="731B11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BA7F8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623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2304FC" w14:textId="77777777" w:rsidTr="003F2FDA">
        <w:tc>
          <w:tcPr>
            <w:tcW w:w="0" w:type="auto"/>
          </w:tcPr>
          <w:p w14:paraId="5FFA8C50" w14:textId="0C8328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0" w:type="auto"/>
          </w:tcPr>
          <w:p w14:paraId="29E5C5EF" w14:textId="1EAB8D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6EE738BD" w14:textId="365473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7789F79" w14:textId="60D678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AC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EDDE2" w14:textId="1ED4E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</w:tr>
      <w:tr w:rsidR="00C4771D" w14:paraId="08FC6809" w14:textId="77777777" w:rsidTr="003F2FDA">
        <w:tc>
          <w:tcPr>
            <w:tcW w:w="0" w:type="auto"/>
          </w:tcPr>
          <w:p w14:paraId="07BCF1A2" w14:textId="562FDF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768E872D" w14:textId="058B43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54E4B372" w14:textId="4AA344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C4FE0B" w14:textId="749587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52DF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1E78A" w14:textId="276D19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</w:tr>
      <w:tr w:rsidR="00C4771D" w14:paraId="42105509" w14:textId="77777777" w:rsidTr="003F2FDA">
        <w:tc>
          <w:tcPr>
            <w:tcW w:w="0" w:type="auto"/>
          </w:tcPr>
          <w:p w14:paraId="3D43946C" w14:textId="079B00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0" w:type="auto"/>
          </w:tcPr>
          <w:p w14:paraId="64A1CD85" w14:textId="605CEA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2E5662CD" w14:textId="679D28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191323" w14:textId="131A8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FFF6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46C6C" w14:textId="7C2586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</w:tr>
      <w:tr w:rsidR="00C4771D" w14:paraId="5689F0EC" w14:textId="77777777" w:rsidTr="003F2FDA">
        <w:tc>
          <w:tcPr>
            <w:tcW w:w="0" w:type="auto"/>
          </w:tcPr>
          <w:p w14:paraId="6671742E" w14:textId="04EC7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R4-2109528</w:t>
            </w:r>
          </w:p>
        </w:tc>
        <w:tc>
          <w:tcPr>
            <w:tcW w:w="0" w:type="auto"/>
          </w:tcPr>
          <w:p w14:paraId="2982FE46" w14:textId="7F776F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new CA BW class notation</w:t>
            </w:r>
          </w:p>
        </w:tc>
        <w:tc>
          <w:tcPr>
            <w:tcW w:w="0" w:type="auto"/>
          </w:tcPr>
          <w:p w14:paraId="21619D0C" w14:textId="240546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D29221" w14:textId="796C7F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3CBB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D45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14B516" w14:textId="77777777" w:rsidTr="003F2FDA">
        <w:tc>
          <w:tcPr>
            <w:tcW w:w="0" w:type="auto"/>
          </w:tcPr>
          <w:p w14:paraId="14264186" w14:textId="0573B5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R4-2109529</w:t>
            </w:r>
          </w:p>
        </w:tc>
        <w:tc>
          <w:tcPr>
            <w:tcW w:w="0" w:type="auto"/>
          </w:tcPr>
          <w:p w14:paraId="1AAC61B6" w14:textId="43135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Optimization to channel bandwidth per operating band</w:t>
            </w:r>
          </w:p>
        </w:tc>
        <w:tc>
          <w:tcPr>
            <w:tcW w:w="0" w:type="auto"/>
          </w:tcPr>
          <w:p w14:paraId="622D4726" w14:textId="594886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0F7A4E" w14:textId="4E6141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40C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F49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5A81120" w14:textId="77777777" w:rsidTr="003F2FDA">
        <w:tc>
          <w:tcPr>
            <w:tcW w:w="0" w:type="auto"/>
          </w:tcPr>
          <w:p w14:paraId="4993C52F" w14:textId="1BA5A3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R4-2109530</w:t>
            </w:r>
          </w:p>
        </w:tc>
        <w:tc>
          <w:tcPr>
            <w:tcW w:w="0" w:type="auto"/>
          </w:tcPr>
          <w:p w14:paraId="450071A4" w14:textId="3C6C62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UE channel bandwidth per operating band</w:t>
            </w:r>
          </w:p>
        </w:tc>
        <w:tc>
          <w:tcPr>
            <w:tcW w:w="0" w:type="auto"/>
          </w:tcPr>
          <w:p w14:paraId="3D148B0D" w14:textId="2515D2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8274FD5" w14:textId="5139F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2E7D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5C4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0087A4" w14:textId="77777777" w:rsidTr="003F2FDA">
        <w:tc>
          <w:tcPr>
            <w:tcW w:w="0" w:type="auto"/>
          </w:tcPr>
          <w:p w14:paraId="2267C785" w14:textId="04607E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R4-2109531</w:t>
            </w:r>
          </w:p>
        </w:tc>
        <w:tc>
          <w:tcPr>
            <w:tcW w:w="0" w:type="auto"/>
          </w:tcPr>
          <w:p w14:paraId="025E0BD1" w14:textId="04E427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UE channel bandwidth per operating band</w:t>
            </w:r>
          </w:p>
        </w:tc>
        <w:tc>
          <w:tcPr>
            <w:tcW w:w="0" w:type="auto"/>
          </w:tcPr>
          <w:p w14:paraId="6CF803E0" w14:textId="3FDD0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B99600" w14:textId="1CC5DE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BC3E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710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ED9A89" w14:textId="77777777" w:rsidTr="003F2FDA">
        <w:tc>
          <w:tcPr>
            <w:tcW w:w="0" w:type="auto"/>
          </w:tcPr>
          <w:p w14:paraId="48C9126E" w14:textId="434E72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R4-2109532</w:t>
            </w:r>
          </w:p>
        </w:tc>
        <w:tc>
          <w:tcPr>
            <w:tcW w:w="0" w:type="auto"/>
          </w:tcPr>
          <w:p w14:paraId="64D4DF33" w14:textId="337F24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BS channel bandwidth per operating band</w:t>
            </w:r>
          </w:p>
        </w:tc>
        <w:tc>
          <w:tcPr>
            <w:tcW w:w="0" w:type="auto"/>
          </w:tcPr>
          <w:p w14:paraId="55838E2E" w14:textId="2FAE01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F24EB5" w14:textId="4180FA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C240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3C5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4532F2" w14:textId="77777777" w:rsidTr="003F2FDA">
        <w:tc>
          <w:tcPr>
            <w:tcW w:w="0" w:type="auto"/>
          </w:tcPr>
          <w:p w14:paraId="177250E1" w14:textId="23C029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R4-2109533</w:t>
            </w:r>
          </w:p>
        </w:tc>
        <w:tc>
          <w:tcPr>
            <w:tcW w:w="0" w:type="auto"/>
          </w:tcPr>
          <w:p w14:paraId="17958F39" w14:textId="1E129C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 (Rel-16)</w:t>
            </w:r>
          </w:p>
        </w:tc>
        <w:tc>
          <w:tcPr>
            <w:tcW w:w="0" w:type="auto"/>
          </w:tcPr>
          <w:p w14:paraId="5FA43C1F" w14:textId="4B0656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A356DD" w14:textId="4D1F6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4841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1A7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A191EB" w14:textId="77777777" w:rsidTr="003F2FDA">
        <w:tc>
          <w:tcPr>
            <w:tcW w:w="0" w:type="auto"/>
          </w:tcPr>
          <w:p w14:paraId="032D32A0" w14:textId="3567BC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R4-2109534</w:t>
            </w:r>
          </w:p>
        </w:tc>
        <w:tc>
          <w:tcPr>
            <w:tcW w:w="0" w:type="auto"/>
          </w:tcPr>
          <w:p w14:paraId="77FBD786" w14:textId="67B3F2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corrections (Rel-17)</w:t>
            </w:r>
          </w:p>
        </w:tc>
        <w:tc>
          <w:tcPr>
            <w:tcW w:w="0" w:type="auto"/>
          </w:tcPr>
          <w:p w14:paraId="138820C0" w14:textId="7D66D5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5D33E6" w14:textId="6D289D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9CE9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E6E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106456" w14:textId="77777777" w:rsidTr="003F2FDA">
        <w:tc>
          <w:tcPr>
            <w:tcW w:w="0" w:type="auto"/>
          </w:tcPr>
          <w:p w14:paraId="51A9E5A2" w14:textId="00E60F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R4-2109535</w:t>
            </w:r>
          </w:p>
        </w:tc>
        <w:tc>
          <w:tcPr>
            <w:tcW w:w="0" w:type="auto"/>
          </w:tcPr>
          <w:p w14:paraId="7DDB63E5" w14:textId="14F0A6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38.XXX V010 Band combination handling</w:t>
            </w:r>
          </w:p>
        </w:tc>
        <w:tc>
          <w:tcPr>
            <w:tcW w:w="0" w:type="auto"/>
          </w:tcPr>
          <w:p w14:paraId="6494458B" w14:textId="6F3F31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3CE15B" w14:textId="665CC0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9E1D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30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2449B6" w14:textId="77777777" w:rsidTr="003F2FDA">
        <w:tc>
          <w:tcPr>
            <w:tcW w:w="0" w:type="auto"/>
          </w:tcPr>
          <w:p w14:paraId="341CD71A" w14:textId="182CBF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R4-2109536</w:t>
            </w:r>
          </w:p>
        </w:tc>
        <w:tc>
          <w:tcPr>
            <w:tcW w:w="0" w:type="auto"/>
          </w:tcPr>
          <w:p w14:paraId="5174D078" w14:textId="07A96F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Simplifications on delta TIB and RIB tables</w:t>
            </w:r>
          </w:p>
        </w:tc>
        <w:tc>
          <w:tcPr>
            <w:tcW w:w="0" w:type="auto"/>
          </w:tcPr>
          <w:p w14:paraId="096E6523" w14:textId="0A30C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B2AA583" w14:textId="0BDE4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C7C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FAE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CC8E4D" w14:textId="77777777" w:rsidTr="003F2FDA">
        <w:tc>
          <w:tcPr>
            <w:tcW w:w="0" w:type="auto"/>
          </w:tcPr>
          <w:p w14:paraId="29A84CF0" w14:textId="7A7BDE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R4-2109537</w:t>
            </w:r>
          </w:p>
        </w:tc>
        <w:tc>
          <w:tcPr>
            <w:tcW w:w="0" w:type="auto"/>
          </w:tcPr>
          <w:p w14:paraId="389C6D2D" w14:textId="7D09A1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of CA configuration table</w:t>
            </w:r>
          </w:p>
        </w:tc>
        <w:tc>
          <w:tcPr>
            <w:tcW w:w="0" w:type="auto"/>
          </w:tcPr>
          <w:p w14:paraId="641536F4" w14:textId="759209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EA2627" w14:textId="7E8611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C675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8D127" w14:textId="78680D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R4-2107889</w:t>
            </w:r>
          </w:p>
        </w:tc>
      </w:tr>
      <w:tr w:rsidR="00C4771D" w14:paraId="528B57BB" w14:textId="77777777" w:rsidTr="003F2FDA">
        <w:tc>
          <w:tcPr>
            <w:tcW w:w="0" w:type="auto"/>
          </w:tcPr>
          <w:p w14:paraId="341CC118" w14:textId="46B179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R4-2109538</w:t>
            </w:r>
          </w:p>
        </w:tc>
        <w:tc>
          <w:tcPr>
            <w:tcW w:w="0" w:type="auto"/>
          </w:tcPr>
          <w:p w14:paraId="4E288DAF" w14:textId="218932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downlink power configuration</w:t>
            </w:r>
          </w:p>
        </w:tc>
        <w:tc>
          <w:tcPr>
            <w:tcW w:w="0" w:type="auto"/>
          </w:tcPr>
          <w:p w14:paraId="04D055DC" w14:textId="275244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7A7FE2" w14:textId="1A175D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8EC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F03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3A67F5" w14:textId="77777777" w:rsidTr="003F2FDA">
        <w:tc>
          <w:tcPr>
            <w:tcW w:w="0" w:type="auto"/>
          </w:tcPr>
          <w:p w14:paraId="60575D27" w14:textId="58B2F0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R4-2109539</w:t>
            </w:r>
          </w:p>
        </w:tc>
        <w:tc>
          <w:tcPr>
            <w:tcW w:w="0" w:type="auto"/>
          </w:tcPr>
          <w:p w14:paraId="129D7D55" w14:textId="63B6D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supporting both IBM and CBM</w:t>
            </w:r>
          </w:p>
        </w:tc>
        <w:tc>
          <w:tcPr>
            <w:tcW w:w="0" w:type="auto"/>
          </w:tcPr>
          <w:p w14:paraId="3EDDE964" w14:textId="77D0A4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4F6E0E" w14:textId="1A4057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DE8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D9D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25E727" w14:textId="77777777" w:rsidTr="003F2FDA">
        <w:tc>
          <w:tcPr>
            <w:tcW w:w="0" w:type="auto"/>
          </w:tcPr>
          <w:p w14:paraId="525B5A81" w14:textId="482180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R4-2109540</w:t>
            </w:r>
          </w:p>
        </w:tc>
        <w:tc>
          <w:tcPr>
            <w:tcW w:w="0" w:type="auto"/>
          </w:tcPr>
          <w:p w14:paraId="15ABDC36" w14:textId="485578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requirements of inter-band DL CA</w:t>
            </w:r>
          </w:p>
        </w:tc>
        <w:tc>
          <w:tcPr>
            <w:tcW w:w="0" w:type="auto"/>
          </w:tcPr>
          <w:p w14:paraId="7D2BB2D2" w14:textId="11EF5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0780CC4" w14:textId="26C2C0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8E73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F93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EB1E05" w14:textId="77777777" w:rsidTr="003F2FDA">
        <w:tc>
          <w:tcPr>
            <w:tcW w:w="0" w:type="auto"/>
          </w:tcPr>
          <w:p w14:paraId="3550CD1B" w14:textId="41EB9E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R4-2109541</w:t>
            </w:r>
          </w:p>
        </w:tc>
        <w:tc>
          <w:tcPr>
            <w:tcW w:w="0" w:type="auto"/>
          </w:tcPr>
          <w:p w14:paraId="77D94445" w14:textId="0738EB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TPMI configuration in EIRP measurement</w:t>
            </w:r>
          </w:p>
        </w:tc>
        <w:tc>
          <w:tcPr>
            <w:tcW w:w="0" w:type="auto"/>
          </w:tcPr>
          <w:p w14:paraId="651D057F" w14:textId="2DBEE2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568D1D9" w14:textId="0EFC4E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473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410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B8ECA6" w14:textId="77777777" w:rsidTr="003F2FDA">
        <w:tc>
          <w:tcPr>
            <w:tcW w:w="0" w:type="auto"/>
          </w:tcPr>
          <w:p w14:paraId="00D3E83C" w14:textId="4C5B76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R4-2109542</w:t>
            </w:r>
          </w:p>
        </w:tc>
        <w:tc>
          <w:tcPr>
            <w:tcW w:w="0" w:type="auto"/>
          </w:tcPr>
          <w:p w14:paraId="5C80E976" w14:textId="6BEA19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prioritized methods for test time reduction</w:t>
            </w:r>
          </w:p>
        </w:tc>
        <w:tc>
          <w:tcPr>
            <w:tcW w:w="0" w:type="auto"/>
          </w:tcPr>
          <w:p w14:paraId="58893F64" w14:textId="0EF259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51B75F" w14:textId="027144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DF47B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EC1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CC594A" w14:textId="77777777" w:rsidTr="003F2FDA">
        <w:tc>
          <w:tcPr>
            <w:tcW w:w="0" w:type="auto"/>
          </w:tcPr>
          <w:p w14:paraId="0213A033" w14:textId="2F8A6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R4-2109543</w:t>
            </w:r>
          </w:p>
        </w:tc>
        <w:tc>
          <w:tcPr>
            <w:tcW w:w="0" w:type="auto"/>
          </w:tcPr>
          <w:p w14:paraId="45F5796D" w14:textId="6C083D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n259 PC5 Tx and Rx requirements</w:t>
            </w:r>
          </w:p>
        </w:tc>
        <w:tc>
          <w:tcPr>
            <w:tcW w:w="0" w:type="auto"/>
          </w:tcPr>
          <w:p w14:paraId="75402D94" w14:textId="1332D5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A217596" w14:textId="2036D1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8C7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0786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490600" w14:textId="77777777" w:rsidTr="003F2FDA">
        <w:tc>
          <w:tcPr>
            <w:tcW w:w="0" w:type="auto"/>
          </w:tcPr>
          <w:p w14:paraId="059DCBC2" w14:textId="5177E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R4-2109544</w:t>
            </w:r>
          </w:p>
        </w:tc>
        <w:tc>
          <w:tcPr>
            <w:tcW w:w="0" w:type="auto"/>
          </w:tcPr>
          <w:p w14:paraId="119E9417" w14:textId="7F56D3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simulation assumptions for NTN co-existence study</w:t>
            </w:r>
          </w:p>
        </w:tc>
        <w:tc>
          <w:tcPr>
            <w:tcW w:w="0" w:type="auto"/>
          </w:tcPr>
          <w:p w14:paraId="0BA3FC31" w14:textId="410B95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0EA25E" w14:textId="746177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77BD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6F6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89E5EB" w14:textId="77777777" w:rsidTr="003F2FDA">
        <w:tc>
          <w:tcPr>
            <w:tcW w:w="0" w:type="auto"/>
          </w:tcPr>
          <w:p w14:paraId="0E6C02D7" w14:textId="634634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R4-2109545</w:t>
            </w:r>
          </w:p>
        </w:tc>
        <w:tc>
          <w:tcPr>
            <w:tcW w:w="0" w:type="auto"/>
          </w:tcPr>
          <w:p w14:paraId="60B5ADAC" w14:textId="1755FB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PUCCH SCell Activation/Deactivation delay requirements</w:t>
            </w:r>
          </w:p>
        </w:tc>
        <w:tc>
          <w:tcPr>
            <w:tcW w:w="0" w:type="auto"/>
          </w:tcPr>
          <w:p w14:paraId="34D488D6" w14:textId="588E4B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923C0D" w14:textId="65EF11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16B5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3A4C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E40EA1" w14:textId="77777777" w:rsidTr="003F2FDA">
        <w:tc>
          <w:tcPr>
            <w:tcW w:w="0" w:type="auto"/>
          </w:tcPr>
          <w:p w14:paraId="02789BBB" w14:textId="4711DC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R4-2109546</w:t>
            </w:r>
          </w:p>
        </w:tc>
        <w:tc>
          <w:tcPr>
            <w:tcW w:w="0" w:type="auto"/>
          </w:tcPr>
          <w:p w14:paraId="67FAFEAB" w14:textId="134F91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Inter-band DL CA enhancements</w:t>
            </w:r>
          </w:p>
        </w:tc>
        <w:tc>
          <w:tcPr>
            <w:tcW w:w="0" w:type="auto"/>
          </w:tcPr>
          <w:p w14:paraId="2308C6A2" w14:textId="6E80C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2B8FD89" w14:textId="5E6DA1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E32B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C09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AE25CE" w14:textId="77777777" w:rsidTr="003F2FDA">
        <w:tc>
          <w:tcPr>
            <w:tcW w:w="0" w:type="auto"/>
          </w:tcPr>
          <w:p w14:paraId="0C6C8511" w14:textId="0AED24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R4-2109547</w:t>
            </w:r>
          </w:p>
        </w:tc>
        <w:tc>
          <w:tcPr>
            <w:tcW w:w="0" w:type="auto"/>
          </w:tcPr>
          <w:p w14:paraId="3A39A136" w14:textId="46A12C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Proposal on n262 PC1/2/4 peak EIRP and EIRP </w:t>
            </w:r>
            <w:r>
              <w:rPr>
                <w:sz w:val="16"/>
              </w:rPr>
              <w:lastRenderedPageBreak/>
              <w:t>spherical coverage</w:t>
            </w:r>
          </w:p>
        </w:tc>
        <w:tc>
          <w:tcPr>
            <w:tcW w:w="0" w:type="auto"/>
          </w:tcPr>
          <w:p w14:paraId="4FEA6BC2" w14:textId="302DDE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Beijing Inc.</w:t>
            </w:r>
          </w:p>
        </w:tc>
        <w:tc>
          <w:tcPr>
            <w:tcW w:w="0" w:type="auto"/>
          </w:tcPr>
          <w:p w14:paraId="6F34D4D4" w14:textId="6AAFE6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5C3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084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1BCD1E" w14:textId="77777777" w:rsidTr="003F2FDA">
        <w:tc>
          <w:tcPr>
            <w:tcW w:w="0" w:type="auto"/>
          </w:tcPr>
          <w:p w14:paraId="03CEA41E" w14:textId="7198B4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R4-2109548</w:t>
            </w:r>
          </w:p>
        </w:tc>
        <w:tc>
          <w:tcPr>
            <w:tcW w:w="0" w:type="auto"/>
          </w:tcPr>
          <w:p w14:paraId="297ACC98" w14:textId="0A4F23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activation delay for deactivated PUCCH SCell</w:t>
            </w:r>
          </w:p>
        </w:tc>
        <w:tc>
          <w:tcPr>
            <w:tcW w:w="0" w:type="auto"/>
          </w:tcPr>
          <w:p w14:paraId="6707B7D0" w14:textId="192108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23832D" w14:textId="23405C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6C1C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6B6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20DA34" w14:textId="77777777" w:rsidTr="003F2FDA">
        <w:tc>
          <w:tcPr>
            <w:tcW w:w="0" w:type="auto"/>
          </w:tcPr>
          <w:p w14:paraId="5F8FACC0" w14:textId="465FDC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R4-2109549</w:t>
            </w:r>
          </w:p>
        </w:tc>
        <w:tc>
          <w:tcPr>
            <w:tcW w:w="0" w:type="auto"/>
          </w:tcPr>
          <w:p w14:paraId="25E33418" w14:textId="669AEB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interruption requirements at SRS antenna port switching</w:t>
            </w:r>
          </w:p>
        </w:tc>
        <w:tc>
          <w:tcPr>
            <w:tcW w:w="0" w:type="auto"/>
          </w:tcPr>
          <w:p w14:paraId="1852373E" w14:textId="604F0E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1DF3AE" w14:textId="53E3A4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1A2F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AAF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A02837" w14:textId="77777777" w:rsidTr="003F2FDA">
        <w:tc>
          <w:tcPr>
            <w:tcW w:w="0" w:type="auto"/>
          </w:tcPr>
          <w:p w14:paraId="2CB21C4F" w14:textId="23339F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R4-2109550</w:t>
            </w:r>
          </w:p>
        </w:tc>
        <w:tc>
          <w:tcPr>
            <w:tcW w:w="0" w:type="auto"/>
          </w:tcPr>
          <w:p w14:paraId="47F4BF3E" w14:textId="0E700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RLM/BFD measurement relaxation</w:t>
            </w:r>
          </w:p>
        </w:tc>
        <w:tc>
          <w:tcPr>
            <w:tcW w:w="0" w:type="auto"/>
          </w:tcPr>
          <w:p w14:paraId="13597E60" w14:textId="7BD5C3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51DBF9" w14:textId="52BEE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0DB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EF0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FE344F" w14:textId="77777777" w:rsidTr="003F2FDA">
        <w:tc>
          <w:tcPr>
            <w:tcW w:w="0" w:type="auto"/>
          </w:tcPr>
          <w:p w14:paraId="50DCECFB" w14:textId="4A295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R4-2109551</w:t>
            </w:r>
          </w:p>
        </w:tc>
        <w:tc>
          <w:tcPr>
            <w:tcW w:w="0" w:type="auto"/>
          </w:tcPr>
          <w:p w14:paraId="467C3041" w14:textId="2F7DA8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UE power saving enhancements</w:t>
            </w:r>
          </w:p>
        </w:tc>
        <w:tc>
          <w:tcPr>
            <w:tcW w:w="0" w:type="auto"/>
          </w:tcPr>
          <w:p w14:paraId="2553FAA4" w14:textId="02A914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C334EE" w14:textId="2B73D4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24F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66E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B66DC8" w14:textId="77777777" w:rsidTr="003F2FDA">
        <w:tc>
          <w:tcPr>
            <w:tcW w:w="0" w:type="auto"/>
          </w:tcPr>
          <w:p w14:paraId="169CA4F4" w14:textId="3A9E88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R4-2109552</w:t>
            </w:r>
          </w:p>
        </w:tc>
        <w:tc>
          <w:tcPr>
            <w:tcW w:w="0" w:type="auto"/>
          </w:tcPr>
          <w:p w14:paraId="1270DA84" w14:textId="6ED8C7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CSI-RS based measurement requirements</w:t>
            </w:r>
          </w:p>
        </w:tc>
        <w:tc>
          <w:tcPr>
            <w:tcW w:w="0" w:type="auto"/>
          </w:tcPr>
          <w:p w14:paraId="0E7BC46F" w14:textId="0D66B8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2B9EEE" w14:textId="38CD3A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7CEA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3BC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211E91" w14:textId="77777777" w:rsidTr="003F2FDA">
        <w:tc>
          <w:tcPr>
            <w:tcW w:w="0" w:type="auto"/>
          </w:tcPr>
          <w:p w14:paraId="2DBD6C32" w14:textId="609E51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R4-2109553</w:t>
            </w:r>
          </w:p>
        </w:tc>
        <w:tc>
          <w:tcPr>
            <w:tcW w:w="0" w:type="auto"/>
          </w:tcPr>
          <w:p w14:paraId="56EC96B3" w14:textId="34B8F1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4D5E3761" w14:textId="361E01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7F62B9" w14:textId="3836F2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BFB2E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3D3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C8484E" w14:textId="77777777" w:rsidTr="003F2FDA">
        <w:tc>
          <w:tcPr>
            <w:tcW w:w="0" w:type="auto"/>
          </w:tcPr>
          <w:p w14:paraId="079865A7" w14:textId="048AA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R4-2109554</w:t>
            </w:r>
          </w:p>
        </w:tc>
        <w:tc>
          <w:tcPr>
            <w:tcW w:w="0" w:type="auto"/>
          </w:tcPr>
          <w:p w14:paraId="7C806A77" w14:textId="55E291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65815D46" w14:textId="6FE30A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E444FC" w14:textId="741D1A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3749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682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E3A362" w14:textId="77777777" w:rsidTr="003F2FDA">
        <w:tc>
          <w:tcPr>
            <w:tcW w:w="0" w:type="auto"/>
          </w:tcPr>
          <w:p w14:paraId="533AF66A" w14:textId="59FF8B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180C2A62" w14:textId="3BAA5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25C2BE54" w14:textId="117B87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0C765B" w14:textId="4AFBF7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2552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3A952" w14:textId="3F60FB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R4-2108328</w:t>
            </w:r>
          </w:p>
        </w:tc>
      </w:tr>
      <w:tr w:rsidR="00C4771D" w14:paraId="3C98F26B" w14:textId="77777777" w:rsidTr="003F2FDA">
        <w:tc>
          <w:tcPr>
            <w:tcW w:w="0" w:type="auto"/>
          </w:tcPr>
          <w:p w14:paraId="676B9C98" w14:textId="5298D4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R4-2109556</w:t>
            </w:r>
          </w:p>
        </w:tc>
        <w:tc>
          <w:tcPr>
            <w:tcW w:w="0" w:type="auto"/>
          </w:tcPr>
          <w:p w14:paraId="266357D9" w14:textId="4C2E65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4C2DF77F" w14:textId="2AFB25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7CB0E9" w14:textId="7FE3E1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9B92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066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BF912E" w14:textId="77777777" w:rsidTr="003F2FDA">
        <w:tc>
          <w:tcPr>
            <w:tcW w:w="0" w:type="auto"/>
          </w:tcPr>
          <w:p w14:paraId="2D60734C" w14:textId="31316E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R4-2109557</w:t>
            </w:r>
          </w:p>
        </w:tc>
        <w:tc>
          <w:tcPr>
            <w:tcW w:w="0" w:type="auto"/>
          </w:tcPr>
          <w:p w14:paraId="6833E8A6" w14:textId="505C6D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n262 PC1/2/4 REFSENS and EIS spherical coverage</w:t>
            </w:r>
          </w:p>
        </w:tc>
        <w:tc>
          <w:tcPr>
            <w:tcW w:w="0" w:type="auto"/>
          </w:tcPr>
          <w:p w14:paraId="2A71116E" w14:textId="04DC91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EB67CBB" w14:textId="1CD074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DBEE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E17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965EE1" w14:textId="77777777" w:rsidTr="003F2FDA">
        <w:tc>
          <w:tcPr>
            <w:tcW w:w="0" w:type="auto"/>
          </w:tcPr>
          <w:p w14:paraId="75BC69E1" w14:textId="35C2BC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R4-2109558</w:t>
            </w:r>
          </w:p>
        </w:tc>
        <w:tc>
          <w:tcPr>
            <w:tcW w:w="0" w:type="auto"/>
          </w:tcPr>
          <w:p w14:paraId="5836E3D5" w14:textId="0AD591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CBM within same frequency group</w:t>
            </w:r>
          </w:p>
        </w:tc>
        <w:tc>
          <w:tcPr>
            <w:tcW w:w="0" w:type="auto"/>
          </w:tcPr>
          <w:p w14:paraId="4CCF4F66" w14:textId="3E3252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825E0E8" w14:textId="2B8CAF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210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D5C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D6699F" w14:textId="77777777" w:rsidTr="003F2FDA">
        <w:tc>
          <w:tcPr>
            <w:tcW w:w="0" w:type="auto"/>
          </w:tcPr>
          <w:p w14:paraId="68DFC1F9" w14:textId="299EE2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R4-2109559</w:t>
            </w:r>
          </w:p>
        </w:tc>
        <w:tc>
          <w:tcPr>
            <w:tcW w:w="0" w:type="auto"/>
          </w:tcPr>
          <w:p w14:paraId="6B216544" w14:textId="4F667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UL CA based on IBM within different frequency groups</w:t>
            </w:r>
          </w:p>
        </w:tc>
        <w:tc>
          <w:tcPr>
            <w:tcW w:w="0" w:type="auto"/>
          </w:tcPr>
          <w:p w14:paraId="7B36CC8C" w14:textId="287FB4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005217F7" w14:textId="463C63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6E11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F4E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E091E8" w14:textId="77777777" w:rsidTr="003F2FDA">
        <w:tc>
          <w:tcPr>
            <w:tcW w:w="0" w:type="auto"/>
          </w:tcPr>
          <w:p w14:paraId="6FD8E84E" w14:textId="624A3F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R4-2109560</w:t>
            </w:r>
          </w:p>
        </w:tc>
        <w:tc>
          <w:tcPr>
            <w:tcW w:w="0" w:type="auto"/>
          </w:tcPr>
          <w:p w14:paraId="6F54FA55" w14:textId="556D6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IBM within same frequency group</w:t>
            </w:r>
          </w:p>
        </w:tc>
        <w:tc>
          <w:tcPr>
            <w:tcW w:w="0" w:type="auto"/>
          </w:tcPr>
          <w:p w14:paraId="2A1494C7" w14:textId="61917A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729C608B" w14:textId="2510BB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30B4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9A8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4511C5" w14:textId="77777777" w:rsidTr="003F2FDA">
        <w:tc>
          <w:tcPr>
            <w:tcW w:w="0" w:type="auto"/>
          </w:tcPr>
          <w:p w14:paraId="6B54F196" w14:textId="1EC770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R4-2109561</w:t>
            </w:r>
          </w:p>
        </w:tc>
        <w:tc>
          <w:tcPr>
            <w:tcW w:w="0" w:type="auto"/>
          </w:tcPr>
          <w:p w14:paraId="34C4ED05" w14:textId="64463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Saving RRM Requirement</w:t>
            </w:r>
          </w:p>
        </w:tc>
        <w:tc>
          <w:tcPr>
            <w:tcW w:w="0" w:type="auto"/>
          </w:tcPr>
          <w:p w14:paraId="01C5B774" w14:textId="74172E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91BA06E" w14:textId="38618F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E653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91C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C3CE1A" w14:textId="77777777" w:rsidTr="003F2FDA">
        <w:tc>
          <w:tcPr>
            <w:tcW w:w="0" w:type="auto"/>
          </w:tcPr>
          <w:p w14:paraId="0742D98F" w14:textId="20C668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R4-2109562</w:t>
            </w:r>
          </w:p>
        </w:tc>
        <w:tc>
          <w:tcPr>
            <w:tcW w:w="0" w:type="auto"/>
          </w:tcPr>
          <w:p w14:paraId="2AA0EE2F" w14:textId="769491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FR1 HST RRM Requirements</w:t>
            </w:r>
          </w:p>
        </w:tc>
        <w:tc>
          <w:tcPr>
            <w:tcW w:w="0" w:type="auto"/>
          </w:tcPr>
          <w:p w14:paraId="7ADE537E" w14:textId="3C923C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E36017C" w14:textId="511943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E3BD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9AD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356D51" w14:textId="77777777" w:rsidTr="003F2FDA">
        <w:tc>
          <w:tcPr>
            <w:tcW w:w="0" w:type="auto"/>
          </w:tcPr>
          <w:p w14:paraId="604F83EB" w14:textId="5FAF8D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R4-2109563</w:t>
            </w:r>
          </w:p>
        </w:tc>
        <w:tc>
          <w:tcPr>
            <w:tcW w:w="0" w:type="auto"/>
          </w:tcPr>
          <w:p w14:paraId="6584C32F" w14:textId="6CC5D0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switching</w:t>
            </w:r>
          </w:p>
        </w:tc>
        <w:tc>
          <w:tcPr>
            <w:tcW w:w="0" w:type="auto"/>
          </w:tcPr>
          <w:p w14:paraId="3140C2BC" w14:textId="7BCF45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C7B65EA" w14:textId="59AE12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017D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E39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F9C3A6" w14:textId="77777777" w:rsidTr="003F2FDA">
        <w:tc>
          <w:tcPr>
            <w:tcW w:w="0" w:type="auto"/>
          </w:tcPr>
          <w:p w14:paraId="33567B35" w14:textId="25D39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R4-2109564</w:t>
            </w:r>
          </w:p>
        </w:tc>
        <w:tc>
          <w:tcPr>
            <w:tcW w:w="0" w:type="auto"/>
          </w:tcPr>
          <w:p w14:paraId="17C168F0" w14:textId="4079C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CR:Correction on SRS carrier switching</w:t>
            </w:r>
          </w:p>
        </w:tc>
        <w:tc>
          <w:tcPr>
            <w:tcW w:w="0" w:type="auto"/>
          </w:tcPr>
          <w:p w14:paraId="71E37A01" w14:textId="1B41A7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ECC68C2" w14:textId="40CB99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2DB9F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7FC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02C060" w14:textId="77777777" w:rsidTr="003F2FDA">
        <w:tc>
          <w:tcPr>
            <w:tcW w:w="0" w:type="auto"/>
          </w:tcPr>
          <w:p w14:paraId="228EA407" w14:textId="1C9B0D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R4-2109565</w:t>
            </w:r>
          </w:p>
        </w:tc>
        <w:tc>
          <w:tcPr>
            <w:tcW w:w="0" w:type="auto"/>
          </w:tcPr>
          <w:p w14:paraId="55375F55" w14:textId="0372E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RRM congestion control test cases for NR V2X</w:t>
            </w:r>
          </w:p>
        </w:tc>
        <w:tc>
          <w:tcPr>
            <w:tcW w:w="0" w:type="auto"/>
          </w:tcPr>
          <w:p w14:paraId="485121F6" w14:textId="6AE716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B90AB4A" w14:textId="3E4E9B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0816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CF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BF04B1" w14:textId="77777777" w:rsidTr="003F2FDA">
        <w:tc>
          <w:tcPr>
            <w:tcW w:w="0" w:type="auto"/>
          </w:tcPr>
          <w:p w14:paraId="6E1D7B23" w14:textId="4323C8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R4-2109566</w:t>
            </w:r>
          </w:p>
        </w:tc>
        <w:tc>
          <w:tcPr>
            <w:tcW w:w="0" w:type="auto"/>
          </w:tcPr>
          <w:p w14:paraId="7C09EB11" w14:textId="4ED38E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Demod HARQ buffer soft combining test cases for NR V2X</w:t>
            </w:r>
          </w:p>
        </w:tc>
        <w:tc>
          <w:tcPr>
            <w:tcW w:w="0" w:type="auto"/>
          </w:tcPr>
          <w:p w14:paraId="238BE709" w14:textId="2514FD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92B017C" w14:textId="316041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4DB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BDA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A1336C" w14:textId="77777777" w:rsidTr="003F2FDA">
        <w:tc>
          <w:tcPr>
            <w:tcW w:w="0" w:type="auto"/>
          </w:tcPr>
          <w:p w14:paraId="052FEEA9" w14:textId="7F3EAB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R4-2109567</w:t>
            </w:r>
          </w:p>
        </w:tc>
        <w:tc>
          <w:tcPr>
            <w:tcW w:w="0" w:type="auto"/>
          </w:tcPr>
          <w:p w14:paraId="1AE37DB2" w14:textId="224EAA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Multiple Link Demod Requirement</w:t>
            </w:r>
          </w:p>
        </w:tc>
        <w:tc>
          <w:tcPr>
            <w:tcW w:w="0" w:type="auto"/>
          </w:tcPr>
          <w:p w14:paraId="2459E743" w14:textId="3EFD54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809C7C3" w14:textId="17A05E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156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43A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1CA47C" w14:textId="77777777" w:rsidTr="003F2FDA">
        <w:tc>
          <w:tcPr>
            <w:tcW w:w="0" w:type="auto"/>
          </w:tcPr>
          <w:p w14:paraId="29B69CB2" w14:textId="35DEE4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R4-2109568</w:t>
            </w:r>
          </w:p>
        </w:tc>
        <w:tc>
          <w:tcPr>
            <w:tcW w:w="0" w:type="auto"/>
          </w:tcPr>
          <w:p w14:paraId="5DA621A5" w14:textId="42E12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Core and Accuracy Requirement Remaining Issues</w:t>
            </w:r>
          </w:p>
        </w:tc>
        <w:tc>
          <w:tcPr>
            <w:tcW w:w="0" w:type="auto"/>
          </w:tcPr>
          <w:p w14:paraId="49658DA2" w14:textId="52606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7F75FC2" w14:textId="575DD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182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826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48B8AD" w14:textId="77777777" w:rsidTr="003F2FDA">
        <w:tc>
          <w:tcPr>
            <w:tcW w:w="0" w:type="auto"/>
          </w:tcPr>
          <w:p w14:paraId="31310D6B" w14:textId="22E183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R4-2109569</w:t>
            </w:r>
          </w:p>
        </w:tc>
        <w:tc>
          <w:tcPr>
            <w:tcW w:w="0" w:type="auto"/>
          </w:tcPr>
          <w:p w14:paraId="41DC99C3" w14:textId="4089A6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Single Link Demod Requirement</w:t>
            </w:r>
          </w:p>
        </w:tc>
        <w:tc>
          <w:tcPr>
            <w:tcW w:w="0" w:type="auto"/>
          </w:tcPr>
          <w:p w14:paraId="4703AA27" w14:textId="7BB396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2A36B9D" w14:textId="339A5C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450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FC8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F2657C" w14:textId="77777777" w:rsidTr="003F2FDA">
        <w:tc>
          <w:tcPr>
            <w:tcW w:w="0" w:type="auto"/>
          </w:tcPr>
          <w:p w14:paraId="5F615FF9" w14:textId="0E2C08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R4-2109570</w:t>
            </w:r>
          </w:p>
        </w:tc>
        <w:tc>
          <w:tcPr>
            <w:tcW w:w="0" w:type="auto"/>
          </w:tcPr>
          <w:p w14:paraId="35ABB6D0" w14:textId="4A46A1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RF Requirements</w:t>
            </w:r>
          </w:p>
        </w:tc>
        <w:tc>
          <w:tcPr>
            <w:tcW w:w="0" w:type="auto"/>
          </w:tcPr>
          <w:p w14:paraId="17911DDC" w14:textId="12BCE1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53341A9" w14:textId="732583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AC7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135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DD5CC9" w14:textId="77777777" w:rsidTr="003F2FDA">
        <w:tc>
          <w:tcPr>
            <w:tcW w:w="0" w:type="auto"/>
          </w:tcPr>
          <w:p w14:paraId="77FF9F13" w14:textId="663D53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R4-2109571</w:t>
            </w:r>
          </w:p>
        </w:tc>
        <w:tc>
          <w:tcPr>
            <w:tcW w:w="0" w:type="auto"/>
          </w:tcPr>
          <w:p w14:paraId="24869477" w14:textId="59C97A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Deployment Scenario Discussion</w:t>
            </w:r>
          </w:p>
        </w:tc>
        <w:tc>
          <w:tcPr>
            <w:tcW w:w="0" w:type="auto"/>
          </w:tcPr>
          <w:p w14:paraId="59FA56BF" w14:textId="2179AE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3DEBC18" w14:textId="542146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2D5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F1E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4838D8" w14:textId="77777777" w:rsidTr="003F2FDA">
        <w:tc>
          <w:tcPr>
            <w:tcW w:w="0" w:type="auto"/>
          </w:tcPr>
          <w:p w14:paraId="1DD9E9AF" w14:textId="1BB95C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R4-2109572</w:t>
            </w:r>
          </w:p>
        </w:tc>
        <w:tc>
          <w:tcPr>
            <w:tcW w:w="0" w:type="auto"/>
          </w:tcPr>
          <w:p w14:paraId="4BE6B172" w14:textId="311432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RRM Requirements</w:t>
            </w:r>
          </w:p>
        </w:tc>
        <w:tc>
          <w:tcPr>
            <w:tcW w:w="0" w:type="auto"/>
          </w:tcPr>
          <w:p w14:paraId="6C323834" w14:textId="6ED8B3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DA32244" w14:textId="0A7A08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6682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545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4B50C3" w14:textId="77777777" w:rsidTr="003F2FDA">
        <w:tc>
          <w:tcPr>
            <w:tcW w:w="0" w:type="auto"/>
          </w:tcPr>
          <w:p w14:paraId="16537500" w14:textId="10661C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1ABC2F15" w14:textId="386FE8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4067074E" w14:textId="384463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B900A89" w14:textId="32B9B9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F103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BA9BC" w14:textId="1A09D9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</w:tr>
      <w:tr w:rsidR="00C4771D" w14:paraId="504BD160" w14:textId="77777777" w:rsidTr="003F2FDA">
        <w:tc>
          <w:tcPr>
            <w:tcW w:w="0" w:type="auto"/>
          </w:tcPr>
          <w:p w14:paraId="12FD2B13" w14:textId="07AC43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156A22EA" w14:textId="769D5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23CA2887" w14:textId="0D2175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D817B64" w14:textId="579CD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6775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6AF32" w14:textId="374F9E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</w:tr>
      <w:tr w:rsidR="00C4771D" w14:paraId="45C6165B" w14:textId="77777777" w:rsidTr="003F2FDA">
        <w:tc>
          <w:tcPr>
            <w:tcW w:w="0" w:type="auto"/>
          </w:tcPr>
          <w:p w14:paraId="6EF45C95" w14:textId="5B5480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R4-2109575</w:t>
            </w:r>
          </w:p>
        </w:tc>
        <w:tc>
          <w:tcPr>
            <w:tcW w:w="0" w:type="auto"/>
          </w:tcPr>
          <w:p w14:paraId="2F90ADFA" w14:textId="53D331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5C6F0E62" w14:textId="681FDF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87B924" w14:textId="29C4D1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D677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E0A19" w14:textId="7E9E47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</w:tr>
      <w:tr w:rsidR="00C4771D" w14:paraId="3BBB9869" w14:textId="77777777" w:rsidTr="003F2FDA">
        <w:tc>
          <w:tcPr>
            <w:tcW w:w="0" w:type="auto"/>
          </w:tcPr>
          <w:p w14:paraId="455D1E4B" w14:textId="26D2BD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R4-2109576</w:t>
            </w:r>
          </w:p>
        </w:tc>
        <w:tc>
          <w:tcPr>
            <w:tcW w:w="0" w:type="auto"/>
          </w:tcPr>
          <w:p w14:paraId="20600B79" w14:textId="7DAB6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CBM within different frequency groups</w:t>
            </w:r>
          </w:p>
        </w:tc>
        <w:tc>
          <w:tcPr>
            <w:tcW w:w="0" w:type="auto"/>
          </w:tcPr>
          <w:p w14:paraId="1FA4EDD6" w14:textId="3445D8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544EC28" w14:textId="768D53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2483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74E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A777B5" w14:textId="77777777" w:rsidTr="003F2FDA">
        <w:tc>
          <w:tcPr>
            <w:tcW w:w="0" w:type="auto"/>
          </w:tcPr>
          <w:p w14:paraId="030E0470" w14:textId="69A815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R4-2109577</w:t>
            </w:r>
          </w:p>
        </w:tc>
        <w:tc>
          <w:tcPr>
            <w:tcW w:w="0" w:type="auto"/>
          </w:tcPr>
          <w:p w14:paraId="4BCCF961" w14:textId="705072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study on optimal TPMI and 2-port CSI-RS</w:t>
            </w:r>
          </w:p>
        </w:tc>
        <w:tc>
          <w:tcPr>
            <w:tcW w:w="0" w:type="auto"/>
          </w:tcPr>
          <w:p w14:paraId="1187DD07" w14:textId="5942D1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24371768" w14:textId="736B4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9BD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DBD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F4554" w14:textId="77777777" w:rsidTr="003F2FDA">
        <w:tc>
          <w:tcPr>
            <w:tcW w:w="0" w:type="auto"/>
          </w:tcPr>
          <w:p w14:paraId="3C403EBE" w14:textId="332378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R4-2109578</w:t>
            </w:r>
          </w:p>
        </w:tc>
        <w:tc>
          <w:tcPr>
            <w:tcW w:w="0" w:type="auto"/>
          </w:tcPr>
          <w:p w14:paraId="07B3DCFD" w14:textId="72CD61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DL interruption for TX switching discussion </w:t>
            </w:r>
          </w:p>
        </w:tc>
        <w:tc>
          <w:tcPr>
            <w:tcW w:w="0" w:type="auto"/>
          </w:tcPr>
          <w:p w14:paraId="1A3180D9" w14:textId="4C18A9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828BB60" w14:textId="692942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95B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78B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64609C" w14:textId="77777777" w:rsidTr="003F2FDA">
        <w:tc>
          <w:tcPr>
            <w:tcW w:w="0" w:type="auto"/>
          </w:tcPr>
          <w:p w14:paraId="56A385B7" w14:textId="67DB0D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R4-2109579</w:t>
            </w:r>
          </w:p>
        </w:tc>
        <w:tc>
          <w:tcPr>
            <w:tcW w:w="0" w:type="auto"/>
          </w:tcPr>
          <w:p w14:paraId="5A4DA122" w14:textId="59981C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Schemes Related to Overlapping Channel Bandwidths</w:t>
            </w:r>
          </w:p>
        </w:tc>
        <w:tc>
          <w:tcPr>
            <w:tcW w:w="0" w:type="auto"/>
          </w:tcPr>
          <w:p w14:paraId="6F2B8584" w14:textId="3B7CDE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3AE15EE" w14:textId="4060A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8C4A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D0C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88A147" w14:textId="77777777" w:rsidTr="003F2FDA">
        <w:tc>
          <w:tcPr>
            <w:tcW w:w="0" w:type="auto"/>
          </w:tcPr>
          <w:p w14:paraId="37F2F97B" w14:textId="339FED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R4-2109580</w:t>
            </w:r>
          </w:p>
        </w:tc>
        <w:tc>
          <w:tcPr>
            <w:tcW w:w="0" w:type="auto"/>
          </w:tcPr>
          <w:p w14:paraId="7F59B820" w14:textId="197360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FR2 MIMO OTA simulation</w:t>
            </w:r>
          </w:p>
        </w:tc>
        <w:tc>
          <w:tcPr>
            <w:tcW w:w="0" w:type="auto"/>
          </w:tcPr>
          <w:p w14:paraId="2FF998AA" w14:textId="7A4F34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562811C" w14:textId="4BA81E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FFD0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934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B5C8AA" w14:textId="77777777" w:rsidTr="003F2FDA">
        <w:tc>
          <w:tcPr>
            <w:tcW w:w="0" w:type="auto"/>
          </w:tcPr>
          <w:p w14:paraId="4E212963" w14:textId="14E023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R4-2109581</w:t>
            </w:r>
          </w:p>
        </w:tc>
        <w:tc>
          <w:tcPr>
            <w:tcW w:w="0" w:type="auto"/>
          </w:tcPr>
          <w:p w14:paraId="693D8E6F" w14:textId="75B769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continuity and power consistency for PUCCH and PUSCH repetition</w:t>
            </w:r>
          </w:p>
        </w:tc>
        <w:tc>
          <w:tcPr>
            <w:tcW w:w="0" w:type="auto"/>
          </w:tcPr>
          <w:p w14:paraId="798E1F7F" w14:textId="186226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C5B4FE9" w14:textId="087C22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1572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22A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88EC93" w14:textId="77777777" w:rsidTr="003F2FDA">
        <w:tc>
          <w:tcPr>
            <w:tcW w:w="0" w:type="auto"/>
          </w:tcPr>
          <w:p w14:paraId="049C3337" w14:textId="7BE880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R4-2109582</w:t>
            </w:r>
          </w:p>
        </w:tc>
        <w:tc>
          <w:tcPr>
            <w:tcW w:w="0" w:type="auto"/>
          </w:tcPr>
          <w:p w14:paraId="77657ED2" w14:textId="2189D7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(Rel-16)</w:t>
            </w:r>
          </w:p>
        </w:tc>
        <w:tc>
          <w:tcPr>
            <w:tcW w:w="0" w:type="auto"/>
          </w:tcPr>
          <w:p w14:paraId="0BBF4730" w14:textId="40184B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41AAA85" w14:textId="7F06EE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0C7E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0A5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93C68F" w14:textId="77777777" w:rsidTr="003F2FDA">
        <w:tc>
          <w:tcPr>
            <w:tcW w:w="0" w:type="auto"/>
          </w:tcPr>
          <w:p w14:paraId="3A6ACB63" w14:textId="03351E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R4-2109583</w:t>
            </w:r>
          </w:p>
        </w:tc>
        <w:tc>
          <w:tcPr>
            <w:tcW w:w="0" w:type="auto"/>
          </w:tcPr>
          <w:p w14:paraId="2E096151" w14:textId="27E240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(Rel-17)</w:t>
            </w:r>
          </w:p>
        </w:tc>
        <w:tc>
          <w:tcPr>
            <w:tcW w:w="0" w:type="auto"/>
          </w:tcPr>
          <w:p w14:paraId="38E73DCA" w14:textId="2DC3B0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A3A2E4D" w14:textId="475210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0EF1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538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2171C8" w14:textId="77777777" w:rsidTr="003F2FDA">
        <w:tc>
          <w:tcPr>
            <w:tcW w:w="0" w:type="auto"/>
          </w:tcPr>
          <w:p w14:paraId="1113B02E" w14:textId="3916EB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R4-2109584</w:t>
            </w:r>
          </w:p>
        </w:tc>
        <w:tc>
          <w:tcPr>
            <w:tcW w:w="0" w:type="auto"/>
          </w:tcPr>
          <w:p w14:paraId="3B5A9320" w14:textId="3F54C8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1CCB183B" w14:textId="328DF9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66D4E99" w14:textId="0B99F1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6D22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3A1C2" w14:textId="2BD379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</w:tr>
      <w:tr w:rsidR="00C4771D" w14:paraId="0C2389B8" w14:textId="77777777" w:rsidTr="003F2FDA">
        <w:tc>
          <w:tcPr>
            <w:tcW w:w="0" w:type="auto"/>
          </w:tcPr>
          <w:p w14:paraId="15D427C9" w14:textId="4A670A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R4-2109585</w:t>
            </w:r>
          </w:p>
        </w:tc>
        <w:tc>
          <w:tcPr>
            <w:tcW w:w="0" w:type="auto"/>
          </w:tcPr>
          <w:p w14:paraId="0707157A" w14:textId="6E1BBB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CRS-IM for NR PDSCH in LTE/NR co-existence scenarios</w:t>
            </w:r>
          </w:p>
        </w:tc>
        <w:tc>
          <w:tcPr>
            <w:tcW w:w="0" w:type="auto"/>
          </w:tcPr>
          <w:p w14:paraId="35CF996D" w14:textId="38E5E8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83DB599" w14:textId="6720F3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6CA7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492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7E2FA8" w14:textId="77777777" w:rsidTr="003F2FDA">
        <w:tc>
          <w:tcPr>
            <w:tcW w:w="0" w:type="auto"/>
          </w:tcPr>
          <w:p w14:paraId="49F5DFF5" w14:textId="4EF718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R4-2109586</w:t>
            </w:r>
          </w:p>
        </w:tc>
        <w:tc>
          <w:tcPr>
            <w:tcW w:w="0" w:type="auto"/>
          </w:tcPr>
          <w:p w14:paraId="789D9843" w14:textId="788013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2Tx-2Tx switching time and draft reply LS</w:t>
            </w:r>
          </w:p>
        </w:tc>
        <w:tc>
          <w:tcPr>
            <w:tcW w:w="0" w:type="auto"/>
          </w:tcPr>
          <w:p w14:paraId="50E72F82" w14:textId="6478B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0168117" w14:textId="05D792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33A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DF6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E345C3" w14:textId="77777777" w:rsidTr="003F2FDA">
        <w:tc>
          <w:tcPr>
            <w:tcW w:w="0" w:type="auto"/>
          </w:tcPr>
          <w:p w14:paraId="39346324" w14:textId="54F810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R4-2109587</w:t>
            </w:r>
          </w:p>
        </w:tc>
        <w:tc>
          <w:tcPr>
            <w:tcW w:w="0" w:type="auto"/>
          </w:tcPr>
          <w:p w14:paraId="29CC20F0" w14:textId="4BAEFC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Different Schemes</w:t>
            </w:r>
          </w:p>
        </w:tc>
        <w:tc>
          <w:tcPr>
            <w:tcW w:w="0" w:type="auto"/>
          </w:tcPr>
          <w:p w14:paraId="17186E42" w14:textId="130E9D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4A9001" w14:textId="32C98B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8328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251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B92F26" w14:textId="77777777" w:rsidTr="003F2FDA">
        <w:tc>
          <w:tcPr>
            <w:tcW w:w="0" w:type="auto"/>
          </w:tcPr>
          <w:p w14:paraId="0CBF7BF3" w14:textId="6852B5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R4-2109588</w:t>
            </w:r>
          </w:p>
        </w:tc>
        <w:tc>
          <w:tcPr>
            <w:tcW w:w="0" w:type="auto"/>
          </w:tcPr>
          <w:p w14:paraId="2902D380" w14:textId="47FE2A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general issue in NR-U UE and CSI demodulation</w:t>
            </w:r>
          </w:p>
        </w:tc>
        <w:tc>
          <w:tcPr>
            <w:tcW w:w="0" w:type="auto"/>
          </w:tcPr>
          <w:p w14:paraId="6C788E25" w14:textId="7CB86E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F20791" w14:textId="4A748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193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DB6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CD0179" w14:textId="77777777" w:rsidTr="003F2FDA">
        <w:tc>
          <w:tcPr>
            <w:tcW w:w="0" w:type="auto"/>
          </w:tcPr>
          <w:p w14:paraId="4DDB7276" w14:textId="12BE6B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R4-2109589</w:t>
            </w:r>
          </w:p>
        </w:tc>
        <w:tc>
          <w:tcPr>
            <w:tcW w:w="0" w:type="auto"/>
          </w:tcPr>
          <w:p w14:paraId="76C2E4C4" w14:textId="2E275B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Simulation results for NR-U PDSCH </w:t>
            </w:r>
            <w:r>
              <w:rPr>
                <w:sz w:val="16"/>
              </w:rPr>
              <w:lastRenderedPageBreak/>
              <w:t>demodulation requirement</w:t>
            </w:r>
          </w:p>
        </w:tc>
        <w:tc>
          <w:tcPr>
            <w:tcW w:w="0" w:type="auto"/>
          </w:tcPr>
          <w:p w14:paraId="2DCF337B" w14:textId="36FB0C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00F6CE54" w14:textId="5809B9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561B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6CC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BAA49D" w14:textId="77777777" w:rsidTr="003F2FDA">
        <w:tc>
          <w:tcPr>
            <w:tcW w:w="0" w:type="auto"/>
          </w:tcPr>
          <w:p w14:paraId="591B3775" w14:textId="084A0D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R4-2109590</w:t>
            </w:r>
          </w:p>
        </w:tc>
        <w:tc>
          <w:tcPr>
            <w:tcW w:w="0" w:type="auto"/>
          </w:tcPr>
          <w:p w14:paraId="042B7074" w14:textId="1BEA3D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NR-U PDSCH demodulation requirement in Scenario A in TS38.101-4 (catB)</w:t>
            </w:r>
          </w:p>
        </w:tc>
        <w:tc>
          <w:tcPr>
            <w:tcW w:w="0" w:type="auto"/>
          </w:tcPr>
          <w:p w14:paraId="1185C9AA" w14:textId="04339F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964916" w14:textId="4B6FD5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7EB2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072A3" w14:textId="1C6CC4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R4-2108714</w:t>
            </w:r>
          </w:p>
        </w:tc>
      </w:tr>
      <w:tr w:rsidR="00C4771D" w14:paraId="4E82102E" w14:textId="77777777" w:rsidTr="003F2FDA">
        <w:tc>
          <w:tcPr>
            <w:tcW w:w="0" w:type="auto"/>
          </w:tcPr>
          <w:p w14:paraId="791353D6" w14:textId="6EB387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R4-2109591</w:t>
            </w:r>
          </w:p>
        </w:tc>
        <w:tc>
          <w:tcPr>
            <w:tcW w:w="0" w:type="auto"/>
          </w:tcPr>
          <w:p w14:paraId="758425D6" w14:textId="786AF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CQI report requirement</w:t>
            </w:r>
          </w:p>
        </w:tc>
        <w:tc>
          <w:tcPr>
            <w:tcW w:w="0" w:type="auto"/>
          </w:tcPr>
          <w:p w14:paraId="69AC6E90" w14:textId="3A38EE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1A72D7" w14:textId="352689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464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00D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F8A3955" w14:textId="77777777" w:rsidTr="003F2FDA">
        <w:tc>
          <w:tcPr>
            <w:tcW w:w="0" w:type="auto"/>
          </w:tcPr>
          <w:p w14:paraId="177C88D5" w14:textId="44C62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R4-2109592</w:t>
            </w:r>
          </w:p>
        </w:tc>
        <w:tc>
          <w:tcPr>
            <w:tcW w:w="0" w:type="auto"/>
          </w:tcPr>
          <w:p w14:paraId="1F9A1F22" w14:textId="00A80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CQI report requirement</w:t>
            </w:r>
          </w:p>
        </w:tc>
        <w:tc>
          <w:tcPr>
            <w:tcW w:w="0" w:type="auto"/>
          </w:tcPr>
          <w:p w14:paraId="76A92753" w14:textId="48CDF5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56A266" w14:textId="20523F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A0F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4977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903E75" w14:textId="77777777" w:rsidTr="003F2FDA">
        <w:tc>
          <w:tcPr>
            <w:tcW w:w="0" w:type="auto"/>
          </w:tcPr>
          <w:p w14:paraId="043444D7" w14:textId="68B90B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R4-2109593</w:t>
            </w:r>
          </w:p>
        </w:tc>
        <w:tc>
          <w:tcPr>
            <w:tcW w:w="0" w:type="auto"/>
          </w:tcPr>
          <w:p w14:paraId="6441A875" w14:textId="1E05EC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PUSCH demodulation requirement</w:t>
            </w:r>
          </w:p>
        </w:tc>
        <w:tc>
          <w:tcPr>
            <w:tcW w:w="0" w:type="auto"/>
          </w:tcPr>
          <w:p w14:paraId="45E8897A" w14:textId="644D98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EEDDF2" w14:textId="0FD6B5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C551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370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2A41FF" w14:textId="77777777" w:rsidTr="003F2FDA">
        <w:tc>
          <w:tcPr>
            <w:tcW w:w="0" w:type="auto"/>
          </w:tcPr>
          <w:p w14:paraId="1F2592D6" w14:textId="403286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R4-2109594</w:t>
            </w:r>
          </w:p>
        </w:tc>
        <w:tc>
          <w:tcPr>
            <w:tcW w:w="0" w:type="auto"/>
          </w:tcPr>
          <w:p w14:paraId="7F7EEF22" w14:textId="6D5F36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PUCCH demodulation requirement</w:t>
            </w:r>
          </w:p>
        </w:tc>
        <w:tc>
          <w:tcPr>
            <w:tcW w:w="0" w:type="auto"/>
          </w:tcPr>
          <w:p w14:paraId="43A8F1EC" w14:textId="78B0BC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55CD44" w14:textId="2F3D05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07E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166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546D81" w14:textId="77777777" w:rsidTr="003F2FDA">
        <w:tc>
          <w:tcPr>
            <w:tcW w:w="0" w:type="auto"/>
          </w:tcPr>
          <w:p w14:paraId="285EE1C3" w14:textId="16F9C2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R4-2109595</w:t>
            </w:r>
          </w:p>
        </w:tc>
        <w:tc>
          <w:tcPr>
            <w:tcW w:w="0" w:type="auto"/>
          </w:tcPr>
          <w:p w14:paraId="5B07B9B9" w14:textId="06B9FE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PRACH demodulation requirement</w:t>
            </w:r>
          </w:p>
        </w:tc>
        <w:tc>
          <w:tcPr>
            <w:tcW w:w="0" w:type="auto"/>
          </w:tcPr>
          <w:p w14:paraId="526CDDC6" w14:textId="285A2E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84E087" w14:textId="26A705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A66E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D5E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37E739" w14:textId="77777777" w:rsidTr="003F2FDA">
        <w:tc>
          <w:tcPr>
            <w:tcW w:w="0" w:type="auto"/>
          </w:tcPr>
          <w:p w14:paraId="0183FFA7" w14:textId="52AE55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R4-2109596</w:t>
            </w:r>
          </w:p>
        </w:tc>
        <w:tc>
          <w:tcPr>
            <w:tcW w:w="0" w:type="auto"/>
          </w:tcPr>
          <w:p w14:paraId="3FF34C49" w14:textId="051D14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TS38.104 (catB)</w:t>
            </w:r>
          </w:p>
        </w:tc>
        <w:tc>
          <w:tcPr>
            <w:tcW w:w="0" w:type="auto"/>
          </w:tcPr>
          <w:p w14:paraId="73C26336" w14:textId="47B3B2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64F9FE" w14:textId="53DC2A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D743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81C07" w14:textId="404A67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R4-2108520</w:t>
            </w:r>
          </w:p>
        </w:tc>
      </w:tr>
      <w:tr w:rsidR="00C4771D" w14:paraId="6FC9BD3F" w14:textId="77777777" w:rsidTr="003F2FDA">
        <w:tc>
          <w:tcPr>
            <w:tcW w:w="0" w:type="auto"/>
          </w:tcPr>
          <w:p w14:paraId="222E7712" w14:textId="296E15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R4-2109597</w:t>
            </w:r>
          </w:p>
        </w:tc>
        <w:tc>
          <w:tcPr>
            <w:tcW w:w="0" w:type="auto"/>
          </w:tcPr>
          <w:p w14:paraId="6B9A9F24" w14:textId="7F33BE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TS38.141-1 (catB)</w:t>
            </w:r>
          </w:p>
        </w:tc>
        <w:tc>
          <w:tcPr>
            <w:tcW w:w="0" w:type="auto"/>
          </w:tcPr>
          <w:p w14:paraId="25D80B5C" w14:textId="7F1B6A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3895D2" w14:textId="59DD13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D88B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BC0A0" w14:textId="113314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R4-2108521</w:t>
            </w:r>
          </w:p>
        </w:tc>
      </w:tr>
      <w:tr w:rsidR="00C4771D" w14:paraId="3DE5C513" w14:textId="77777777" w:rsidTr="003F2FDA">
        <w:tc>
          <w:tcPr>
            <w:tcW w:w="0" w:type="auto"/>
          </w:tcPr>
          <w:p w14:paraId="06EA3244" w14:textId="32C651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R4-2109598</w:t>
            </w:r>
          </w:p>
        </w:tc>
        <w:tc>
          <w:tcPr>
            <w:tcW w:w="0" w:type="auto"/>
          </w:tcPr>
          <w:p w14:paraId="619720D6" w14:textId="7D3569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(catB)</w:t>
            </w:r>
          </w:p>
        </w:tc>
        <w:tc>
          <w:tcPr>
            <w:tcW w:w="0" w:type="auto"/>
          </w:tcPr>
          <w:p w14:paraId="7DD38C2D" w14:textId="052788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B5A3C4" w14:textId="58B8F3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5875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29E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A9FDA4" w14:textId="77777777" w:rsidTr="003F2FDA">
        <w:tc>
          <w:tcPr>
            <w:tcW w:w="0" w:type="auto"/>
          </w:tcPr>
          <w:p w14:paraId="574D19BF" w14:textId="4B743F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R4-2109599</w:t>
            </w:r>
          </w:p>
        </w:tc>
        <w:tc>
          <w:tcPr>
            <w:tcW w:w="0" w:type="auto"/>
          </w:tcPr>
          <w:p w14:paraId="43E1A71A" w14:textId="45A900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(catA)</w:t>
            </w:r>
          </w:p>
        </w:tc>
        <w:tc>
          <w:tcPr>
            <w:tcW w:w="0" w:type="auto"/>
          </w:tcPr>
          <w:p w14:paraId="42D46DCE" w14:textId="7F8A2B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855E1C" w14:textId="72BE6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7856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A10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10C2CD" w14:textId="77777777" w:rsidTr="003F2FDA">
        <w:tc>
          <w:tcPr>
            <w:tcW w:w="0" w:type="auto"/>
          </w:tcPr>
          <w:p w14:paraId="504C4909" w14:textId="090E19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R4-2109600</w:t>
            </w:r>
          </w:p>
        </w:tc>
        <w:tc>
          <w:tcPr>
            <w:tcW w:w="0" w:type="auto"/>
          </w:tcPr>
          <w:p w14:paraId="199AB377" w14:textId="7CEC74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(catF)</w:t>
            </w:r>
          </w:p>
        </w:tc>
        <w:tc>
          <w:tcPr>
            <w:tcW w:w="0" w:type="auto"/>
          </w:tcPr>
          <w:p w14:paraId="5EE3A3DC" w14:textId="1638D6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1221A3" w14:textId="1D942C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A147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3B8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EC8094" w14:textId="77777777" w:rsidTr="003F2FDA">
        <w:tc>
          <w:tcPr>
            <w:tcW w:w="0" w:type="auto"/>
          </w:tcPr>
          <w:p w14:paraId="7C68C7A1" w14:textId="730D79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R4-2109601</w:t>
            </w:r>
          </w:p>
        </w:tc>
        <w:tc>
          <w:tcPr>
            <w:tcW w:w="0" w:type="auto"/>
          </w:tcPr>
          <w:p w14:paraId="5ABF6A44" w14:textId="67044E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(catA)</w:t>
            </w:r>
          </w:p>
        </w:tc>
        <w:tc>
          <w:tcPr>
            <w:tcW w:w="0" w:type="auto"/>
          </w:tcPr>
          <w:p w14:paraId="7C5C996D" w14:textId="2B53EE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76EBED" w14:textId="4DFFE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45AA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534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DFB073" w14:textId="77777777" w:rsidTr="003F2FDA">
        <w:tc>
          <w:tcPr>
            <w:tcW w:w="0" w:type="auto"/>
          </w:tcPr>
          <w:p w14:paraId="64002097" w14:textId="5F8100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R4-2109602</w:t>
            </w:r>
          </w:p>
        </w:tc>
        <w:tc>
          <w:tcPr>
            <w:tcW w:w="0" w:type="auto"/>
          </w:tcPr>
          <w:p w14:paraId="73EF2CC0" w14:textId="72F25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URLLC PUSCH repetation A demodulation</w:t>
            </w:r>
          </w:p>
        </w:tc>
        <w:tc>
          <w:tcPr>
            <w:tcW w:w="0" w:type="auto"/>
          </w:tcPr>
          <w:p w14:paraId="3994B12B" w14:textId="565BD3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5D9C5C" w14:textId="1BD939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43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7E1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0258DB" w14:textId="77777777" w:rsidTr="003F2FDA">
        <w:tc>
          <w:tcPr>
            <w:tcW w:w="0" w:type="auto"/>
          </w:tcPr>
          <w:p w14:paraId="13F30E7F" w14:textId="1117A9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R4-2109603</w:t>
            </w:r>
          </w:p>
        </w:tc>
        <w:tc>
          <w:tcPr>
            <w:tcW w:w="0" w:type="auto"/>
          </w:tcPr>
          <w:p w14:paraId="6E7FC71F" w14:textId="53D5C6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(catF)</w:t>
            </w:r>
          </w:p>
        </w:tc>
        <w:tc>
          <w:tcPr>
            <w:tcW w:w="0" w:type="auto"/>
          </w:tcPr>
          <w:p w14:paraId="3706D7D0" w14:textId="4B3AE4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92219A" w14:textId="2D676D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D1FDF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BA6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FF2A2D" w14:textId="77777777" w:rsidTr="003F2FDA">
        <w:tc>
          <w:tcPr>
            <w:tcW w:w="0" w:type="auto"/>
          </w:tcPr>
          <w:p w14:paraId="281A04EE" w14:textId="0E01DF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R4-2109604</w:t>
            </w:r>
          </w:p>
        </w:tc>
        <w:tc>
          <w:tcPr>
            <w:tcW w:w="0" w:type="auto"/>
          </w:tcPr>
          <w:p w14:paraId="093BD78F" w14:textId="78F0EB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(catF)</w:t>
            </w:r>
          </w:p>
        </w:tc>
        <w:tc>
          <w:tcPr>
            <w:tcW w:w="0" w:type="auto"/>
          </w:tcPr>
          <w:p w14:paraId="57C94C29" w14:textId="4D88E8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7B981C" w14:textId="184B2D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08754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15C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F4457A" w14:textId="77777777" w:rsidTr="003F2FDA">
        <w:tc>
          <w:tcPr>
            <w:tcW w:w="0" w:type="auto"/>
          </w:tcPr>
          <w:p w14:paraId="59E8BFE6" w14:textId="431A4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R4-2109605</w:t>
            </w:r>
          </w:p>
        </w:tc>
        <w:tc>
          <w:tcPr>
            <w:tcW w:w="0" w:type="auto"/>
          </w:tcPr>
          <w:p w14:paraId="5116D390" w14:textId="6214DC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(catF)</w:t>
            </w:r>
          </w:p>
        </w:tc>
        <w:tc>
          <w:tcPr>
            <w:tcW w:w="0" w:type="auto"/>
          </w:tcPr>
          <w:p w14:paraId="73BF2290" w14:textId="554968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9DD3B2" w14:textId="7C3B22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FCEFD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311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6D91C3" w14:textId="77777777" w:rsidTr="003F2FDA">
        <w:tc>
          <w:tcPr>
            <w:tcW w:w="0" w:type="auto"/>
          </w:tcPr>
          <w:p w14:paraId="6AE50421" w14:textId="527DC2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R4-2109606</w:t>
            </w:r>
          </w:p>
        </w:tc>
        <w:tc>
          <w:tcPr>
            <w:tcW w:w="0" w:type="auto"/>
          </w:tcPr>
          <w:p w14:paraId="6EDC5182" w14:textId="3DA24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(catA)</w:t>
            </w:r>
          </w:p>
        </w:tc>
        <w:tc>
          <w:tcPr>
            <w:tcW w:w="0" w:type="auto"/>
          </w:tcPr>
          <w:p w14:paraId="152FDB3F" w14:textId="14E60E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FAAC78" w14:textId="58B872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B754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BFB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34BFF6" w14:textId="77777777" w:rsidTr="003F2FDA">
        <w:tc>
          <w:tcPr>
            <w:tcW w:w="0" w:type="auto"/>
          </w:tcPr>
          <w:p w14:paraId="607EFB99" w14:textId="1EB527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R4-2109607</w:t>
            </w:r>
          </w:p>
        </w:tc>
        <w:tc>
          <w:tcPr>
            <w:tcW w:w="0" w:type="auto"/>
          </w:tcPr>
          <w:p w14:paraId="02870603" w14:textId="26AC7E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(catA)</w:t>
            </w:r>
          </w:p>
        </w:tc>
        <w:tc>
          <w:tcPr>
            <w:tcW w:w="0" w:type="auto"/>
          </w:tcPr>
          <w:p w14:paraId="10FE4402" w14:textId="427FD0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83CCEF" w14:textId="3C7159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59AC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A65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B3679E" w14:textId="77777777" w:rsidTr="003F2FDA">
        <w:tc>
          <w:tcPr>
            <w:tcW w:w="0" w:type="auto"/>
          </w:tcPr>
          <w:p w14:paraId="538F200B" w14:textId="5E9B01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R4-2109608</w:t>
            </w:r>
          </w:p>
        </w:tc>
        <w:tc>
          <w:tcPr>
            <w:tcW w:w="0" w:type="auto"/>
          </w:tcPr>
          <w:p w14:paraId="34CD1EA3" w14:textId="7B9C05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(catA)</w:t>
            </w:r>
          </w:p>
        </w:tc>
        <w:tc>
          <w:tcPr>
            <w:tcW w:w="0" w:type="auto"/>
          </w:tcPr>
          <w:p w14:paraId="3C1D287C" w14:textId="2B7FFD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A6EBA6" w14:textId="682328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FAB07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CF0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7AB248" w14:textId="77777777" w:rsidTr="003F2FDA">
        <w:tc>
          <w:tcPr>
            <w:tcW w:w="0" w:type="auto"/>
          </w:tcPr>
          <w:p w14:paraId="03B9D90C" w14:textId="3D164C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R4-2109609</w:t>
            </w:r>
          </w:p>
        </w:tc>
        <w:tc>
          <w:tcPr>
            <w:tcW w:w="0" w:type="auto"/>
          </w:tcPr>
          <w:p w14:paraId="0BC86253" w14:textId="1B92C3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with 256QAM</w:t>
            </w:r>
          </w:p>
        </w:tc>
        <w:tc>
          <w:tcPr>
            <w:tcW w:w="0" w:type="auto"/>
          </w:tcPr>
          <w:p w14:paraId="2170D023" w14:textId="685442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ED9B37" w14:textId="038C96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878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B19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722637" w14:textId="77777777" w:rsidTr="003F2FDA">
        <w:tc>
          <w:tcPr>
            <w:tcW w:w="0" w:type="auto"/>
          </w:tcPr>
          <w:p w14:paraId="0A6E5737" w14:textId="1E30B9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R4-2109610</w:t>
            </w:r>
          </w:p>
        </w:tc>
        <w:tc>
          <w:tcPr>
            <w:tcW w:w="0" w:type="auto"/>
          </w:tcPr>
          <w:p w14:paraId="46148DA8" w14:textId="4E4207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with 256QAM</w:t>
            </w:r>
          </w:p>
        </w:tc>
        <w:tc>
          <w:tcPr>
            <w:tcW w:w="0" w:type="auto"/>
          </w:tcPr>
          <w:p w14:paraId="1D8B341C" w14:textId="563155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5AD3FE" w14:textId="3DB1B0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8365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B83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B182AF" w14:textId="77777777" w:rsidTr="003F2FDA">
        <w:tc>
          <w:tcPr>
            <w:tcW w:w="0" w:type="auto"/>
          </w:tcPr>
          <w:p w14:paraId="481B2A9C" w14:textId="21EF5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R4-2109611</w:t>
            </w:r>
          </w:p>
        </w:tc>
        <w:tc>
          <w:tcPr>
            <w:tcW w:w="0" w:type="auto"/>
          </w:tcPr>
          <w:p w14:paraId="553E7B63" w14:textId="7711AF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within FR1</w:t>
            </w:r>
          </w:p>
        </w:tc>
        <w:tc>
          <w:tcPr>
            <w:tcW w:w="0" w:type="auto"/>
          </w:tcPr>
          <w:p w14:paraId="59106133" w14:textId="7C7F2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6DD25E" w14:textId="348EED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2C4F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40C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8EC73F3" w14:textId="77777777" w:rsidTr="003F2FDA">
        <w:tc>
          <w:tcPr>
            <w:tcW w:w="0" w:type="auto"/>
          </w:tcPr>
          <w:p w14:paraId="059FBA0A" w14:textId="02291B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R4-2109612</w:t>
            </w:r>
          </w:p>
        </w:tc>
        <w:tc>
          <w:tcPr>
            <w:tcW w:w="0" w:type="auto"/>
          </w:tcPr>
          <w:p w14:paraId="5BB0CEB3" w14:textId="7E1A72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temporary RS for efficient SCell activation in NR CA</w:t>
            </w:r>
          </w:p>
        </w:tc>
        <w:tc>
          <w:tcPr>
            <w:tcW w:w="0" w:type="auto"/>
          </w:tcPr>
          <w:p w14:paraId="28F6844B" w14:textId="57B541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3DEDDE" w14:textId="5F9187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DB0F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F2D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761EB2" w14:textId="77777777" w:rsidTr="003F2FDA">
        <w:tc>
          <w:tcPr>
            <w:tcW w:w="0" w:type="auto"/>
          </w:tcPr>
          <w:p w14:paraId="49CABA44" w14:textId="768480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R4-2109613</w:t>
            </w:r>
          </w:p>
        </w:tc>
        <w:tc>
          <w:tcPr>
            <w:tcW w:w="0" w:type="auto"/>
          </w:tcPr>
          <w:p w14:paraId="0158A3F7" w14:textId="543480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 RRM requirements for inter-band DL CA in NR FR2</w:t>
            </w:r>
          </w:p>
        </w:tc>
        <w:tc>
          <w:tcPr>
            <w:tcW w:w="0" w:type="auto"/>
          </w:tcPr>
          <w:p w14:paraId="4096E55D" w14:textId="7D385A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EA082F" w14:textId="75F537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48F1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31E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4F7FCF7" w14:textId="77777777" w:rsidTr="003F2FDA">
        <w:tc>
          <w:tcPr>
            <w:tcW w:w="0" w:type="auto"/>
          </w:tcPr>
          <w:p w14:paraId="333FB9FA" w14:textId="58B06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R4-2109614</w:t>
            </w:r>
          </w:p>
        </w:tc>
        <w:tc>
          <w:tcPr>
            <w:tcW w:w="0" w:type="auto"/>
          </w:tcPr>
          <w:p w14:paraId="2ECE86DC" w14:textId="029B1A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 configured MG patterns</w:t>
            </w:r>
          </w:p>
        </w:tc>
        <w:tc>
          <w:tcPr>
            <w:tcW w:w="0" w:type="auto"/>
          </w:tcPr>
          <w:p w14:paraId="441873FF" w14:textId="1342C8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926E1D0" w14:textId="0411B7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B1E3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3E2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C6778B" w14:textId="77777777" w:rsidTr="003F2FDA">
        <w:tc>
          <w:tcPr>
            <w:tcW w:w="0" w:type="auto"/>
          </w:tcPr>
          <w:p w14:paraId="0470C4EC" w14:textId="05E4BE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R4-2109615</w:t>
            </w:r>
          </w:p>
        </w:tc>
        <w:tc>
          <w:tcPr>
            <w:tcW w:w="0" w:type="auto"/>
          </w:tcPr>
          <w:p w14:paraId="753F4356" w14:textId="335AE4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multiple concurrent and independent MG patterns</w:t>
            </w:r>
          </w:p>
        </w:tc>
        <w:tc>
          <w:tcPr>
            <w:tcW w:w="0" w:type="auto"/>
          </w:tcPr>
          <w:p w14:paraId="17071D86" w14:textId="41032A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046B16" w14:textId="3185E5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8CD0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5EB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9619B1" w14:textId="77777777" w:rsidTr="003F2FDA">
        <w:tc>
          <w:tcPr>
            <w:tcW w:w="0" w:type="auto"/>
          </w:tcPr>
          <w:p w14:paraId="14278B6F" w14:textId="416475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R4-2109616</w:t>
            </w:r>
          </w:p>
        </w:tc>
        <w:tc>
          <w:tcPr>
            <w:tcW w:w="0" w:type="auto"/>
          </w:tcPr>
          <w:p w14:paraId="4C1CDF4A" w14:textId="460B76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network controlled small gap</w:t>
            </w:r>
          </w:p>
        </w:tc>
        <w:tc>
          <w:tcPr>
            <w:tcW w:w="0" w:type="auto"/>
          </w:tcPr>
          <w:p w14:paraId="0AAEFC0B" w14:textId="40CC3D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07E385" w14:textId="764EC7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B067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24C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804FF1" w14:textId="77777777" w:rsidTr="003F2FDA">
        <w:tc>
          <w:tcPr>
            <w:tcW w:w="0" w:type="auto"/>
          </w:tcPr>
          <w:p w14:paraId="23D03F92" w14:textId="68878D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R4-2109617</w:t>
            </w:r>
          </w:p>
        </w:tc>
        <w:tc>
          <w:tcPr>
            <w:tcW w:w="0" w:type="auto"/>
          </w:tcPr>
          <w:p w14:paraId="07239AE2" w14:textId="334262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7BF99794" w14:textId="14C241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3913E9" w14:textId="7B67D0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BD90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EF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36587E" w14:textId="77777777" w:rsidTr="003F2FDA">
        <w:tc>
          <w:tcPr>
            <w:tcW w:w="0" w:type="auto"/>
          </w:tcPr>
          <w:p w14:paraId="30C400C2" w14:textId="48ED8F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R4-2109618</w:t>
            </w:r>
          </w:p>
        </w:tc>
        <w:tc>
          <w:tcPr>
            <w:tcW w:w="0" w:type="auto"/>
          </w:tcPr>
          <w:p w14:paraId="6A5DDE4D" w14:textId="5C9E3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RRM impacts for Redcap</w:t>
            </w:r>
          </w:p>
        </w:tc>
        <w:tc>
          <w:tcPr>
            <w:tcW w:w="0" w:type="auto"/>
          </w:tcPr>
          <w:p w14:paraId="2E262948" w14:textId="3DCDDF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90A8BEC" w14:textId="1DF773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A68B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981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A27954" w14:textId="77777777" w:rsidTr="003F2FDA">
        <w:tc>
          <w:tcPr>
            <w:tcW w:w="0" w:type="auto"/>
          </w:tcPr>
          <w:p w14:paraId="03961CFF" w14:textId="3F155F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30E324F3" w14:textId="3203AF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150D4E9A" w14:textId="5272E0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8D38FF" w14:textId="1C207E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D05A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59A70" w14:textId="25B3BA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</w:tr>
      <w:tr w:rsidR="00C4771D" w14:paraId="61191DD1" w14:textId="77777777" w:rsidTr="003F2FDA">
        <w:tc>
          <w:tcPr>
            <w:tcW w:w="0" w:type="auto"/>
          </w:tcPr>
          <w:p w14:paraId="0DE23DC3" w14:textId="1B99D1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R4-2109620</w:t>
            </w:r>
          </w:p>
        </w:tc>
        <w:tc>
          <w:tcPr>
            <w:tcW w:w="0" w:type="auto"/>
          </w:tcPr>
          <w:p w14:paraId="3B682713" w14:textId="771102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25AFD773" w14:textId="62A642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E91E8F" w14:textId="1F5021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462E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8AF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E54885" w14:textId="77777777" w:rsidTr="003F2FDA">
        <w:tc>
          <w:tcPr>
            <w:tcW w:w="0" w:type="auto"/>
          </w:tcPr>
          <w:p w14:paraId="368A727F" w14:textId="3D1C0D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R4-2109621</w:t>
            </w:r>
          </w:p>
        </w:tc>
        <w:tc>
          <w:tcPr>
            <w:tcW w:w="0" w:type="auto"/>
          </w:tcPr>
          <w:p w14:paraId="78573DA9" w14:textId="783FCD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45E58032" w14:textId="42BEA9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073C520" w14:textId="277165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45E10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0A6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7B3B8D" w14:textId="77777777" w:rsidTr="003F2FDA">
        <w:tc>
          <w:tcPr>
            <w:tcW w:w="0" w:type="auto"/>
          </w:tcPr>
          <w:p w14:paraId="626FF3C9" w14:textId="52A859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R4-2109622</w:t>
            </w:r>
          </w:p>
        </w:tc>
        <w:tc>
          <w:tcPr>
            <w:tcW w:w="0" w:type="auto"/>
          </w:tcPr>
          <w:p w14:paraId="7BE85DC0" w14:textId="1F8715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1C6198FF" w14:textId="1C5777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37270E" w14:textId="628781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E23B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80B6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B6C4BA" w14:textId="77777777" w:rsidTr="003F2FDA">
        <w:tc>
          <w:tcPr>
            <w:tcW w:w="0" w:type="auto"/>
          </w:tcPr>
          <w:p w14:paraId="282A3010" w14:textId="20A5C7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R4-2109623</w:t>
            </w:r>
          </w:p>
        </w:tc>
        <w:tc>
          <w:tcPr>
            <w:tcW w:w="0" w:type="auto"/>
          </w:tcPr>
          <w:p w14:paraId="7582987F" w14:textId="12D7BF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2E21334E" w14:textId="79E4A1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AB9F1DB" w14:textId="5310AA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8033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45B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F7143AB" w14:textId="77777777" w:rsidTr="003F2FDA">
        <w:tc>
          <w:tcPr>
            <w:tcW w:w="0" w:type="auto"/>
          </w:tcPr>
          <w:p w14:paraId="1ACC9DD6" w14:textId="673DE5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R4-2109624</w:t>
            </w:r>
          </w:p>
        </w:tc>
        <w:tc>
          <w:tcPr>
            <w:tcW w:w="0" w:type="auto"/>
          </w:tcPr>
          <w:p w14:paraId="36CFEA64" w14:textId="4CA55B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including FR2</w:t>
            </w:r>
          </w:p>
        </w:tc>
        <w:tc>
          <w:tcPr>
            <w:tcW w:w="0" w:type="auto"/>
          </w:tcPr>
          <w:p w14:paraId="615FDB63" w14:textId="7EA719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57055BC" w14:textId="6B8A02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95CE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085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57BD85" w14:textId="77777777" w:rsidTr="003F2FDA">
        <w:tc>
          <w:tcPr>
            <w:tcW w:w="0" w:type="auto"/>
          </w:tcPr>
          <w:p w14:paraId="3C600347" w14:textId="200E89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R4-2109625</w:t>
            </w:r>
          </w:p>
        </w:tc>
        <w:tc>
          <w:tcPr>
            <w:tcW w:w="0" w:type="auto"/>
          </w:tcPr>
          <w:p w14:paraId="4A6A7C34" w14:textId="68C3D3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CA/DC with 4DL/2UL</w:t>
            </w:r>
          </w:p>
        </w:tc>
        <w:tc>
          <w:tcPr>
            <w:tcW w:w="0" w:type="auto"/>
          </w:tcPr>
          <w:p w14:paraId="722BC6AE" w14:textId="3B84EF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7201B7" w14:textId="75DBF7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B890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572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596AB5" w14:textId="77777777" w:rsidTr="003F2FDA">
        <w:tc>
          <w:tcPr>
            <w:tcW w:w="0" w:type="auto"/>
          </w:tcPr>
          <w:p w14:paraId="484D6018" w14:textId="655F70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R4-2109626</w:t>
            </w:r>
          </w:p>
        </w:tc>
        <w:tc>
          <w:tcPr>
            <w:tcW w:w="0" w:type="auto"/>
          </w:tcPr>
          <w:p w14:paraId="5B6C4718" w14:textId="196EBA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5 bands LTE inter-band CA (5DL/1UL) and 1 NR band (1DL/1UL)</w:t>
            </w:r>
          </w:p>
        </w:tc>
        <w:tc>
          <w:tcPr>
            <w:tcW w:w="0" w:type="auto"/>
          </w:tcPr>
          <w:p w14:paraId="63F03D68" w14:textId="480501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70A8E2" w14:textId="030F57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70BA1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A86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C85D57" w14:textId="77777777" w:rsidTr="003F2FDA">
        <w:tc>
          <w:tcPr>
            <w:tcW w:w="0" w:type="auto"/>
          </w:tcPr>
          <w:p w14:paraId="0DC46E90" w14:textId="62B19C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R4-2109627</w:t>
            </w:r>
          </w:p>
        </w:tc>
        <w:tc>
          <w:tcPr>
            <w:tcW w:w="0" w:type="auto"/>
          </w:tcPr>
          <w:p w14:paraId="43D242F5" w14:textId="52BEBF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5 bands LTE inter-band CA (5DL/1UL) and 1 NR band (1DL/1UL)</w:t>
            </w:r>
          </w:p>
        </w:tc>
        <w:tc>
          <w:tcPr>
            <w:tcW w:w="0" w:type="auto"/>
          </w:tcPr>
          <w:p w14:paraId="745F9721" w14:textId="7ABCF0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35BCEF" w14:textId="3D585D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9DDE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4D2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D1D53A" w14:textId="77777777" w:rsidTr="003F2FDA">
        <w:tc>
          <w:tcPr>
            <w:tcW w:w="0" w:type="auto"/>
          </w:tcPr>
          <w:p w14:paraId="68D71EE3" w14:textId="5BEDD9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R4-2109628</w:t>
            </w:r>
          </w:p>
        </w:tc>
        <w:tc>
          <w:tcPr>
            <w:tcW w:w="0" w:type="auto"/>
          </w:tcPr>
          <w:p w14:paraId="1FC8D6AA" w14:textId="4ECB5A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76DFF652" w14:textId="6A5B1C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8F99B55" w14:textId="44545E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C8C2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BD1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6E63DF" w14:textId="77777777" w:rsidTr="003F2FDA">
        <w:tc>
          <w:tcPr>
            <w:tcW w:w="0" w:type="auto"/>
          </w:tcPr>
          <w:p w14:paraId="28CC252A" w14:textId="71FA40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R4-2109629</w:t>
            </w:r>
          </w:p>
        </w:tc>
        <w:tc>
          <w:tcPr>
            <w:tcW w:w="0" w:type="auto"/>
          </w:tcPr>
          <w:p w14:paraId="3ABA865D" w14:textId="287AC4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20C169EA" w14:textId="08D110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708FE77" w14:textId="578172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16E7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C3C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323F39" w14:textId="77777777" w:rsidTr="003F2FDA">
        <w:tc>
          <w:tcPr>
            <w:tcW w:w="0" w:type="auto"/>
          </w:tcPr>
          <w:p w14:paraId="55517C66" w14:textId="3BB057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R4-2109630</w:t>
            </w:r>
          </w:p>
        </w:tc>
        <w:tc>
          <w:tcPr>
            <w:tcW w:w="0" w:type="auto"/>
          </w:tcPr>
          <w:p w14:paraId="321E2F6B" w14:textId="771CBB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for DC_(n)71AA BCS2</w:t>
            </w:r>
          </w:p>
        </w:tc>
        <w:tc>
          <w:tcPr>
            <w:tcW w:w="0" w:type="auto"/>
          </w:tcPr>
          <w:p w14:paraId="4B0DF7F5" w14:textId="24627A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1EE54E8" w14:textId="70F976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3C3F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5C9E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D58897" w14:textId="77777777" w:rsidTr="003F2FDA">
        <w:tc>
          <w:tcPr>
            <w:tcW w:w="0" w:type="auto"/>
          </w:tcPr>
          <w:p w14:paraId="348F40DD" w14:textId="53E5B5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R4-2109631</w:t>
            </w:r>
          </w:p>
        </w:tc>
        <w:tc>
          <w:tcPr>
            <w:tcW w:w="0" w:type="auto"/>
          </w:tcPr>
          <w:p w14:paraId="76B821CB" w14:textId="2E65C6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0" w:type="auto"/>
          </w:tcPr>
          <w:p w14:paraId="10F55BD7" w14:textId="1189E1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FD0FA95" w14:textId="71898D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29F7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44C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334FE4" w14:textId="77777777" w:rsidTr="003F2FDA">
        <w:tc>
          <w:tcPr>
            <w:tcW w:w="0" w:type="auto"/>
          </w:tcPr>
          <w:p w14:paraId="55EB3B69" w14:textId="558C9F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R4-2109632</w:t>
            </w:r>
          </w:p>
        </w:tc>
        <w:tc>
          <w:tcPr>
            <w:tcW w:w="0" w:type="auto"/>
          </w:tcPr>
          <w:p w14:paraId="3C531C70" w14:textId="0EC017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5B76C0BD" w14:textId="7A4754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5CCFA82" w14:textId="1D94A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B343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417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67FEC3" w14:textId="77777777" w:rsidTr="003F2FDA">
        <w:tc>
          <w:tcPr>
            <w:tcW w:w="0" w:type="auto"/>
          </w:tcPr>
          <w:p w14:paraId="23B195B3" w14:textId="32A568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R4-2109633</w:t>
            </w:r>
          </w:p>
        </w:tc>
        <w:tc>
          <w:tcPr>
            <w:tcW w:w="0" w:type="auto"/>
          </w:tcPr>
          <w:p w14:paraId="6EC8B5D0" w14:textId="0EB4C0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general issue</w:t>
            </w:r>
          </w:p>
        </w:tc>
        <w:tc>
          <w:tcPr>
            <w:tcW w:w="0" w:type="auto"/>
          </w:tcPr>
          <w:p w14:paraId="24F3D8D6" w14:textId="475AFB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D24F5A" w14:textId="087D92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3AFF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10F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9D11D6" w14:textId="77777777" w:rsidTr="003F2FDA">
        <w:tc>
          <w:tcPr>
            <w:tcW w:w="0" w:type="auto"/>
          </w:tcPr>
          <w:p w14:paraId="3244ED88" w14:textId="0FC21F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R4-2109634</w:t>
            </w:r>
          </w:p>
        </w:tc>
        <w:tc>
          <w:tcPr>
            <w:tcW w:w="0" w:type="auto"/>
          </w:tcPr>
          <w:p w14:paraId="19594B08" w14:textId="253B7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intra-frequency measurement</w:t>
            </w:r>
          </w:p>
        </w:tc>
        <w:tc>
          <w:tcPr>
            <w:tcW w:w="0" w:type="auto"/>
          </w:tcPr>
          <w:p w14:paraId="11A03678" w14:textId="74927E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A5654C9" w14:textId="331BA0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FF8F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FF4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E77DC9" w14:textId="77777777" w:rsidTr="003F2FDA">
        <w:tc>
          <w:tcPr>
            <w:tcW w:w="0" w:type="auto"/>
          </w:tcPr>
          <w:p w14:paraId="166232AB" w14:textId="3DD14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R4-2109635</w:t>
            </w:r>
          </w:p>
        </w:tc>
        <w:tc>
          <w:tcPr>
            <w:tcW w:w="0" w:type="auto"/>
          </w:tcPr>
          <w:p w14:paraId="503E74AE" w14:textId="210950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inter-frequency measurement</w:t>
            </w:r>
          </w:p>
        </w:tc>
        <w:tc>
          <w:tcPr>
            <w:tcW w:w="0" w:type="auto"/>
          </w:tcPr>
          <w:p w14:paraId="070F17A6" w14:textId="7D530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0AE603" w14:textId="755B73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6EF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D4A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8AF384" w14:textId="77777777" w:rsidTr="003F2FDA">
        <w:tc>
          <w:tcPr>
            <w:tcW w:w="0" w:type="auto"/>
          </w:tcPr>
          <w:p w14:paraId="78B94A90" w14:textId="09ACEA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R4-2109636</w:t>
            </w:r>
          </w:p>
        </w:tc>
        <w:tc>
          <w:tcPr>
            <w:tcW w:w="0" w:type="auto"/>
          </w:tcPr>
          <w:p w14:paraId="776E711E" w14:textId="49A502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L1/L2-centric inter-cell mobility and inter-cell mTRP for R17 feMIMO</w:t>
            </w:r>
          </w:p>
        </w:tc>
        <w:tc>
          <w:tcPr>
            <w:tcW w:w="0" w:type="auto"/>
          </w:tcPr>
          <w:p w14:paraId="62F68102" w14:textId="5A6A79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C02656" w14:textId="41B3A3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B67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853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818441" w14:textId="77777777" w:rsidTr="003F2FDA">
        <w:tc>
          <w:tcPr>
            <w:tcW w:w="0" w:type="auto"/>
          </w:tcPr>
          <w:p w14:paraId="5B126B38" w14:textId="27BBB8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6CA83409" w14:textId="6798A5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0BE11E4E" w14:textId="6613E9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6545281" w14:textId="24EF58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EDF3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90C80" w14:textId="0D103B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</w:tr>
      <w:tr w:rsidR="00C4771D" w14:paraId="7E13DA7B" w14:textId="77777777" w:rsidTr="003F2FDA">
        <w:tc>
          <w:tcPr>
            <w:tcW w:w="0" w:type="auto"/>
          </w:tcPr>
          <w:p w14:paraId="33A523DA" w14:textId="5AB1A9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615D222F" w14:textId="6CC926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4CF5438F" w14:textId="7BE825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82DA0A9" w14:textId="13E31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7959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7B2D2" w14:textId="0A6392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</w:tr>
      <w:tr w:rsidR="00C4771D" w14:paraId="72BA7C8E" w14:textId="77777777" w:rsidTr="003F2FDA">
        <w:tc>
          <w:tcPr>
            <w:tcW w:w="0" w:type="auto"/>
          </w:tcPr>
          <w:p w14:paraId="2E8A2891" w14:textId="774957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05431F71" w14:textId="53A198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7B19E094" w14:textId="795A15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C98640" w14:textId="0FFCA7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022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881DB" w14:textId="6AB442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</w:tr>
      <w:tr w:rsidR="00C4771D" w14:paraId="4FEAB9CA" w14:textId="77777777" w:rsidTr="003F2FDA">
        <w:tc>
          <w:tcPr>
            <w:tcW w:w="0" w:type="auto"/>
          </w:tcPr>
          <w:p w14:paraId="6470FF25" w14:textId="7AE65A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5DF909C7" w14:textId="722B55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35F9013E" w14:textId="037C81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CB17B38" w14:textId="5A8479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D0E9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9DCDB" w14:textId="27385E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</w:tr>
      <w:tr w:rsidR="00C4771D" w14:paraId="21250A3F" w14:textId="77777777" w:rsidTr="003F2FDA">
        <w:tc>
          <w:tcPr>
            <w:tcW w:w="0" w:type="auto"/>
          </w:tcPr>
          <w:p w14:paraId="05C171F5" w14:textId="2506E2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693D6F16" w14:textId="141F1F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74DB89D6" w14:textId="09076A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43D7B2" w14:textId="7C86FE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B692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9FDA9" w14:textId="61E3C9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</w:tr>
      <w:tr w:rsidR="00C4771D" w14:paraId="0C9D29FA" w14:textId="77777777" w:rsidTr="003F2FDA">
        <w:tc>
          <w:tcPr>
            <w:tcW w:w="0" w:type="auto"/>
          </w:tcPr>
          <w:p w14:paraId="00FA3D6C" w14:textId="046014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0" w:type="auto"/>
          </w:tcPr>
          <w:p w14:paraId="1B12FAA1" w14:textId="75121E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4225B447" w14:textId="53271B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81D934" w14:textId="1E4CB7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7674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1364D" w14:textId="002B2F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</w:tr>
      <w:tr w:rsidR="00C4771D" w14:paraId="1E75A735" w14:textId="77777777" w:rsidTr="003F2FDA">
        <w:tc>
          <w:tcPr>
            <w:tcW w:w="0" w:type="auto"/>
          </w:tcPr>
          <w:p w14:paraId="1C99C632" w14:textId="229C6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52552110" w14:textId="64660B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26E245CB" w14:textId="39C7B9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19C5490" w14:textId="3E160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64ED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E1B9A" w14:textId="6D9212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</w:tr>
      <w:tr w:rsidR="00C4771D" w14:paraId="1AF89D23" w14:textId="77777777" w:rsidTr="003F2FDA">
        <w:tc>
          <w:tcPr>
            <w:tcW w:w="0" w:type="auto"/>
          </w:tcPr>
          <w:p w14:paraId="240532BD" w14:textId="4EB110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767839E0" w14:textId="79C074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7D512F92" w14:textId="6742F0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9AF524" w14:textId="0E2284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BB3E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1EE1C" w14:textId="5D2ED9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</w:tr>
      <w:tr w:rsidR="00C4771D" w14:paraId="5F12531F" w14:textId="77777777" w:rsidTr="003F2FDA">
        <w:tc>
          <w:tcPr>
            <w:tcW w:w="0" w:type="auto"/>
          </w:tcPr>
          <w:p w14:paraId="110B686F" w14:textId="5D0BB6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R4-2109645</w:t>
            </w:r>
          </w:p>
        </w:tc>
        <w:tc>
          <w:tcPr>
            <w:tcW w:w="0" w:type="auto"/>
          </w:tcPr>
          <w:p w14:paraId="7DB22C1C" w14:textId="25572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simplification of TN UL --&gt; NTN UL simulation</w:t>
            </w:r>
          </w:p>
        </w:tc>
        <w:tc>
          <w:tcPr>
            <w:tcW w:w="0" w:type="auto"/>
          </w:tcPr>
          <w:p w14:paraId="37531A72" w14:textId="1BDDAD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A2A4D07" w14:textId="2264D5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D9AF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337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291D0F" w14:textId="77777777" w:rsidTr="003F2FDA">
        <w:tc>
          <w:tcPr>
            <w:tcW w:w="0" w:type="auto"/>
          </w:tcPr>
          <w:p w14:paraId="0F7180D1" w14:textId="0D4CBC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R4-2109646</w:t>
            </w:r>
          </w:p>
        </w:tc>
        <w:tc>
          <w:tcPr>
            <w:tcW w:w="0" w:type="auto"/>
          </w:tcPr>
          <w:p w14:paraId="10679D02" w14:textId="53E5F5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radiated emission limit of ancillary equipment</w:t>
            </w:r>
          </w:p>
        </w:tc>
        <w:tc>
          <w:tcPr>
            <w:tcW w:w="0" w:type="auto"/>
          </w:tcPr>
          <w:p w14:paraId="71FF205A" w14:textId="3804F6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891999" w14:textId="317D8D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A7FA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4B8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D75BE5" w14:textId="77777777" w:rsidTr="003F2FDA">
        <w:tc>
          <w:tcPr>
            <w:tcW w:w="0" w:type="auto"/>
          </w:tcPr>
          <w:p w14:paraId="420E7055" w14:textId="2FED15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3EF841C6" w14:textId="3554B6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55001B0D" w14:textId="0DD9E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1A9E90" w14:textId="7C5FCA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41AF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28C91" w14:textId="01DCD5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</w:tr>
      <w:tr w:rsidR="00C4771D" w14:paraId="1E91D28C" w14:textId="77777777" w:rsidTr="003F2FDA">
        <w:tc>
          <w:tcPr>
            <w:tcW w:w="0" w:type="auto"/>
          </w:tcPr>
          <w:p w14:paraId="13EEDE03" w14:textId="5B46FB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R4-2109648</w:t>
            </w:r>
          </w:p>
        </w:tc>
        <w:tc>
          <w:tcPr>
            <w:tcW w:w="0" w:type="auto"/>
          </w:tcPr>
          <w:p w14:paraId="4DC7E059" w14:textId="4D1F08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07F68636" w14:textId="3A82BE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876ADC" w14:textId="44C92C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1B37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EC1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79019B" w14:textId="77777777" w:rsidTr="003F2FDA">
        <w:tc>
          <w:tcPr>
            <w:tcW w:w="0" w:type="auto"/>
          </w:tcPr>
          <w:p w14:paraId="6927FE57" w14:textId="023F46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3E554BD6" w14:textId="508999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694B30B9" w14:textId="49D953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4991D33" w14:textId="3168E5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01E7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A2923" w14:textId="203C46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</w:tr>
      <w:tr w:rsidR="00C4771D" w14:paraId="4E8544B2" w14:textId="77777777" w:rsidTr="003F2FDA">
        <w:tc>
          <w:tcPr>
            <w:tcW w:w="0" w:type="auto"/>
          </w:tcPr>
          <w:p w14:paraId="46EDEA5A" w14:textId="69A94B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R4-2109650</w:t>
            </w:r>
          </w:p>
        </w:tc>
        <w:tc>
          <w:tcPr>
            <w:tcW w:w="0" w:type="auto"/>
          </w:tcPr>
          <w:p w14:paraId="30445F0E" w14:textId="1EB45B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49FF6631" w14:textId="08338C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0031ED" w14:textId="3CB0B5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883F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8E6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447680" w14:textId="77777777" w:rsidTr="003F2FDA">
        <w:tc>
          <w:tcPr>
            <w:tcW w:w="0" w:type="auto"/>
          </w:tcPr>
          <w:p w14:paraId="47B3EC1C" w14:textId="4782EF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5C75CF81" w14:textId="053879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2EA65FD5" w14:textId="6286EA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B72B4C" w14:textId="6CCD50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04CF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9EF0C" w14:textId="1BA2D4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</w:tr>
      <w:tr w:rsidR="00C4771D" w14:paraId="5E7A2BFC" w14:textId="77777777" w:rsidTr="003F2FDA">
        <w:tc>
          <w:tcPr>
            <w:tcW w:w="0" w:type="auto"/>
          </w:tcPr>
          <w:p w14:paraId="10E8EC3C" w14:textId="0FF65A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R4-2109652</w:t>
            </w:r>
          </w:p>
        </w:tc>
        <w:tc>
          <w:tcPr>
            <w:tcW w:w="0" w:type="auto"/>
          </w:tcPr>
          <w:p w14:paraId="52BB6B40" w14:textId="78EF80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NR repeaters EMC</w:t>
            </w:r>
          </w:p>
        </w:tc>
        <w:tc>
          <w:tcPr>
            <w:tcW w:w="0" w:type="auto"/>
          </w:tcPr>
          <w:p w14:paraId="7B0E4B97" w14:textId="1714AE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76DBC9" w14:textId="0F6772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DA98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EB7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A69180" w14:textId="77777777" w:rsidTr="003F2FDA">
        <w:tc>
          <w:tcPr>
            <w:tcW w:w="0" w:type="auto"/>
          </w:tcPr>
          <w:p w14:paraId="6EE95F91" w14:textId="0E28B0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R4-2109653</w:t>
            </w:r>
          </w:p>
        </w:tc>
        <w:tc>
          <w:tcPr>
            <w:tcW w:w="0" w:type="auto"/>
          </w:tcPr>
          <w:p w14:paraId="0A0442D4" w14:textId="4A0112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DL CA based on CBM</w:t>
            </w:r>
          </w:p>
        </w:tc>
        <w:tc>
          <w:tcPr>
            <w:tcW w:w="0" w:type="auto"/>
          </w:tcPr>
          <w:p w14:paraId="608469F3" w14:textId="26329A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52E16C30" w14:textId="7E7008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0050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430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1EB6E3" w14:textId="77777777" w:rsidTr="003F2FDA">
        <w:tc>
          <w:tcPr>
            <w:tcW w:w="0" w:type="auto"/>
          </w:tcPr>
          <w:p w14:paraId="6D9DE3BD" w14:textId="375B13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R4-2109654</w:t>
            </w:r>
          </w:p>
        </w:tc>
        <w:tc>
          <w:tcPr>
            <w:tcW w:w="0" w:type="auto"/>
          </w:tcPr>
          <w:p w14:paraId="5D36CC09" w14:textId="3C0086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UL CA based on IBM</w:t>
            </w:r>
          </w:p>
        </w:tc>
        <w:tc>
          <w:tcPr>
            <w:tcW w:w="0" w:type="auto"/>
          </w:tcPr>
          <w:p w14:paraId="1A3E5136" w14:textId="7B2D38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63BE3339" w14:textId="10DF47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BFEA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F6C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920AF3" w14:textId="77777777" w:rsidTr="003F2FDA">
        <w:tc>
          <w:tcPr>
            <w:tcW w:w="0" w:type="auto"/>
          </w:tcPr>
          <w:p w14:paraId="7C6B4DDE" w14:textId="1EBAC4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R4-2109655</w:t>
            </w:r>
          </w:p>
        </w:tc>
        <w:tc>
          <w:tcPr>
            <w:tcW w:w="0" w:type="auto"/>
          </w:tcPr>
          <w:p w14:paraId="3B972606" w14:textId="7E0A84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architecture and requirement</w:t>
            </w:r>
          </w:p>
        </w:tc>
        <w:tc>
          <w:tcPr>
            <w:tcW w:w="0" w:type="auto"/>
          </w:tcPr>
          <w:p w14:paraId="309A8F12" w14:textId="74860F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6F65AE" w14:textId="561C5C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C8A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14C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527328" w14:textId="77777777" w:rsidTr="003F2FDA">
        <w:tc>
          <w:tcPr>
            <w:tcW w:w="0" w:type="auto"/>
          </w:tcPr>
          <w:p w14:paraId="04FC1956" w14:textId="0518BA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R4-2109656</w:t>
            </w:r>
          </w:p>
        </w:tc>
        <w:tc>
          <w:tcPr>
            <w:tcW w:w="0" w:type="auto"/>
          </w:tcPr>
          <w:p w14:paraId="56649B15" w14:textId="20C8A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UL CA</w:t>
            </w:r>
          </w:p>
        </w:tc>
        <w:tc>
          <w:tcPr>
            <w:tcW w:w="0" w:type="auto"/>
          </w:tcPr>
          <w:p w14:paraId="6C9E6039" w14:textId="4BEC09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2DE649E" w14:textId="392ADB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6C9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23A3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BCD1DF" w14:textId="77777777" w:rsidTr="003F2FDA">
        <w:tc>
          <w:tcPr>
            <w:tcW w:w="0" w:type="auto"/>
          </w:tcPr>
          <w:p w14:paraId="363BC810" w14:textId="43CC03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R4-2109657</w:t>
            </w:r>
          </w:p>
        </w:tc>
        <w:tc>
          <w:tcPr>
            <w:tcW w:w="0" w:type="auto"/>
          </w:tcPr>
          <w:p w14:paraId="2E76DDD6" w14:textId="04AB1A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gap for PMPR calibration</w:t>
            </w:r>
          </w:p>
        </w:tc>
        <w:tc>
          <w:tcPr>
            <w:tcW w:w="0" w:type="auto"/>
          </w:tcPr>
          <w:p w14:paraId="21293449" w14:textId="331345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4C78A51" w14:textId="056ABF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122F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D69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62446C" w14:textId="77777777" w:rsidTr="003F2FDA">
        <w:tc>
          <w:tcPr>
            <w:tcW w:w="0" w:type="auto"/>
          </w:tcPr>
          <w:p w14:paraId="3F1ED6F3" w14:textId="78E7D6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R4-2109658</w:t>
            </w:r>
          </w:p>
        </w:tc>
        <w:tc>
          <w:tcPr>
            <w:tcW w:w="0" w:type="auto"/>
          </w:tcPr>
          <w:p w14:paraId="1D28F562" w14:textId="712467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DC location of FR2 intra-band CA</w:t>
            </w:r>
          </w:p>
        </w:tc>
        <w:tc>
          <w:tcPr>
            <w:tcW w:w="0" w:type="auto"/>
          </w:tcPr>
          <w:p w14:paraId="475A608E" w14:textId="1CA05E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1370B03" w14:textId="4F5034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E73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A16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E73F03" w14:textId="77777777" w:rsidTr="003F2FDA">
        <w:tc>
          <w:tcPr>
            <w:tcW w:w="0" w:type="auto"/>
          </w:tcPr>
          <w:p w14:paraId="126A5112" w14:textId="426917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R4-2109659</w:t>
            </w:r>
          </w:p>
        </w:tc>
        <w:tc>
          <w:tcPr>
            <w:tcW w:w="0" w:type="auto"/>
          </w:tcPr>
          <w:p w14:paraId="13B4E6CD" w14:textId="54C748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  <w:tc>
          <w:tcPr>
            <w:tcW w:w="0" w:type="auto"/>
          </w:tcPr>
          <w:p w14:paraId="1E06EFFC" w14:textId="7C385E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316227" w14:textId="1985EE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8F30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94A62" w14:textId="42180E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</w:tr>
      <w:tr w:rsidR="00C4771D" w14:paraId="5867EFCB" w14:textId="77777777" w:rsidTr="003F2FDA">
        <w:tc>
          <w:tcPr>
            <w:tcW w:w="0" w:type="auto"/>
          </w:tcPr>
          <w:p w14:paraId="0A4984F3" w14:textId="266732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R4-2109660</w:t>
            </w:r>
          </w:p>
        </w:tc>
        <w:tc>
          <w:tcPr>
            <w:tcW w:w="0" w:type="auto"/>
          </w:tcPr>
          <w:p w14:paraId="417E01A5" w14:textId="601AD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CDL-C UMi channel model</w:t>
            </w:r>
          </w:p>
        </w:tc>
        <w:tc>
          <w:tcPr>
            <w:tcW w:w="0" w:type="auto"/>
          </w:tcPr>
          <w:p w14:paraId="1A11E698" w14:textId="00A932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3BC80BEB" w14:textId="75F62D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7E00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093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7ECEE0" w14:textId="77777777" w:rsidTr="003F2FDA">
        <w:tc>
          <w:tcPr>
            <w:tcW w:w="0" w:type="auto"/>
          </w:tcPr>
          <w:p w14:paraId="0213CDF5" w14:textId="65D34C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R4-2109661</w:t>
            </w:r>
          </w:p>
        </w:tc>
        <w:tc>
          <w:tcPr>
            <w:tcW w:w="0" w:type="auto"/>
          </w:tcPr>
          <w:p w14:paraId="4CD0D17F" w14:textId="763A18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FR1 TRMS</w:t>
            </w:r>
          </w:p>
        </w:tc>
        <w:tc>
          <w:tcPr>
            <w:tcW w:w="0" w:type="auto"/>
          </w:tcPr>
          <w:p w14:paraId="0201D666" w14:textId="2DC9E3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1B8AC8B2" w14:textId="351659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420C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BADFF" w14:textId="356FCB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R4-2108614</w:t>
            </w:r>
          </w:p>
        </w:tc>
      </w:tr>
      <w:tr w:rsidR="00C4771D" w14:paraId="451F81D8" w14:textId="77777777" w:rsidTr="003F2FDA">
        <w:tc>
          <w:tcPr>
            <w:tcW w:w="0" w:type="auto"/>
          </w:tcPr>
          <w:p w14:paraId="25B2A8CC" w14:textId="64C518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R4-2109662</w:t>
            </w:r>
          </w:p>
        </w:tc>
        <w:tc>
          <w:tcPr>
            <w:tcW w:w="0" w:type="auto"/>
          </w:tcPr>
          <w:p w14:paraId="52025B39" w14:textId="7836C4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Power validation</w:t>
            </w:r>
          </w:p>
        </w:tc>
        <w:tc>
          <w:tcPr>
            <w:tcW w:w="0" w:type="auto"/>
          </w:tcPr>
          <w:p w14:paraId="3F726DA1" w14:textId="68257E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23E47DC0" w14:textId="0184A5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B8F4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61D51" w14:textId="58CEA6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R4-2108615</w:t>
            </w:r>
          </w:p>
        </w:tc>
      </w:tr>
      <w:tr w:rsidR="00C4771D" w14:paraId="1016AA07" w14:textId="77777777" w:rsidTr="003F2FDA">
        <w:tc>
          <w:tcPr>
            <w:tcW w:w="0" w:type="auto"/>
          </w:tcPr>
          <w:p w14:paraId="1D60C715" w14:textId="508592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R4-2109663</w:t>
            </w:r>
          </w:p>
        </w:tc>
        <w:tc>
          <w:tcPr>
            <w:tcW w:w="0" w:type="auto"/>
          </w:tcPr>
          <w:p w14:paraId="24C22DB3" w14:textId="2F57EE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blocking issue</w:t>
            </w:r>
          </w:p>
        </w:tc>
        <w:tc>
          <w:tcPr>
            <w:tcW w:w="0" w:type="auto"/>
          </w:tcPr>
          <w:p w14:paraId="485FE0ED" w14:textId="5B7027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44C715" w14:textId="78A93A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9622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654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AF1B34" w14:textId="77777777" w:rsidTr="003F2FDA">
        <w:tc>
          <w:tcPr>
            <w:tcW w:w="0" w:type="auto"/>
          </w:tcPr>
          <w:p w14:paraId="2ABB8FE6" w14:textId="28B348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R4-2109664</w:t>
            </w:r>
          </w:p>
        </w:tc>
        <w:tc>
          <w:tcPr>
            <w:tcW w:w="0" w:type="auto"/>
          </w:tcPr>
          <w:p w14:paraId="788C4571" w14:textId="00E869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Validation frequencies</w:t>
            </w:r>
          </w:p>
        </w:tc>
        <w:tc>
          <w:tcPr>
            <w:tcW w:w="0" w:type="auto"/>
          </w:tcPr>
          <w:p w14:paraId="3850E68E" w14:textId="6F2891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2A99BA6" w14:textId="0253E0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C4DC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488F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0856B9" w14:textId="77777777" w:rsidTr="003F2FDA">
        <w:tc>
          <w:tcPr>
            <w:tcW w:w="0" w:type="auto"/>
          </w:tcPr>
          <w:p w14:paraId="7CC11A72" w14:textId="27F3C0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R4-2109665</w:t>
            </w:r>
          </w:p>
        </w:tc>
        <w:tc>
          <w:tcPr>
            <w:tcW w:w="0" w:type="auto"/>
          </w:tcPr>
          <w:p w14:paraId="1720738A" w14:textId="4D20C8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testing time reduction</w:t>
            </w:r>
          </w:p>
        </w:tc>
        <w:tc>
          <w:tcPr>
            <w:tcW w:w="0" w:type="auto"/>
          </w:tcPr>
          <w:p w14:paraId="52FD2CCE" w14:textId="7DAA79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ACB31A" w14:textId="101333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5FC5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E7201" w14:textId="4BA083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R4-2108655</w:t>
            </w:r>
          </w:p>
        </w:tc>
      </w:tr>
      <w:tr w:rsidR="00C4771D" w14:paraId="56856D5C" w14:textId="77777777" w:rsidTr="003F2FDA">
        <w:tc>
          <w:tcPr>
            <w:tcW w:w="0" w:type="auto"/>
          </w:tcPr>
          <w:p w14:paraId="6FD6229F" w14:textId="57C14B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R4-2109666</w:t>
            </w:r>
          </w:p>
        </w:tc>
        <w:tc>
          <w:tcPr>
            <w:tcW w:w="0" w:type="auto"/>
          </w:tcPr>
          <w:p w14:paraId="04FB1817" w14:textId="2D6DAE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Environment conditions</w:t>
            </w:r>
          </w:p>
        </w:tc>
        <w:tc>
          <w:tcPr>
            <w:tcW w:w="0" w:type="auto"/>
          </w:tcPr>
          <w:p w14:paraId="2FD7D43E" w14:textId="63C3A4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5F6169C" w14:textId="639319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CE08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9DECF" w14:textId="1D3CE0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R4-2108658</w:t>
            </w:r>
          </w:p>
        </w:tc>
      </w:tr>
      <w:tr w:rsidR="00C4771D" w14:paraId="0A30F5D6" w14:textId="77777777" w:rsidTr="003F2FDA">
        <w:tc>
          <w:tcPr>
            <w:tcW w:w="0" w:type="auto"/>
          </w:tcPr>
          <w:p w14:paraId="3AEF482C" w14:textId="1353B5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R4-2109667</w:t>
            </w:r>
          </w:p>
        </w:tc>
        <w:tc>
          <w:tcPr>
            <w:tcW w:w="0" w:type="auto"/>
          </w:tcPr>
          <w:p w14:paraId="08B08E23" w14:textId="0D7860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RSRP(B) based method</w:t>
            </w:r>
          </w:p>
        </w:tc>
        <w:tc>
          <w:tcPr>
            <w:tcW w:w="0" w:type="auto"/>
          </w:tcPr>
          <w:p w14:paraId="7849997F" w14:textId="5E0AC4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929399" w14:textId="5E23DE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3535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56B45" w14:textId="21231B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R4-2108656</w:t>
            </w:r>
          </w:p>
        </w:tc>
      </w:tr>
      <w:tr w:rsidR="00C4771D" w14:paraId="4948ADD9" w14:textId="77777777" w:rsidTr="003F2FDA">
        <w:tc>
          <w:tcPr>
            <w:tcW w:w="0" w:type="auto"/>
          </w:tcPr>
          <w:p w14:paraId="3108F399" w14:textId="044227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R4-2109668</w:t>
            </w:r>
          </w:p>
        </w:tc>
        <w:tc>
          <w:tcPr>
            <w:tcW w:w="0" w:type="auto"/>
          </w:tcPr>
          <w:p w14:paraId="3F7609DA" w14:textId="78E62F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measurement uncertainty</w:t>
            </w:r>
          </w:p>
        </w:tc>
        <w:tc>
          <w:tcPr>
            <w:tcW w:w="0" w:type="auto"/>
          </w:tcPr>
          <w:p w14:paraId="2E64BECC" w14:textId="31BD3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9F86057" w14:textId="4425C5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94C7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0375C" w14:textId="7813C0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</w:tr>
      <w:tr w:rsidR="00C4771D" w14:paraId="2288AB72" w14:textId="77777777" w:rsidTr="003F2FDA">
        <w:tc>
          <w:tcPr>
            <w:tcW w:w="0" w:type="auto"/>
          </w:tcPr>
          <w:p w14:paraId="33A62A1E" w14:textId="7025ED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R4-2109669</w:t>
            </w:r>
          </w:p>
        </w:tc>
        <w:tc>
          <w:tcPr>
            <w:tcW w:w="0" w:type="auto"/>
          </w:tcPr>
          <w:p w14:paraId="08AA8802" w14:textId="7A26BD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EIRP and spherical coverage for PC1,PC2 and PC4</w:t>
            </w:r>
          </w:p>
        </w:tc>
        <w:tc>
          <w:tcPr>
            <w:tcW w:w="0" w:type="auto"/>
          </w:tcPr>
          <w:p w14:paraId="113076AB" w14:textId="3B2E74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452B9B" w14:textId="002923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A696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C5B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CF487D" w14:textId="77777777" w:rsidTr="003F2FDA">
        <w:tc>
          <w:tcPr>
            <w:tcW w:w="0" w:type="auto"/>
          </w:tcPr>
          <w:p w14:paraId="45FA166B" w14:textId="221CD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R4-2109670</w:t>
            </w:r>
          </w:p>
        </w:tc>
        <w:tc>
          <w:tcPr>
            <w:tcW w:w="0" w:type="auto"/>
          </w:tcPr>
          <w:p w14:paraId="263ADE50" w14:textId="472728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EIS and spherical coverage for PC1,PC2 and PC4</w:t>
            </w:r>
          </w:p>
        </w:tc>
        <w:tc>
          <w:tcPr>
            <w:tcW w:w="0" w:type="auto"/>
          </w:tcPr>
          <w:p w14:paraId="3B6F7BEE" w14:textId="4454ED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EF21D45" w14:textId="0C7E4DD3" w:rsidR="00C4771D" w:rsidRPr="00C4771D" w:rsidRDefault="002C2FD2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59C8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4117A" w14:textId="4EC80A0D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BBA73A" w14:textId="77777777" w:rsidTr="003F2FDA">
        <w:tc>
          <w:tcPr>
            <w:tcW w:w="0" w:type="auto"/>
          </w:tcPr>
          <w:p w14:paraId="3594707E" w14:textId="450B17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R4-2109671</w:t>
            </w:r>
          </w:p>
        </w:tc>
        <w:tc>
          <w:tcPr>
            <w:tcW w:w="0" w:type="auto"/>
          </w:tcPr>
          <w:p w14:paraId="1AAC6A1E" w14:textId="5590F1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applicability of RF requirements on extreme tempreture condition</w:t>
            </w:r>
          </w:p>
        </w:tc>
        <w:tc>
          <w:tcPr>
            <w:tcW w:w="0" w:type="auto"/>
          </w:tcPr>
          <w:p w14:paraId="636FBA4B" w14:textId="3499F6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04AAE54" w14:textId="11871E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0EB9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381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3AAD99" w14:textId="77777777" w:rsidTr="003F2FDA">
        <w:tc>
          <w:tcPr>
            <w:tcW w:w="0" w:type="auto"/>
          </w:tcPr>
          <w:p w14:paraId="3D56F643" w14:textId="282297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R4-2109672</w:t>
            </w:r>
          </w:p>
        </w:tc>
        <w:tc>
          <w:tcPr>
            <w:tcW w:w="0" w:type="auto"/>
          </w:tcPr>
          <w:p w14:paraId="4C3237C3" w14:textId="5220D0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TR38.827:FR2 measurement data processing update</w:t>
            </w:r>
          </w:p>
        </w:tc>
        <w:tc>
          <w:tcPr>
            <w:tcW w:w="0" w:type="auto"/>
          </w:tcPr>
          <w:p w14:paraId="3D92225C" w14:textId="4FD9D8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3CFA31" w14:textId="735215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56EA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7E7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5CD96B" w14:textId="77777777" w:rsidTr="003F2FDA">
        <w:tc>
          <w:tcPr>
            <w:tcW w:w="0" w:type="auto"/>
          </w:tcPr>
          <w:p w14:paraId="4B92733A" w14:textId="080DC2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R4-2109673</w:t>
            </w:r>
          </w:p>
        </w:tc>
        <w:tc>
          <w:tcPr>
            <w:tcW w:w="0" w:type="auto"/>
          </w:tcPr>
          <w:p w14:paraId="4C5B5D26" w14:textId="12FCB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TR38.827:Clarification of number of slots</w:t>
            </w:r>
          </w:p>
        </w:tc>
        <w:tc>
          <w:tcPr>
            <w:tcW w:w="0" w:type="auto"/>
          </w:tcPr>
          <w:p w14:paraId="681155EA" w14:textId="054734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C19ED69" w14:textId="17B100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B5DB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51E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2A68FB" w14:textId="77777777" w:rsidTr="003F2FDA">
        <w:tc>
          <w:tcPr>
            <w:tcW w:w="0" w:type="auto"/>
          </w:tcPr>
          <w:p w14:paraId="55CB8D68" w14:textId="190A5D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R4-2109674</w:t>
            </w:r>
          </w:p>
        </w:tc>
        <w:tc>
          <w:tcPr>
            <w:tcW w:w="0" w:type="auto"/>
          </w:tcPr>
          <w:p w14:paraId="7CFCA851" w14:textId="3DC0E5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TR38.827:Calibration procedure and Test procedure correction</w:t>
            </w:r>
          </w:p>
        </w:tc>
        <w:tc>
          <w:tcPr>
            <w:tcW w:w="0" w:type="auto"/>
          </w:tcPr>
          <w:p w14:paraId="03D22DF4" w14:textId="2C36C1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39AD4D" w14:textId="4BA6A4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BA3D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B67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4DD974" w14:textId="77777777" w:rsidTr="003F2FDA">
        <w:tc>
          <w:tcPr>
            <w:tcW w:w="0" w:type="auto"/>
          </w:tcPr>
          <w:p w14:paraId="525181C8" w14:textId="659C0D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R4-2109675</w:t>
            </w:r>
          </w:p>
        </w:tc>
        <w:tc>
          <w:tcPr>
            <w:tcW w:w="0" w:type="auto"/>
          </w:tcPr>
          <w:p w14:paraId="1BECC7A0" w14:textId="2EBA45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views on Redcap UE RF requirements</w:t>
            </w:r>
          </w:p>
        </w:tc>
        <w:tc>
          <w:tcPr>
            <w:tcW w:w="0" w:type="auto"/>
          </w:tcPr>
          <w:p w14:paraId="65B3032A" w14:textId="3AF856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8D4B62" w14:textId="640F9E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1C2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A93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1A4644" w14:textId="77777777" w:rsidTr="003F2FDA">
        <w:tc>
          <w:tcPr>
            <w:tcW w:w="0" w:type="auto"/>
          </w:tcPr>
          <w:p w14:paraId="562EB25C" w14:textId="5D0685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R4-2109676</w:t>
            </w:r>
          </w:p>
        </w:tc>
        <w:tc>
          <w:tcPr>
            <w:tcW w:w="0" w:type="auto"/>
          </w:tcPr>
          <w:p w14:paraId="587D634A" w14:textId="5E2E28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ratio in duty cycle solution</w:t>
            </w:r>
          </w:p>
        </w:tc>
        <w:tc>
          <w:tcPr>
            <w:tcW w:w="0" w:type="auto"/>
          </w:tcPr>
          <w:p w14:paraId="5D56EEFD" w14:textId="2BD52E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1B4955" w14:textId="2C663A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931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DAE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B922E8" w14:textId="77777777" w:rsidTr="003F2FDA">
        <w:tc>
          <w:tcPr>
            <w:tcW w:w="0" w:type="auto"/>
          </w:tcPr>
          <w:p w14:paraId="4A229459" w14:textId="187CEF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R4-2109677</w:t>
            </w:r>
          </w:p>
        </w:tc>
        <w:tc>
          <w:tcPr>
            <w:tcW w:w="0" w:type="auto"/>
          </w:tcPr>
          <w:p w14:paraId="2BA1EBDB" w14:textId="0C087D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power tolerance for n34</w:t>
            </w:r>
          </w:p>
        </w:tc>
        <w:tc>
          <w:tcPr>
            <w:tcW w:w="0" w:type="auto"/>
          </w:tcPr>
          <w:p w14:paraId="7DE1FC02" w14:textId="3CBB56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8DD58E" w14:textId="79EC85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469A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2B8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4F4065" w14:textId="77777777" w:rsidTr="003F2FDA">
        <w:tc>
          <w:tcPr>
            <w:tcW w:w="0" w:type="auto"/>
          </w:tcPr>
          <w:p w14:paraId="7B5F6352" w14:textId="646650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R4-2109678</w:t>
            </w:r>
          </w:p>
        </w:tc>
        <w:tc>
          <w:tcPr>
            <w:tcW w:w="0" w:type="auto"/>
          </w:tcPr>
          <w:p w14:paraId="15722845" w14:textId="443DC7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Transparent Tx Diversity</w:t>
            </w:r>
          </w:p>
        </w:tc>
        <w:tc>
          <w:tcPr>
            <w:tcW w:w="0" w:type="auto"/>
          </w:tcPr>
          <w:p w14:paraId="577F8CB2" w14:textId="111413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457A41" w14:textId="4A4BE4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6FF7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840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00E9A4" w14:textId="77777777" w:rsidTr="003F2FDA">
        <w:tc>
          <w:tcPr>
            <w:tcW w:w="0" w:type="auto"/>
          </w:tcPr>
          <w:p w14:paraId="1EC22296" w14:textId="5F100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R4-2109679</w:t>
            </w:r>
          </w:p>
        </w:tc>
        <w:tc>
          <w:tcPr>
            <w:tcW w:w="0" w:type="auto"/>
          </w:tcPr>
          <w:p w14:paraId="18B58D71" w14:textId="048E7C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Power class &amp; UL MIMO related requirments</w:t>
            </w:r>
          </w:p>
        </w:tc>
        <w:tc>
          <w:tcPr>
            <w:tcW w:w="0" w:type="auto"/>
          </w:tcPr>
          <w:p w14:paraId="07FFDD54" w14:textId="6944E6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DDA989C" w14:textId="13388A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1D82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A82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2EB3B4" w14:textId="77777777" w:rsidTr="003F2FDA">
        <w:tc>
          <w:tcPr>
            <w:tcW w:w="0" w:type="auto"/>
          </w:tcPr>
          <w:p w14:paraId="68982ADE" w14:textId="62B0FF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R4-2109680</w:t>
            </w:r>
          </w:p>
        </w:tc>
        <w:tc>
          <w:tcPr>
            <w:tcW w:w="0" w:type="auto"/>
          </w:tcPr>
          <w:p w14:paraId="30B17D56" w14:textId="3B56BA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for Intra-band UL contiguous CA for UL-MIMO</w:t>
            </w:r>
          </w:p>
        </w:tc>
        <w:tc>
          <w:tcPr>
            <w:tcW w:w="0" w:type="auto"/>
          </w:tcPr>
          <w:p w14:paraId="24221B4B" w14:textId="092C83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B7DD7EC" w14:textId="0BB22C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164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A44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D78F8B" w14:textId="77777777" w:rsidTr="003F2FDA">
        <w:tc>
          <w:tcPr>
            <w:tcW w:w="0" w:type="auto"/>
          </w:tcPr>
          <w:p w14:paraId="7C3EB01F" w14:textId="43AA93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R4-2109681</w:t>
            </w:r>
          </w:p>
        </w:tc>
        <w:tc>
          <w:tcPr>
            <w:tcW w:w="0" w:type="auto"/>
          </w:tcPr>
          <w:p w14:paraId="0BF79578" w14:textId="01F3E9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analysis on Enhancements on MIMO for NR RF requirements</w:t>
            </w:r>
          </w:p>
        </w:tc>
        <w:tc>
          <w:tcPr>
            <w:tcW w:w="0" w:type="auto"/>
          </w:tcPr>
          <w:p w14:paraId="342DC7FA" w14:textId="054AD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B5DA22D" w14:textId="237ADD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2388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486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179C0A" w14:textId="77777777" w:rsidTr="003F2FDA">
        <w:tc>
          <w:tcPr>
            <w:tcW w:w="0" w:type="auto"/>
          </w:tcPr>
          <w:p w14:paraId="07A9A057" w14:textId="7FC9E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R4-2109682</w:t>
            </w:r>
          </w:p>
        </w:tc>
        <w:tc>
          <w:tcPr>
            <w:tcW w:w="0" w:type="auto"/>
          </w:tcPr>
          <w:p w14:paraId="1178DBD0" w14:textId="00894F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on Further Reply LS on power control for NR-DC</w:t>
            </w:r>
          </w:p>
        </w:tc>
        <w:tc>
          <w:tcPr>
            <w:tcW w:w="0" w:type="auto"/>
          </w:tcPr>
          <w:p w14:paraId="6495627F" w14:textId="2EB944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F09B38" w14:textId="14780B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7FA1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5F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51F9EB" w14:textId="77777777" w:rsidTr="003F2FDA">
        <w:tc>
          <w:tcPr>
            <w:tcW w:w="0" w:type="auto"/>
          </w:tcPr>
          <w:p w14:paraId="7B230140" w14:textId="22ED81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R4-2109683</w:t>
            </w:r>
          </w:p>
        </w:tc>
        <w:tc>
          <w:tcPr>
            <w:tcW w:w="0" w:type="auto"/>
          </w:tcPr>
          <w:p w14:paraId="08F3FF8C" w14:textId="0C87BF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Half-duplex FDD switching time for RedCap UE</w:t>
            </w:r>
          </w:p>
        </w:tc>
        <w:tc>
          <w:tcPr>
            <w:tcW w:w="0" w:type="auto"/>
          </w:tcPr>
          <w:p w14:paraId="139F44C0" w14:textId="4ED1E8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01D37A4" w14:textId="65CCAD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C69C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260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62E5F6" w14:textId="77777777" w:rsidTr="003F2FDA">
        <w:tc>
          <w:tcPr>
            <w:tcW w:w="0" w:type="auto"/>
          </w:tcPr>
          <w:p w14:paraId="031BD6F5" w14:textId="751CCD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R4-2109684</w:t>
            </w:r>
          </w:p>
        </w:tc>
        <w:tc>
          <w:tcPr>
            <w:tcW w:w="0" w:type="auto"/>
          </w:tcPr>
          <w:p w14:paraId="5E123870" w14:textId="6D05B8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minimum requirements for Transmit ON/OFF time mask in UL MIMO FR1</w:t>
            </w:r>
          </w:p>
        </w:tc>
        <w:tc>
          <w:tcPr>
            <w:tcW w:w="0" w:type="auto"/>
          </w:tcPr>
          <w:p w14:paraId="7C0C0CCF" w14:textId="0F95BE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545629" w14:textId="7EBC64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A51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7E6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A52CC4" w14:textId="77777777" w:rsidTr="003F2FDA">
        <w:tc>
          <w:tcPr>
            <w:tcW w:w="0" w:type="auto"/>
          </w:tcPr>
          <w:p w14:paraId="218F0FB9" w14:textId="65B31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R4-2109685</w:t>
            </w:r>
          </w:p>
        </w:tc>
        <w:tc>
          <w:tcPr>
            <w:tcW w:w="0" w:type="auto"/>
          </w:tcPr>
          <w:p w14:paraId="085B0321" w14:textId="22E4E8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2693B114" w14:textId="42AF19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FD0690" w14:textId="527B92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F181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243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702A2E" w14:textId="77777777" w:rsidTr="003F2FDA">
        <w:tc>
          <w:tcPr>
            <w:tcW w:w="0" w:type="auto"/>
          </w:tcPr>
          <w:p w14:paraId="30358B17" w14:textId="480F27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R4-2109686</w:t>
            </w:r>
          </w:p>
        </w:tc>
        <w:tc>
          <w:tcPr>
            <w:tcW w:w="0" w:type="auto"/>
          </w:tcPr>
          <w:p w14:paraId="1125BA30" w14:textId="0865EF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criteria of  Simultaneous RxTx</w:t>
            </w:r>
          </w:p>
        </w:tc>
        <w:tc>
          <w:tcPr>
            <w:tcW w:w="0" w:type="auto"/>
          </w:tcPr>
          <w:p w14:paraId="6F648C31" w14:textId="49B437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631BF3" w14:textId="21CE19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425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717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EEAD84" w14:textId="77777777" w:rsidTr="003F2FDA">
        <w:tc>
          <w:tcPr>
            <w:tcW w:w="0" w:type="auto"/>
          </w:tcPr>
          <w:p w14:paraId="436B18B2" w14:textId="288376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R4-2109687</w:t>
            </w:r>
          </w:p>
        </w:tc>
        <w:tc>
          <w:tcPr>
            <w:tcW w:w="0" w:type="auto"/>
          </w:tcPr>
          <w:p w14:paraId="7E9F34FC" w14:textId="566996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Intra-band and Inter-band (NG)EN-DC/NE-DC Capabilities</w:t>
            </w:r>
          </w:p>
        </w:tc>
        <w:tc>
          <w:tcPr>
            <w:tcW w:w="0" w:type="auto"/>
          </w:tcPr>
          <w:p w14:paraId="3CC09CF6" w14:textId="2BC5AB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452551F" w14:textId="594CAE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852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7CF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5DB3D2" w14:textId="77777777" w:rsidTr="003F2FDA">
        <w:tc>
          <w:tcPr>
            <w:tcW w:w="0" w:type="auto"/>
          </w:tcPr>
          <w:p w14:paraId="47AD8F7E" w14:textId="43C851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R4-2109688</w:t>
            </w:r>
          </w:p>
        </w:tc>
        <w:tc>
          <w:tcPr>
            <w:tcW w:w="0" w:type="auto"/>
          </w:tcPr>
          <w:p w14:paraId="6866AFBC" w14:textId="76F665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switching period position between LTE SL and NR SL</w:t>
            </w:r>
          </w:p>
        </w:tc>
        <w:tc>
          <w:tcPr>
            <w:tcW w:w="0" w:type="auto"/>
          </w:tcPr>
          <w:p w14:paraId="4670ACC4" w14:textId="659A5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A0C380" w14:textId="6DB50D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8FF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6A6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D4B196" w14:textId="77777777" w:rsidTr="003F2FDA">
        <w:tc>
          <w:tcPr>
            <w:tcW w:w="0" w:type="auto"/>
          </w:tcPr>
          <w:p w14:paraId="39CEECE9" w14:textId="34AD6B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R4-2109689</w:t>
            </w:r>
          </w:p>
        </w:tc>
        <w:tc>
          <w:tcPr>
            <w:tcW w:w="0" w:type="auto"/>
          </w:tcPr>
          <w:p w14:paraId="52638BDF" w14:textId="7C0EA7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(Rel-16)</w:t>
            </w:r>
          </w:p>
        </w:tc>
        <w:tc>
          <w:tcPr>
            <w:tcW w:w="0" w:type="auto"/>
          </w:tcPr>
          <w:p w14:paraId="4FF9D30F" w14:textId="594BBA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E22D99D" w14:textId="494591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A033C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1F8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8D9A08" w14:textId="77777777" w:rsidTr="003F2FDA">
        <w:tc>
          <w:tcPr>
            <w:tcW w:w="0" w:type="auto"/>
          </w:tcPr>
          <w:p w14:paraId="4DC6D518" w14:textId="145AEB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R4-2109690</w:t>
            </w:r>
          </w:p>
        </w:tc>
        <w:tc>
          <w:tcPr>
            <w:tcW w:w="0" w:type="auto"/>
          </w:tcPr>
          <w:p w14:paraId="5FE9D8A7" w14:textId="7F1197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(Rel-17)</w:t>
            </w:r>
          </w:p>
        </w:tc>
        <w:tc>
          <w:tcPr>
            <w:tcW w:w="0" w:type="auto"/>
          </w:tcPr>
          <w:p w14:paraId="29295DD4" w14:textId="60FD83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3015BB8" w14:textId="78AED9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2863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1C4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F4EACF" w14:textId="77777777" w:rsidTr="003F2FDA">
        <w:tc>
          <w:tcPr>
            <w:tcW w:w="0" w:type="auto"/>
          </w:tcPr>
          <w:p w14:paraId="5716F75A" w14:textId="0DE0EF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R4-2109691</w:t>
            </w:r>
          </w:p>
        </w:tc>
        <w:tc>
          <w:tcPr>
            <w:tcW w:w="0" w:type="auto"/>
          </w:tcPr>
          <w:p w14:paraId="271C197B" w14:textId="094555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operating bands and channel arrangement for SL enhancement</w:t>
            </w:r>
          </w:p>
        </w:tc>
        <w:tc>
          <w:tcPr>
            <w:tcW w:w="0" w:type="auto"/>
          </w:tcPr>
          <w:p w14:paraId="7C0A38BB" w14:textId="43FBCD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F2F4EDA" w14:textId="2DF6A7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F0D0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8CB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470B51" w14:textId="77777777" w:rsidTr="003F2FDA">
        <w:tc>
          <w:tcPr>
            <w:tcW w:w="0" w:type="auto"/>
          </w:tcPr>
          <w:p w14:paraId="269E15DD" w14:textId="4F8A0E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R4-2109692</w:t>
            </w:r>
          </w:p>
        </w:tc>
        <w:tc>
          <w:tcPr>
            <w:tcW w:w="0" w:type="auto"/>
          </w:tcPr>
          <w:p w14:paraId="19B97ADB" w14:textId="7E4E8F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SL enhancement</w:t>
            </w:r>
          </w:p>
        </w:tc>
        <w:tc>
          <w:tcPr>
            <w:tcW w:w="0" w:type="auto"/>
          </w:tcPr>
          <w:p w14:paraId="7BAAE68B" w14:textId="26E2AE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65B4B2B" w14:textId="613F29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FA7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530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E09C0A" w14:textId="77777777" w:rsidTr="003F2FDA">
        <w:tc>
          <w:tcPr>
            <w:tcW w:w="0" w:type="auto"/>
          </w:tcPr>
          <w:p w14:paraId="74006731" w14:textId="0DCF20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R4-2109693</w:t>
            </w:r>
          </w:p>
        </w:tc>
        <w:tc>
          <w:tcPr>
            <w:tcW w:w="0" w:type="auto"/>
          </w:tcPr>
          <w:p w14:paraId="4E83C001" w14:textId="5E0E36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synchronization issues for intra-band V2X operation</w:t>
            </w:r>
          </w:p>
        </w:tc>
        <w:tc>
          <w:tcPr>
            <w:tcW w:w="0" w:type="auto"/>
          </w:tcPr>
          <w:p w14:paraId="2F69D449" w14:textId="625605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01B9E8" w14:textId="190D16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5B4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692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8BD391" w14:textId="77777777" w:rsidTr="003F2FDA">
        <w:tc>
          <w:tcPr>
            <w:tcW w:w="0" w:type="auto"/>
          </w:tcPr>
          <w:p w14:paraId="23CAD1A6" w14:textId="084033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R4-2109694</w:t>
            </w:r>
          </w:p>
        </w:tc>
        <w:tc>
          <w:tcPr>
            <w:tcW w:w="0" w:type="auto"/>
          </w:tcPr>
          <w:p w14:paraId="36D98C78" w14:textId="2212D5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PC2 NR V2X</w:t>
            </w:r>
          </w:p>
        </w:tc>
        <w:tc>
          <w:tcPr>
            <w:tcW w:w="0" w:type="auto"/>
          </w:tcPr>
          <w:p w14:paraId="52EEB627" w14:textId="47A18A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CED8DA" w14:textId="1B5190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61DF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A27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F94081" w14:textId="77777777" w:rsidTr="003F2FDA">
        <w:tc>
          <w:tcPr>
            <w:tcW w:w="0" w:type="auto"/>
          </w:tcPr>
          <w:p w14:paraId="4B64895A" w14:textId="442C5E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R4-2109695</w:t>
            </w:r>
          </w:p>
        </w:tc>
        <w:tc>
          <w:tcPr>
            <w:tcW w:w="0" w:type="auto"/>
          </w:tcPr>
          <w:p w14:paraId="6AF61311" w14:textId="753B7C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coexistence evaluation for PC2 SL UE in licensed band n38</w:t>
            </w:r>
          </w:p>
        </w:tc>
        <w:tc>
          <w:tcPr>
            <w:tcW w:w="0" w:type="auto"/>
          </w:tcPr>
          <w:p w14:paraId="7D46570D" w14:textId="062841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E8692E0" w14:textId="51654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BD46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F219D" w14:textId="35D1EA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R4-2107874</w:t>
            </w:r>
          </w:p>
        </w:tc>
      </w:tr>
      <w:tr w:rsidR="00C4771D" w14:paraId="2B737B92" w14:textId="77777777" w:rsidTr="003F2FDA">
        <w:tc>
          <w:tcPr>
            <w:tcW w:w="0" w:type="auto"/>
          </w:tcPr>
          <w:p w14:paraId="4F4D56FE" w14:textId="085869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R4-2109696</w:t>
            </w:r>
          </w:p>
        </w:tc>
        <w:tc>
          <w:tcPr>
            <w:tcW w:w="0" w:type="auto"/>
          </w:tcPr>
          <w:p w14:paraId="650F1B86" w14:textId="42C5EF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band plan for B52.6GHz</w:t>
            </w:r>
          </w:p>
        </w:tc>
        <w:tc>
          <w:tcPr>
            <w:tcW w:w="0" w:type="auto"/>
          </w:tcPr>
          <w:p w14:paraId="0F9FC7F0" w14:textId="3E89A8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C5F702" w14:textId="4216F2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A20A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A63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495C06" w14:textId="77777777" w:rsidTr="003F2FDA">
        <w:tc>
          <w:tcPr>
            <w:tcW w:w="0" w:type="auto"/>
          </w:tcPr>
          <w:p w14:paraId="61FDD10F" w14:textId="585C27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R4-2109697</w:t>
            </w:r>
          </w:p>
        </w:tc>
        <w:tc>
          <w:tcPr>
            <w:tcW w:w="0" w:type="auto"/>
          </w:tcPr>
          <w:p w14:paraId="614A16B2" w14:textId="625C75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bandwidths and corresponding spectrum utilization for B52.6GHz</w:t>
            </w:r>
          </w:p>
        </w:tc>
        <w:tc>
          <w:tcPr>
            <w:tcW w:w="0" w:type="auto"/>
          </w:tcPr>
          <w:p w14:paraId="72559A3B" w14:textId="1019BE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0AB508" w14:textId="46B54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CFC7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374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0129D" w14:textId="77777777" w:rsidTr="003F2FDA">
        <w:tc>
          <w:tcPr>
            <w:tcW w:w="0" w:type="auto"/>
          </w:tcPr>
          <w:p w14:paraId="288F3081" w14:textId="6C16D4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R4-2109698</w:t>
            </w:r>
          </w:p>
        </w:tc>
        <w:tc>
          <w:tcPr>
            <w:tcW w:w="0" w:type="auto"/>
          </w:tcPr>
          <w:p w14:paraId="18447C17" w14:textId="42D94C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raster and sync raster for B52.6GHz</w:t>
            </w:r>
          </w:p>
        </w:tc>
        <w:tc>
          <w:tcPr>
            <w:tcW w:w="0" w:type="auto"/>
          </w:tcPr>
          <w:p w14:paraId="16592CD0" w14:textId="25496B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18F2B6" w14:textId="0CB834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2437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F9F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D36FD0" w14:textId="77777777" w:rsidTr="003F2FDA">
        <w:tc>
          <w:tcPr>
            <w:tcW w:w="0" w:type="auto"/>
          </w:tcPr>
          <w:p w14:paraId="496940DB" w14:textId="0D753F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R4-2109699</w:t>
            </w:r>
          </w:p>
        </w:tc>
        <w:tc>
          <w:tcPr>
            <w:tcW w:w="0" w:type="auto"/>
          </w:tcPr>
          <w:p w14:paraId="65E9F7E9" w14:textId="6601A4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5BD88421" w14:textId="681C31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C51C1B4" w14:textId="1CAB8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0D6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B005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846996" w14:textId="77777777" w:rsidTr="003F2FDA">
        <w:tc>
          <w:tcPr>
            <w:tcW w:w="0" w:type="auto"/>
          </w:tcPr>
          <w:p w14:paraId="210ACE02" w14:textId="55D36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R4-2109700</w:t>
            </w:r>
          </w:p>
        </w:tc>
        <w:tc>
          <w:tcPr>
            <w:tcW w:w="0" w:type="auto"/>
          </w:tcPr>
          <w:p w14:paraId="368DF200" w14:textId="2AF13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scheme of FDD HPUE</w:t>
            </w:r>
          </w:p>
        </w:tc>
        <w:tc>
          <w:tcPr>
            <w:tcW w:w="0" w:type="auto"/>
          </w:tcPr>
          <w:p w14:paraId="7E89CA94" w14:textId="034802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2D9524" w14:textId="7C95CF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BF45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E739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B7AC93" w14:textId="77777777" w:rsidTr="003F2FDA">
        <w:tc>
          <w:tcPr>
            <w:tcW w:w="0" w:type="auto"/>
          </w:tcPr>
          <w:p w14:paraId="259F80B7" w14:textId="27645E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R4-2109701</w:t>
            </w:r>
          </w:p>
        </w:tc>
        <w:tc>
          <w:tcPr>
            <w:tcW w:w="0" w:type="auto"/>
          </w:tcPr>
          <w:p w14:paraId="7319A785" w14:textId="507C63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feasibility for inter-band DL CA</w:t>
            </w:r>
          </w:p>
        </w:tc>
        <w:tc>
          <w:tcPr>
            <w:tcW w:w="0" w:type="auto"/>
          </w:tcPr>
          <w:p w14:paraId="3A3C9E9D" w14:textId="4F077F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429DCC45" w14:textId="6DA940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B247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6DA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7B8CF9" w14:textId="77777777" w:rsidTr="003F2FDA">
        <w:tc>
          <w:tcPr>
            <w:tcW w:w="0" w:type="auto"/>
          </w:tcPr>
          <w:p w14:paraId="16EDD253" w14:textId="5FDBF0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R4-2109702</w:t>
            </w:r>
          </w:p>
        </w:tc>
        <w:tc>
          <w:tcPr>
            <w:tcW w:w="0" w:type="auto"/>
          </w:tcPr>
          <w:p w14:paraId="3CAA7738" w14:textId="13B728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NR V2X intra-band con-current operation with Uu</w:t>
            </w:r>
          </w:p>
        </w:tc>
        <w:tc>
          <w:tcPr>
            <w:tcW w:w="0" w:type="auto"/>
          </w:tcPr>
          <w:p w14:paraId="72AC7A9B" w14:textId="748BB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5DE86F4A" w14:textId="2F137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0241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225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C214BB" w14:textId="77777777" w:rsidTr="003F2FDA">
        <w:tc>
          <w:tcPr>
            <w:tcW w:w="0" w:type="auto"/>
          </w:tcPr>
          <w:p w14:paraId="6FE6AD69" w14:textId="40A21F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R4-2109703</w:t>
            </w:r>
          </w:p>
        </w:tc>
        <w:tc>
          <w:tcPr>
            <w:tcW w:w="0" w:type="auto"/>
          </w:tcPr>
          <w:p w14:paraId="7F9785D5" w14:textId="269C7C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of transmit diversity for power class2</w:t>
            </w:r>
          </w:p>
        </w:tc>
        <w:tc>
          <w:tcPr>
            <w:tcW w:w="0" w:type="auto"/>
          </w:tcPr>
          <w:p w14:paraId="72F643C6" w14:textId="5C51D3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6C92E575" w14:textId="4A3272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79B4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072F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FBE42E" w14:textId="77777777" w:rsidTr="003F2FDA">
        <w:tc>
          <w:tcPr>
            <w:tcW w:w="0" w:type="auto"/>
          </w:tcPr>
          <w:p w14:paraId="30530EE5" w14:textId="556D86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R4-2109704</w:t>
            </w:r>
          </w:p>
        </w:tc>
        <w:tc>
          <w:tcPr>
            <w:tcW w:w="0" w:type="auto"/>
          </w:tcPr>
          <w:p w14:paraId="7D6F3BEF" w14:textId="65C492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RRM requirements for Rel-17 SL enhancement</w:t>
            </w:r>
          </w:p>
        </w:tc>
        <w:tc>
          <w:tcPr>
            <w:tcW w:w="0" w:type="auto"/>
          </w:tcPr>
          <w:p w14:paraId="2F5B2A60" w14:textId="4125E0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577563BD" w14:textId="6522DF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8032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63C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FE26CA" w14:textId="77777777" w:rsidTr="003F2FDA">
        <w:tc>
          <w:tcPr>
            <w:tcW w:w="0" w:type="auto"/>
          </w:tcPr>
          <w:p w14:paraId="1DCF88DE" w14:textId="0922DB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R4-2109705</w:t>
            </w:r>
          </w:p>
        </w:tc>
        <w:tc>
          <w:tcPr>
            <w:tcW w:w="0" w:type="auto"/>
          </w:tcPr>
          <w:p w14:paraId="3DC26811" w14:textId="194FF3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DC_n46A-n48A MSD due to receiver harmonic mixing analysis</w:t>
            </w:r>
          </w:p>
        </w:tc>
        <w:tc>
          <w:tcPr>
            <w:tcW w:w="0" w:type="auto"/>
          </w:tcPr>
          <w:p w14:paraId="661F2F96" w14:textId="2B47AF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5717E68" w14:textId="781DC6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B51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AD5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FB292E" w14:textId="77777777" w:rsidTr="003F2FDA">
        <w:tc>
          <w:tcPr>
            <w:tcW w:w="0" w:type="auto"/>
          </w:tcPr>
          <w:p w14:paraId="5FD8FDC5" w14:textId="75679F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R4-2109706</w:t>
            </w:r>
          </w:p>
        </w:tc>
        <w:tc>
          <w:tcPr>
            <w:tcW w:w="0" w:type="auto"/>
          </w:tcPr>
          <w:p w14:paraId="228C6208" w14:textId="235C11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MRTD for FR2 inter-band CA </w:t>
            </w:r>
            <w:r>
              <w:rPr>
                <w:sz w:val="16"/>
              </w:rPr>
              <w:lastRenderedPageBreak/>
              <w:t>based on CBM</w:t>
            </w:r>
          </w:p>
        </w:tc>
        <w:tc>
          <w:tcPr>
            <w:tcW w:w="0" w:type="auto"/>
          </w:tcPr>
          <w:p w14:paraId="7E99A338" w14:textId="1E054F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LG Electronics Polska</w:t>
            </w:r>
          </w:p>
        </w:tc>
        <w:tc>
          <w:tcPr>
            <w:tcW w:w="0" w:type="auto"/>
          </w:tcPr>
          <w:p w14:paraId="6717A523" w14:textId="4CCE3A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270B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FDB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88BA57" w14:textId="77777777" w:rsidTr="003F2FDA">
        <w:tc>
          <w:tcPr>
            <w:tcW w:w="0" w:type="auto"/>
          </w:tcPr>
          <w:p w14:paraId="7773DCFF" w14:textId="5E619D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R4-2109707</w:t>
            </w:r>
          </w:p>
        </w:tc>
        <w:tc>
          <w:tcPr>
            <w:tcW w:w="0" w:type="auto"/>
          </w:tcPr>
          <w:p w14:paraId="32F21BA6" w14:textId="61D40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0D1B7045" w14:textId="1D9DBD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70AECD0C" w14:textId="477D52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D38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2CE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367E3F" w14:textId="77777777" w:rsidTr="003F2FDA">
        <w:tc>
          <w:tcPr>
            <w:tcW w:w="0" w:type="auto"/>
          </w:tcPr>
          <w:p w14:paraId="4FE298EB" w14:textId="3C9613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R4-2109708</w:t>
            </w:r>
          </w:p>
        </w:tc>
        <w:tc>
          <w:tcPr>
            <w:tcW w:w="0" w:type="auto"/>
          </w:tcPr>
          <w:p w14:paraId="43114B88" w14:textId="64687D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098B8A49" w14:textId="17943D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944B8E2" w14:textId="2D04E5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758F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FE2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8ABEA9" w14:textId="77777777" w:rsidTr="003F2FDA">
        <w:tc>
          <w:tcPr>
            <w:tcW w:w="0" w:type="auto"/>
          </w:tcPr>
          <w:p w14:paraId="72EBD552" w14:textId="39C150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R4-2109709</w:t>
            </w:r>
          </w:p>
        </w:tc>
        <w:tc>
          <w:tcPr>
            <w:tcW w:w="0" w:type="auto"/>
          </w:tcPr>
          <w:p w14:paraId="5C639662" w14:textId="484C83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738D2782" w14:textId="3A4F49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9319460" w14:textId="0EC67C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15DA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D7F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FB7F1F" w14:textId="77777777" w:rsidTr="003F2FDA">
        <w:tc>
          <w:tcPr>
            <w:tcW w:w="0" w:type="auto"/>
          </w:tcPr>
          <w:p w14:paraId="11652142" w14:textId="6548AF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R4-2109710</w:t>
            </w:r>
          </w:p>
        </w:tc>
        <w:tc>
          <w:tcPr>
            <w:tcW w:w="0" w:type="auto"/>
          </w:tcPr>
          <w:p w14:paraId="6FB98CE2" w14:textId="30797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3C5EA4E0" w14:textId="3F57D2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5E7F913" w14:textId="2721D9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4AFD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29F05" w14:textId="58AD2C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</w:tr>
      <w:tr w:rsidR="00C4771D" w14:paraId="6653A2E0" w14:textId="77777777" w:rsidTr="003F2FDA">
        <w:tc>
          <w:tcPr>
            <w:tcW w:w="0" w:type="auto"/>
          </w:tcPr>
          <w:p w14:paraId="674876F2" w14:textId="319C58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R4-2109711</w:t>
            </w:r>
          </w:p>
        </w:tc>
        <w:tc>
          <w:tcPr>
            <w:tcW w:w="0" w:type="auto"/>
          </w:tcPr>
          <w:p w14:paraId="6208136E" w14:textId="560EFE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6ADE43EA" w14:textId="1846B3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BE069DB" w14:textId="6B5543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49EE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036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A9CFCF" w14:textId="77777777" w:rsidTr="003F2FDA">
        <w:tc>
          <w:tcPr>
            <w:tcW w:w="0" w:type="auto"/>
          </w:tcPr>
          <w:p w14:paraId="2A70EFED" w14:textId="1E9616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R4-2109712</w:t>
            </w:r>
          </w:p>
        </w:tc>
        <w:tc>
          <w:tcPr>
            <w:tcW w:w="0" w:type="auto"/>
          </w:tcPr>
          <w:p w14:paraId="49B11537" w14:textId="7EEB53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PUSCH 256QAM</w:t>
            </w:r>
          </w:p>
        </w:tc>
        <w:tc>
          <w:tcPr>
            <w:tcW w:w="0" w:type="auto"/>
          </w:tcPr>
          <w:p w14:paraId="2987A8B6" w14:textId="24F0EA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4601DC4" w14:textId="49543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2C5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68C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E6343E" w14:textId="77777777" w:rsidTr="003F2FDA">
        <w:tc>
          <w:tcPr>
            <w:tcW w:w="0" w:type="auto"/>
          </w:tcPr>
          <w:p w14:paraId="3258B83B" w14:textId="4D6F10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R4-2109713</w:t>
            </w:r>
          </w:p>
        </w:tc>
        <w:tc>
          <w:tcPr>
            <w:tcW w:w="0" w:type="auto"/>
          </w:tcPr>
          <w:p w14:paraId="10A081A2" w14:textId="38DA12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receiver spurious emission requirements for FR1 NR repeater</w:t>
            </w:r>
          </w:p>
        </w:tc>
        <w:tc>
          <w:tcPr>
            <w:tcW w:w="0" w:type="auto"/>
          </w:tcPr>
          <w:p w14:paraId="7899E14A" w14:textId="20FF55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264D1FD" w14:textId="7E772F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D8A5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4C9B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22EB6E" w14:textId="77777777" w:rsidTr="003F2FDA">
        <w:tc>
          <w:tcPr>
            <w:tcW w:w="0" w:type="auto"/>
          </w:tcPr>
          <w:p w14:paraId="702F5E81" w14:textId="16AEA2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R4-2109714</w:t>
            </w:r>
          </w:p>
        </w:tc>
        <w:tc>
          <w:tcPr>
            <w:tcW w:w="0" w:type="auto"/>
          </w:tcPr>
          <w:p w14:paraId="64497C6A" w14:textId="44A06D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7236CA98" w14:textId="599857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3B070C20" w14:textId="445DCA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68F8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113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657047" w14:textId="77777777" w:rsidTr="003F2FDA">
        <w:tc>
          <w:tcPr>
            <w:tcW w:w="0" w:type="auto"/>
          </w:tcPr>
          <w:p w14:paraId="2EE48D6D" w14:textId="619122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R4-2109715</w:t>
            </w:r>
          </w:p>
        </w:tc>
        <w:tc>
          <w:tcPr>
            <w:tcW w:w="0" w:type="auto"/>
          </w:tcPr>
          <w:p w14:paraId="11126C09" w14:textId="17E704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RRM core requirements for NR SL enhancement</w:t>
            </w:r>
          </w:p>
        </w:tc>
        <w:tc>
          <w:tcPr>
            <w:tcW w:w="0" w:type="auto"/>
          </w:tcPr>
          <w:p w14:paraId="0AC75C28" w14:textId="14AAC3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1D271791" w14:textId="76115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BFCF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903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6E4FEC" w14:textId="77777777" w:rsidTr="003F2FDA">
        <w:tc>
          <w:tcPr>
            <w:tcW w:w="0" w:type="auto"/>
          </w:tcPr>
          <w:p w14:paraId="34669648" w14:textId="43FCC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R4-2109716</w:t>
            </w:r>
          </w:p>
        </w:tc>
        <w:tc>
          <w:tcPr>
            <w:tcW w:w="0" w:type="auto"/>
          </w:tcPr>
          <w:p w14:paraId="5EA00EF6" w14:textId="52C97F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test method to reduce FR2 OTA test time</w:t>
            </w:r>
          </w:p>
        </w:tc>
        <w:tc>
          <w:tcPr>
            <w:tcW w:w="0" w:type="auto"/>
          </w:tcPr>
          <w:p w14:paraId="3D6AE628" w14:textId="17369D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90C70DC" w14:textId="253F4C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528A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7F9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528A84" w14:textId="77777777" w:rsidTr="003F2FDA">
        <w:tc>
          <w:tcPr>
            <w:tcW w:w="0" w:type="auto"/>
          </w:tcPr>
          <w:p w14:paraId="5ECF6BDE" w14:textId="4D98CF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R4-2109717</w:t>
            </w:r>
          </w:p>
        </w:tc>
        <w:tc>
          <w:tcPr>
            <w:tcW w:w="0" w:type="auto"/>
          </w:tcPr>
          <w:p w14:paraId="566A0820" w14:textId="7A53E0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due to SRS antenna port switching</w:t>
            </w:r>
          </w:p>
        </w:tc>
        <w:tc>
          <w:tcPr>
            <w:tcW w:w="0" w:type="auto"/>
          </w:tcPr>
          <w:p w14:paraId="3CC6A3B8" w14:textId="7EDD6F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B83997E" w14:textId="100C9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453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3103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1F51BD" w14:textId="77777777" w:rsidTr="003F2FDA">
        <w:tc>
          <w:tcPr>
            <w:tcW w:w="0" w:type="auto"/>
          </w:tcPr>
          <w:p w14:paraId="0E919631" w14:textId="408F8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R4-2109718</w:t>
            </w:r>
          </w:p>
        </w:tc>
        <w:tc>
          <w:tcPr>
            <w:tcW w:w="0" w:type="auto"/>
          </w:tcPr>
          <w:p w14:paraId="023B927F" w14:textId="5C601E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V2X demodulation requirements</w:t>
            </w:r>
          </w:p>
        </w:tc>
        <w:tc>
          <w:tcPr>
            <w:tcW w:w="0" w:type="auto"/>
          </w:tcPr>
          <w:p w14:paraId="426FCA8F" w14:textId="6E8FF7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5BAA12C" w14:textId="241E09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601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44E5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50CF2" w14:textId="77777777" w:rsidTr="003F2FDA">
        <w:tc>
          <w:tcPr>
            <w:tcW w:w="0" w:type="auto"/>
          </w:tcPr>
          <w:p w14:paraId="4F893382" w14:textId="2CAE8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R4-2109719</w:t>
            </w:r>
          </w:p>
        </w:tc>
        <w:tc>
          <w:tcPr>
            <w:tcW w:w="0" w:type="auto"/>
          </w:tcPr>
          <w:p w14:paraId="5D89D64B" w14:textId="3EF176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method for PSFCH decoding capability test</w:t>
            </w:r>
          </w:p>
        </w:tc>
        <w:tc>
          <w:tcPr>
            <w:tcW w:w="0" w:type="auto"/>
          </w:tcPr>
          <w:p w14:paraId="0BEEF3CF" w14:textId="506464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90C09A3" w14:textId="367760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AB0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B08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26B44C" w14:textId="77777777" w:rsidTr="003F2FDA">
        <w:tc>
          <w:tcPr>
            <w:tcW w:w="0" w:type="auto"/>
          </w:tcPr>
          <w:p w14:paraId="507C80BC" w14:textId="4BDF9D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R4-2109720</w:t>
            </w:r>
          </w:p>
        </w:tc>
        <w:tc>
          <w:tcPr>
            <w:tcW w:w="0" w:type="auto"/>
          </w:tcPr>
          <w:p w14:paraId="53638BD4" w14:textId="5CA651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2CF8348F" w14:textId="738EE1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905250B" w14:textId="4B5D4F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B01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2CD651" w14:textId="55CEF4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R4-2108530</w:t>
            </w:r>
          </w:p>
        </w:tc>
      </w:tr>
      <w:tr w:rsidR="00C4771D" w14:paraId="695A03F0" w14:textId="77777777" w:rsidTr="003F2FDA">
        <w:tc>
          <w:tcPr>
            <w:tcW w:w="0" w:type="auto"/>
          </w:tcPr>
          <w:p w14:paraId="2FAB0C0E" w14:textId="3D5609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R4-2109721</w:t>
            </w:r>
          </w:p>
        </w:tc>
        <w:tc>
          <w:tcPr>
            <w:tcW w:w="0" w:type="auto"/>
          </w:tcPr>
          <w:p w14:paraId="4FFA4CE7" w14:textId="28AF6C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50650F43" w14:textId="6CED8C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00752E8" w14:textId="704055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0478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962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591AE3" w14:textId="77777777" w:rsidTr="003F2FDA">
        <w:tc>
          <w:tcPr>
            <w:tcW w:w="0" w:type="auto"/>
          </w:tcPr>
          <w:p w14:paraId="215B93B6" w14:textId="3C6972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R4-2109722</w:t>
            </w:r>
          </w:p>
        </w:tc>
        <w:tc>
          <w:tcPr>
            <w:tcW w:w="0" w:type="auto"/>
          </w:tcPr>
          <w:p w14:paraId="513E7D4A" w14:textId="3450B7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6559675B" w14:textId="179990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1DF0858" w14:textId="794CA8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4FDC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C089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1637C2" w14:textId="77777777" w:rsidTr="003F2FDA">
        <w:tc>
          <w:tcPr>
            <w:tcW w:w="0" w:type="auto"/>
          </w:tcPr>
          <w:p w14:paraId="693BC49C" w14:textId="5165E1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R4-2109723</w:t>
            </w:r>
          </w:p>
        </w:tc>
        <w:tc>
          <w:tcPr>
            <w:tcW w:w="0" w:type="auto"/>
          </w:tcPr>
          <w:p w14:paraId="34F27D59" w14:textId="4C8D6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55BF8FA7" w14:textId="682588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0F6EF15" w14:textId="02FD38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3EC4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DCF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A6CD26" w14:textId="77777777" w:rsidTr="003F2FDA">
        <w:tc>
          <w:tcPr>
            <w:tcW w:w="0" w:type="auto"/>
          </w:tcPr>
          <w:p w14:paraId="08BCE7E1" w14:textId="631911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R4-2109724</w:t>
            </w:r>
          </w:p>
        </w:tc>
        <w:tc>
          <w:tcPr>
            <w:tcW w:w="0" w:type="auto"/>
          </w:tcPr>
          <w:p w14:paraId="52184D39" w14:textId="53B12A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09575D2D" w14:textId="4EAAAD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79E362D" w14:textId="04C63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914A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DDE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5B2AAE" w14:textId="77777777" w:rsidTr="003F2FDA">
        <w:tc>
          <w:tcPr>
            <w:tcW w:w="0" w:type="auto"/>
          </w:tcPr>
          <w:p w14:paraId="64DED8BC" w14:textId="40811E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R4-2109725</w:t>
            </w:r>
          </w:p>
        </w:tc>
        <w:tc>
          <w:tcPr>
            <w:tcW w:w="0" w:type="auto"/>
          </w:tcPr>
          <w:p w14:paraId="542D803C" w14:textId="3472F4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pi/2 BPSK with spectrum shaping study</w:t>
            </w:r>
          </w:p>
        </w:tc>
        <w:tc>
          <w:tcPr>
            <w:tcW w:w="0" w:type="auto"/>
          </w:tcPr>
          <w:p w14:paraId="709D52C3" w14:textId="39156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5E7D024B" w14:textId="066621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DD0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2CC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942A51" w14:textId="77777777" w:rsidTr="003F2FDA">
        <w:tc>
          <w:tcPr>
            <w:tcW w:w="0" w:type="auto"/>
          </w:tcPr>
          <w:p w14:paraId="5F15ECA9" w14:textId="2A2826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R4-2109726</w:t>
            </w:r>
          </w:p>
        </w:tc>
        <w:tc>
          <w:tcPr>
            <w:tcW w:w="0" w:type="auto"/>
          </w:tcPr>
          <w:p w14:paraId="67250A0D" w14:textId="61610F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New WID on introduction of 1900MHz spectrum to 5G NR applicable for Rail Mobile Radio</w:t>
            </w:r>
          </w:p>
        </w:tc>
        <w:tc>
          <w:tcPr>
            <w:tcW w:w="0" w:type="auto"/>
          </w:tcPr>
          <w:p w14:paraId="12FF7BD4" w14:textId="63A7C1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E3E2517" w14:textId="35A8D5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21E2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E58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2585F2" w14:textId="77777777" w:rsidTr="003F2FDA">
        <w:tc>
          <w:tcPr>
            <w:tcW w:w="0" w:type="auto"/>
          </w:tcPr>
          <w:p w14:paraId="51150FEA" w14:textId="6D906C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R4-2109727</w:t>
            </w:r>
          </w:p>
        </w:tc>
        <w:tc>
          <w:tcPr>
            <w:tcW w:w="0" w:type="auto"/>
          </w:tcPr>
          <w:p w14:paraId="30106BA3" w14:textId="58ADD7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00FE07B6" w14:textId="201EA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C7A8D23" w14:textId="532838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853E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E13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388D01" w14:textId="77777777" w:rsidTr="003F2FDA">
        <w:tc>
          <w:tcPr>
            <w:tcW w:w="0" w:type="auto"/>
          </w:tcPr>
          <w:p w14:paraId="63F31FA4" w14:textId="258645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R4-2109728</w:t>
            </w:r>
          </w:p>
        </w:tc>
        <w:tc>
          <w:tcPr>
            <w:tcW w:w="0" w:type="auto"/>
          </w:tcPr>
          <w:p w14:paraId="0111B3CB" w14:textId="2B2D5B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1F2B24BA" w14:textId="062DEE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52CACF7" w14:textId="2B214B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F46A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F7A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051C4E" w14:textId="77777777" w:rsidTr="003F2FDA">
        <w:tc>
          <w:tcPr>
            <w:tcW w:w="0" w:type="auto"/>
          </w:tcPr>
          <w:p w14:paraId="5E5C2D30" w14:textId="271BBC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R4-2109729</w:t>
            </w:r>
          </w:p>
        </w:tc>
        <w:tc>
          <w:tcPr>
            <w:tcW w:w="0" w:type="auto"/>
          </w:tcPr>
          <w:p w14:paraId="113E7FDA" w14:textId="6E08E3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key issues of multiple concurrent and independent MG patterns</w:t>
            </w:r>
          </w:p>
        </w:tc>
        <w:tc>
          <w:tcPr>
            <w:tcW w:w="0" w:type="auto"/>
          </w:tcPr>
          <w:p w14:paraId="25BB99E0" w14:textId="661D12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90AEB63" w14:textId="046262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F4F3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255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F3D4DC" w14:textId="77777777" w:rsidTr="003F2FDA">
        <w:tc>
          <w:tcPr>
            <w:tcW w:w="0" w:type="auto"/>
          </w:tcPr>
          <w:p w14:paraId="475A85B2" w14:textId="7739EA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R4-2109730</w:t>
            </w:r>
          </w:p>
        </w:tc>
        <w:tc>
          <w:tcPr>
            <w:tcW w:w="0" w:type="auto"/>
          </w:tcPr>
          <w:p w14:paraId="76C7DB65" w14:textId="03F507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basic pre-configured MG configuration</w:t>
            </w:r>
          </w:p>
        </w:tc>
        <w:tc>
          <w:tcPr>
            <w:tcW w:w="0" w:type="auto"/>
          </w:tcPr>
          <w:p w14:paraId="6C38BACF" w14:textId="6A1EDF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763809F" w14:textId="3D6163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A43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B98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285FA2" w14:textId="77777777" w:rsidTr="003F2FDA">
        <w:tc>
          <w:tcPr>
            <w:tcW w:w="0" w:type="auto"/>
          </w:tcPr>
          <w:p w14:paraId="64D4CED2" w14:textId="08E9A9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R4-2109731</w:t>
            </w:r>
          </w:p>
        </w:tc>
        <w:tc>
          <w:tcPr>
            <w:tcW w:w="0" w:type="auto"/>
          </w:tcPr>
          <w:p w14:paraId="530F3A7C" w14:textId="071125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open issues of network controlled small gap</w:t>
            </w:r>
          </w:p>
        </w:tc>
        <w:tc>
          <w:tcPr>
            <w:tcW w:w="0" w:type="auto"/>
          </w:tcPr>
          <w:p w14:paraId="0A438BFB" w14:textId="37CFC5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C5DC2FF" w14:textId="38DE35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0E8D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6776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2CF69" w14:textId="77777777" w:rsidTr="003F2FDA">
        <w:tc>
          <w:tcPr>
            <w:tcW w:w="0" w:type="auto"/>
          </w:tcPr>
          <w:p w14:paraId="7EFB84E4" w14:textId="013BD8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R4-2109732</w:t>
            </w:r>
          </w:p>
        </w:tc>
        <w:tc>
          <w:tcPr>
            <w:tcW w:w="0" w:type="auto"/>
          </w:tcPr>
          <w:p w14:paraId="122621BB" w14:textId="6FED42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timeline assumptions for HO with PSCell</w:t>
            </w:r>
          </w:p>
        </w:tc>
        <w:tc>
          <w:tcPr>
            <w:tcW w:w="0" w:type="auto"/>
          </w:tcPr>
          <w:p w14:paraId="5BE8C2FF" w14:textId="7C20C5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B8D9618" w14:textId="1052C1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C3C7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A75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FFFC41" w14:textId="77777777" w:rsidTr="003F2FDA">
        <w:tc>
          <w:tcPr>
            <w:tcW w:w="0" w:type="auto"/>
          </w:tcPr>
          <w:p w14:paraId="379B95EF" w14:textId="797D37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R4-2109733</w:t>
            </w:r>
          </w:p>
        </w:tc>
        <w:tc>
          <w:tcPr>
            <w:tcW w:w="0" w:type="auto"/>
          </w:tcPr>
          <w:p w14:paraId="66D3C79D" w14:textId="53B9E8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scope and potential RRM impacts of feMIMO WI</w:t>
            </w:r>
          </w:p>
        </w:tc>
        <w:tc>
          <w:tcPr>
            <w:tcW w:w="0" w:type="auto"/>
          </w:tcPr>
          <w:p w14:paraId="659DD169" w14:textId="1E2A90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277A140" w14:textId="61E3A5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21A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18C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FDB6C2" w14:textId="77777777" w:rsidTr="003F2FDA">
        <w:tc>
          <w:tcPr>
            <w:tcW w:w="0" w:type="auto"/>
          </w:tcPr>
          <w:p w14:paraId="1852E0C8" w14:textId="0858EF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R4-2109734</w:t>
            </w:r>
          </w:p>
        </w:tc>
        <w:tc>
          <w:tcPr>
            <w:tcW w:w="0" w:type="auto"/>
          </w:tcPr>
          <w:p w14:paraId="3E86180C" w14:textId="56F9C4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incoming RAN1 LS for Timing Assumption for Inter-Cell DL Measurement</w:t>
            </w:r>
          </w:p>
        </w:tc>
        <w:tc>
          <w:tcPr>
            <w:tcW w:w="0" w:type="auto"/>
          </w:tcPr>
          <w:p w14:paraId="39555176" w14:textId="46F8D9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922F230" w14:textId="53CE6F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1D8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BA8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47CF1A" w14:textId="77777777" w:rsidTr="003F2FDA">
        <w:tc>
          <w:tcPr>
            <w:tcW w:w="0" w:type="auto"/>
          </w:tcPr>
          <w:p w14:paraId="24482666" w14:textId="68E0CF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R4-2109735</w:t>
            </w:r>
          </w:p>
        </w:tc>
        <w:tc>
          <w:tcPr>
            <w:tcW w:w="0" w:type="auto"/>
          </w:tcPr>
          <w:p w14:paraId="7EF5CA61" w14:textId="137A68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3661D556" w14:textId="5A1018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24225DF" w14:textId="368360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EB3CF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9B0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6E7292" w14:textId="77777777" w:rsidTr="003F2FDA">
        <w:tc>
          <w:tcPr>
            <w:tcW w:w="0" w:type="auto"/>
          </w:tcPr>
          <w:p w14:paraId="05D1FB15" w14:textId="292E4B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R4-2109736</w:t>
            </w:r>
          </w:p>
        </w:tc>
        <w:tc>
          <w:tcPr>
            <w:tcW w:w="0" w:type="auto"/>
          </w:tcPr>
          <w:p w14:paraId="639A0C73" w14:textId="70205A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0.5.0</w:t>
            </w:r>
          </w:p>
        </w:tc>
        <w:tc>
          <w:tcPr>
            <w:tcW w:w="0" w:type="auto"/>
          </w:tcPr>
          <w:p w14:paraId="27DC7DFB" w14:textId="243295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0D9D6BB" w14:textId="43A00F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0FA7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895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51E532" w14:textId="77777777" w:rsidTr="003F2FDA">
        <w:tc>
          <w:tcPr>
            <w:tcW w:w="0" w:type="auto"/>
          </w:tcPr>
          <w:p w14:paraId="2B15A6E1" w14:textId="2FD27E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R4-2109737</w:t>
            </w:r>
          </w:p>
        </w:tc>
        <w:tc>
          <w:tcPr>
            <w:tcW w:w="0" w:type="auto"/>
          </w:tcPr>
          <w:p w14:paraId="78AFC965" w14:textId="394F2F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  <w:tc>
          <w:tcPr>
            <w:tcW w:w="0" w:type="auto"/>
          </w:tcPr>
          <w:p w14:paraId="0ACE28B9" w14:textId="2DCB5C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1FCEC98" w14:textId="6DB624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F0D3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231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0A7C9C" w14:textId="77777777" w:rsidTr="003F2FDA">
        <w:tc>
          <w:tcPr>
            <w:tcW w:w="0" w:type="auto"/>
          </w:tcPr>
          <w:p w14:paraId="1F60F2C4" w14:textId="2E5B6B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R4-2109738</w:t>
            </w:r>
          </w:p>
        </w:tc>
        <w:tc>
          <w:tcPr>
            <w:tcW w:w="0" w:type="auto"/>
          </w:tcPr>
          <w:p w14:paraId="654DFF60" w14:textId="0424C2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  <w:tc>
          <w:tcPr>
            <w:tcW w:w="0" w:type="auto"/>
          </w:tcPr>
          <w:p w14:paraId="7C4AEC39" w14:textId="1143D1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1554B8E" w14:textId="71BE5A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4062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AC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673BE0" w14:textId="77777777" w:rsidTr="003F2FDA">
        <w:tc>
          <w:tcPr>
            <w:tcW w:w="0" w:type="auto"/>
          </w:tcPr>
          <w:p w14:paraId="612F7A82" w14:textId="7870C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R4-2109739</w:t>
            </w:r>
          </w:p>
        </w:tc>
        <w:tc>
          <w:tcPr>
            <w:tcW w:w="0" w:type="auto"/>
          </w:tcPr>
          <w:p w14:paraId="757BB0F4" w14:textId="1A4B3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LTE REFSENS Exceptions Simplification</w:t>
            </w:r>
          </w:p>
        </w:tc>
        <w:tc>
          <w:tcPr>
            <w:tcW w:w="0" w:type="auto"/>
          </w:tcPr>
          <w:p w14:paraId="254077C7" w14:textId="530A7C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3FDFF1" w14:textId="54447F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EE1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B6B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512C24" w14:textId="77777777" w:rsidTr="003F2FDA">
        <w:tc>
          <w:tcPr>
            <w:tcW w:w="0" w:type="auto"/>
          </w:tcPr>
          <w:p w14:paraId="1CC47E06" w14:textId="291726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R4-2109740</w:t>
            </w:r>
          </w:p>
        </w:tc>
        <w:tc>
          <w:tcPr>
            <w:tcW w:w="0" w:type="auto"/>
          </w:tcPr>
          <w:p w14:paraId="3923632E" w14:textId="783C9D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 for pi/2 BPSK with spectrum shaping</w:t>
            </w:r>
          </w:p>
        </w:tc>
        <w:tc>
          <w:tcPr>
            <w:tcW w:w="0" w:type="auto"/>
          </w:tcPr>
          <w:p w14:paraId="1DA09BA1" w14:textId="4875DD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7F20A4" w14:textId="6CC254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413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989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53672F" w14:textId="77777777" w:rsidTr="003F2FDA">
        <w:tc>
          <w:tcPr>
            <w:tcW w:w="0" w:type="auto"/>
          </w:tcPr>
          <w:p w14:paraId="079E689E" w14:textId="31AA22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R4-2109741</w:t>
            </w:r>
          </w:p>
        </w:tc>
        <w:tc>
          <w:tcPr>
            <w:tcW w:w="0" w:type="auto"/>
          </w:tcPr>
          <w:p w14:paraId="6320176A" w14:textId="66EC50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performance for pi/2 BPSK with different  spectral shaping filters</w:t>
            </w:r>
          </w:p>
        </w:tc>
        <w:tc>
          <w:tcPr>
            <w:tcW w:w="0" w:type="auto"/>
          </w:tcPr>
          <w:p w14:paraId="612F292E" w14:textId="12CD77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4BA439" w14:textId="6F7035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E808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A3C8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F9D4BF" w14:textId="77777777" w:rsidTr="003F2FDA">
        <w:tc>
          <w:tcPr>
            <w:tcW w:w="0" w:type="auto"/>
          </w:tcPr>
          <w:p w14:paraId="458D6178" w14:textId="5163AB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R4-2109742</w:t>
            </w:r>
          </w:p>
        </w:tc>
        <w:tc>
          <w:tcPr>
            <w:tcW w:w="0" w:type="auto"/>
          </w:tcPr>
          <w:p w14:paraId="5BE124DD" w14:textId="77A71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Achievable UE Tx power for pi/2 BPSK with different shaping filters</w:t>
            </w:r>
          </w:p>
        </w:tc>
        <w:tc>
          <w:tcPr>
            <w:tcW w:w="0" w:type="auto"/>
          </w:tcPr>
          <w:p w14:paraId="67501E2E" w14:textId="6103B6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A2BA22" w14:textId="667823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CB61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DF9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4B0B24" w14:textId="77777777" w:rsidTr="003F2FDA">
        <w:tc>
          <w:tcPr>
            <w:tcW w:w="0" w:type="auto"/>
          </w:tcPr>
          <w:p w14:paraId="6F7BA3B4" w14:textId="0CF74A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R4-2109743</w:t>
            </w:r>
          </w:p>
        </w:tc>
        <w:tc>
          <w:tcPr>
            <w:tcW w:w="0" w:type="auto"/>
          </w:tcPr>
          <w:p w14:paraId="75442580" w14:textId="05F21C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Phase continuity and power consistency for </w:t>
            </w:r>
            <w:r>
              <w:rPr>
                <w:sz w:val="16"/>
              </w:rPr>
              <w:lastRenderedPageBreak/>
              <w:t>PUSCH and PUCCH repetition</w:t>
            </w:r>
          </w:p>
        </w:tc>
        <w:tc>
          <w:tcPr>
            <w:tcW w:w="0" w:type="auto"/>
          </w:tcPr>
          <w:p w14:paraId="525F9C1B" w14:textId="343527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38F49459" w14:textId="7626A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19EBDA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35A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09F7C6" w14:textId="77777777" w:rsidTr="003F2FDA">
        <w:tc>
          <w:tcPr>
            <w:tcW w:w="0" w:type="auto"/>
          </w:tcPr>
          <w:p w14:paraId="20726D2A" w14:textId="087334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R4-2109744</w:t>
            </w:r>
          </w:p>
        </w:tc>
        <w:tc>
          <w:tcPr>
            <w:tcW w:w="0" w:type="auto"/>
          </w:tcPr>
          <w:p w14:paraId="60D2A4C5" w14:textId="46B12C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impact of UE FR2 UL Gap for UE Tx power enhancement</w:t>
            </w:r>
          </w:p>
        </w:tc>
        <w:tc>
          <w:tcPr>
            <w:tcW w:w="0" w:type="auto"/>
          </w:tcPr>
          <w:p w14:paraId="0C080278" w14:textId="160302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537476" w14:textId="0C8306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A795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135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968DA8" w14:textId="77777777" w:rsidTr="003F2FDA">
        <w:tc>
          <w:tcPr>
            <w:tcW w:w="0" w:type="auto"/>
          </w:tcPr>
          <w:p w14:paraId="570C6F98" w14:textId="4CC516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R4-2109745</w:t>
            </w:r>
          </w:p>
        </w:tc>
        <w:tc>
          <w:tcPr>
            <w:tcW w:w="0" w:type="auto"/>
          </w:tcPr>
          <w:p w14:paraId="1321F842" w14:textId="3FF7A7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and test cases of for P-MPR/EIRP enhancements for UE FR2 UL Gap</w:t>
            </w:r>
          </w:p>
        </w:tc>
        <w:tc>
          <w:tcPr>
            <w:tcW w:w="0" w:type="auto"/>
          </w:tcPr>
          <w:p w14:paraId="193DADE2" w14:textId="1ADB2E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446987" w14:textId="659522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9143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DB4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0A78DB" w14:textId="77777777" w:rsidTr="003F2FDA">
        <w:tc>
          <w:tcPr>
            <w:tcW w:w="0" w:type="auto"/>
          </w:tcPr>
          <w:p w14:paraId="720160AD" w14:textId="2DCB6C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R4-2109746</w:t>
            </w:r>
          </w:p>
        </w:tc>
        <w:tc>
          <w:tcPr>
            <w:tcW w:w="0" w:type="auto"/>
          </w:tcPr>
          <w:p w14:paraId="39E6D24C" w14:textId="7006EB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dCR to 38.101-3 addition on CA_n258 intrband CA combinations</w:t>
            </w:r>
          </w:p>
        </w:tc>
        <w:tc>
          <w:tcPr>
            <w:tcW w:w="0" w:type="auto"/>
          </w:tcPr>
          <w:p w14:paraId="671E746A" w14:textId="54797E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USA, Qualcomm Incorporated</w:t>
            </w:r>
          </w:p>
        </w:tc>
        <w:tc>
          <w:tcPr>
            <w:tcW w:w="0" w:type="auto"/>
          </w:tcPr>
          <w:p w14:paraId="1664F94D" w14:textId="53E8B5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ABCBC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925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87ED3C" w14:textId="77777777" w:rsidTr="003F2FDA">
        <w:tc>
          <w:tcPr>
            <w:tcW w:w="0" w:type="auto"/>
          </w:tcPr>
          <w:p w14:paraId="43F1233E" w14:textId="4BA50C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R4-2109747</w:t>
            </w:r>
          </w:p>
        </w:tc>
        <w:tc>
          <w:tcPr>
            <w:tcW w:w="0" w:type="auto"/>
          </w:tcPr>
          <w:p w14:paraId="14E1DF43" w14:textId="15D7FF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RF core requirements Redcap</w:t>
            </w:r>
          </w:p>
        </w:tc>
        <w:tc>
          <w:tcPr>
            <w:tcW w:w="0" w:type="auto"/>
          </w:tcPr>
          <w:p w14:paraId="383EC9BC" w14:textId="1A62BF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CDF435" w14:textId="59509B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1E76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68F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9B72F3" w14:textId="77777777" w:rsidTr="003F2FDA">
        <w:tc>
          <w:tcPr>
            <w:tcW w:w="0" w:type="auto"/>
          </w:tcPr>
          <w:p w14:paraId="258F2771" w14:textId="6195A8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R4-2109748</w:t>
            </w:r>
          </w:p>
        </w:tc>
        <w:tc>
          <w:tcPr>
            <w:tcW w:w="0" w:type="auto"/>
          </w:tcPr>
          <w:p w14:paraId="7FE8E44D" w14:textId="455F9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248B5E67" w14:textId="7E4751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HiSilicon, CAICT</w:t>
            </w:r>
          </w:p>
        </w:tc>
        <w:tc>
          <w:tcPr>
            <w:tcW w:w="0" w:type="auto"/>
          </w:tcPr>
          <w:p w14:paraId="11B155C9" w14:textId="110201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34B4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1FEDF" w14:textId="151239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R4-2108616</w:t>
            </w:r>
          </w:p>
        </w:tc>
      </w:tr>
      <w:tr w:rsidR="00C4771D" w14:paraId="4402320F" w14:textId="77777777" w:rsidTr="003F2FDA">
        <w:tc>
          <w:tcPr>
            <w:tcW w:w="0" w:type="auto"/>
          </w:tcPr>
          <w:p w14:paraId="6166C5AC" w14:textId="234737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R4-2109749</w:t>
            </w:r>
          </w:p>
        </w:tc>
        <w:tc>
          <w:tcPr>
            <w:tcW w:w="0" w:type="auto"/>
          </w:tcPr>
          <w:p w14:paraId="3EBA4794" w14:textId="7E1E74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Signal for UL and DL</w:t>
            </w:r>
          </w:p>
        </w:tc>
        <w:tc>
          <w:tcPr>
            <w:tcW w:w="0" w:type="auto"/>
          </w:tcPr>
          <w:p w14:paraId="0B58C86B" w14:textId="71636B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0D6791" w14:textId="0E22EB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B16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8D5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7E4FC7" w14:textId="77777777" w:rsidTr="003F2FDA">
        <w:tc>
          <w:tcPr>
            <w:tcW w:w="0" w:type="auto"/>
          </w:tcPr>
          <w:p w14:paraId="11456AE0" w14:textId="4EC77B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R4-2109750</w:t>
            </w:r>
          </w:p>
        </w:tc>
        <w:tc>
          <w:tcPr>
            <w:tcW w:w="0" w:type="auto"/>
          </w:tcPr>
          <w:p w14:paraId="2F21DA1C" w14:textId="55CF5C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40B929A1" w14:textId="0F2335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7EEDF1" w14:textId="54C0F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7AF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192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AE5442" w14:textId="77777777" w:rsidTr="003F2FDA">
        <w:tc>
          <w:tcPr>
            <w:tcW w:w="0" w:type="auto"/>
          </w:tcPr>
          <w:p w14:paraId="69D59009" w14:textId="39E32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R4-2109751</w:t>
            </w:r>
          </w:p>
        </w:tc>
        <w:tc>
          <w:tcPr>
            <w:tcW w:w="0" w:type="auto"/>
          </w:tcPr>
          <w:p w14:paraId="41038941" w14:textId="59B4F6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inter-band DL CA in FR2</w:t>
            </w:r>
          </w:p>
        </w:tc>
        <w:tc>
          <w:tcPr>
            <w:tcW w:w="0" w:type="auto"/>
          </w:tcPr>
          <w:p w14:paraId="3FB5503D" w14:textId="0E5D74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D414E5" w14:textId="324978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25B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798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43DE6A" w14:textId="77777777" w:rsidTr="003F2FDA">
        <w:tc>
          <w:tcPr>
            <w:tcW w:w="0" w:type="auto"/>
          </w:tcPr>
          <w:p w14:paraId="1D465A36" w14:textId="7FB83F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R4-2109752</w:t>
            </w:r>
          </w:p>
        </w:tc>
        <w:tc>
          <w:tcPr>
            <w:tcW w:w="0" w:type="auto"/>
          </w:tcPr>
          <w:p w14:paraId="2EFF7CF2" w14:textId="5A607E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1A6913A7" w14:textId="42E2E5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C23A8F0" w14:textId="157AD0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14CC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C68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5EEDA0" w14:textId="77777777" w:rsidTr="003F2FDA">
        <w:tc>
          <w:tcPr>
            <w:tcW w:w="0" w:type="auto"/>
          </w:tcPr>
          <w:p w14:paraId="4F513EB3" w14:textId="16CEED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R4-2109753</w:t>
            </w:r>
          </w:p>
        </w:tc>
        <w:tc>
          <w:tcPr>
            <w:tcW w:w="0" w:type="auto"/>
          </w:tcPr>
          <w:p w14:paraId="7ADF2E25" w14:textId="1B7C90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for extended 600 MHz NR frequency band</w:t>
            </w:r>
          </w:p>
        </w:tc>
        <w:tc>
          <w:tcPr>
            <w:tcW w:w="0" w:type="auto"/>
          </w:tcPr>
          <w:p w14:paraId="5EFA2877" w14:textId="14BB44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EF5424" w14:textId="6F5056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7BCD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591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64751B" w14:textId="77777777" w:rsidTr="003F2FDA">
        <w:tc>
          <w:tcPr>
            <w:tcW w:w="0" w:type="auto"/>
          </w:tcPr>
          <w:p w14:paraId="720723AB" w14:textId="04ED4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R4-2109754</w:t>
            </w:r>
          </w:p>
        </w:tc>
        <w:tc>
          <w:tcPr>
            <w:tcW w:w="0" w:type="auto"/>
          </w:tcPr>
          <w:p w14:paraId="16F05D05" w14:textId="1ED60A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 timing related issues</w:t>
            </w:r>
          </w:p>
        </w:tc>
        <w:tc>
          <w:tcPr>
            <w:tcW w:w="0" w:type="auto"/>
          </w:tcPr>
          <w:p w14:paraId="1E2D5313" w14:textId="145E9D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BD8B39A" w14:textId="0CC0DA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F01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A3E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DA7F50" w14:textId="77777777" w:rsidTr="003F2FDA">
        <w:tc>
          <w:tcPr>
            <w:tcW w:w="0" w:type="auto"/>
          </w:tcPr>
          <w:p w14:paraId="644DDDA9" w14:textId="435311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R4-2109755</w:t>
            </w:r>
          </w:p>
        </w:tc>
        <w:tc>
          <w:tcPr>
            <w:tcW w:w="0" w:type="auto"/>
          </w:tcPr>
          <w:p w14:paraId="1A3D940F" w14:textId="64D63B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HST_FR2 scenario-A</w:t>
            </w:r>
          </w:p>
        </w:tc>
        <w:tc>
          <w:tcPr>
            <w:tcW w:w="0" w:type="auto"/>
          </w:tcPr>
          <w:p w14:paraId="4765B9FF" w14:textId="09C0E3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49D4E78" w14:textId="47E6FF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81B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2CE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1391F1" w14:textId="77777777" w:rsidTr="003F2FDA">
        <w:tc>
          <w:tcPr>
            <w:tcW w:w="0" w:type="auto"/>
          </w:tcPr>
          <w:p w14:paraId="4647BA00" w14:textId="00D2A5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R4-2109756</w:t>
            </w:r>
          </w:p>
        </w:tc>
        <w:tc>
          <w:tcPr>
            <w:tcW w:w="0" w:type="auto"/>
          </w:tcPr>
          <w:p w14:paraId="48B76E63" w14:textId="2C1EC0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modeling for NR HST_FR2</w:t>
            </w:r>
          </w:p>
        </w:tc>
        <w:tc>
          <w:tcPr>
            <w:tcW w:w="0" w:type="auto"/>
          </w:tcPr>
          <w:p w14:paraId="4012A461" w14:textId="32C4D3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3903F8" w14:textId="4404AF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9F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374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895D4A" w14:textId="77777777" w:rsidTr="003F2FDA">
        <w:tc>
          <w:tcPr>
            <w:tcW w:w="0" w:type="auto"/>
          </w:tcPr>
          <w:p w14:paraId="3A8CCF51" w14:textId="77CCE3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R4-2109757</w:t>
            </w:r>
          </w:p>
        </w:tc>
        <w:tc>
          <w:tcPr>
            <w:tcW w:w="0" w:type="auto"/>
          </w:tcPr>
          <w:p w14:paraId="46FA234D" w14:textId="0A5017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considerations for NR HST_FR2</w:t>
            </w:r>
          </w:p>
        </w:tc>
        <w:tc>
          <w:tcPr>
            <w:tcW w:w="0" w:type="auto"/>
          </w:tcPr>
          <w:p w14:paraId="052928C1" w14:textId="3D9794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0D172F" w14:textId="7B247A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3F19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F87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7655E1" w14:textId="77777777" w:rsidTr="003F2FDA">
        <w:tc>
          <w:tcPr>
            <w:tcW w:w="0" w:type="auto"/>
          </w:tcPr>
          <w:p w14:paraId="372592D4" w14:textId="5BC978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R4-2109758</w:t>
            </w:r>
          </w:p>
        </w:tc>
        <w:tc>
          <w:tcPr>
            <w:tcW w:w="0" w:type="auto"/>
          </w:tcPr>
          <w:p w14:paraId="377EAA5B" w14:textId="5B2EDE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 and types</w:t>
            </w:r>
          </w:p>
        </w:tc>
        <w:tc>
          <w:tcPr>
            <w:tcW w:w="0" w:type="auto"/>
          </w:tcPr>
          <w:p w14:paraId="115A28A6" w14:textId="301D85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D615A3" w14:textId="77A669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8E3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D19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2E031C" w14:textId="77777777" w:rsidTr="003F2FDA">
        <w:tc>
          <w:tcPr>
            <w:tcW w:w="0" w:type="auto"/>
          </w:tcPr>
          <w:p w14:paraId="39BDDD5E" w14:textId="7A3A2F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R4-2109759</w:t>
            </w:r>
          </w:p>
        </w:tc>
        <w:tc>
          <w:tcPr>
            <w:tcW w:w="0" w:type="auto"/>
          </w:tcPr>
          <w:p w14:paraId="43E23C49" w14:textId="2546A5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pre-configured MG patterns</w:t>
            </w:r>
          </w:p>
        </w:tc>
        <w:tc>
          <w:tcPr>
            <w:tcW w:w="0" w:type="auto"/>
          </w:tcPr>
          <w:p w14:paraId="592F8DE4" w14:textId="22529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6347B6" w14:textId="54D085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2C9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7A4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EE92CB" w14:textId="77777777" w:rsidTr="003F2FDA">
        <w:tc>
          <w:tcPr>
            <w:tcW w:w="0" w:type="auto"/>
          </w:tcPr>
          <w:p w14:paraId="24989B1D" w14:textId="098228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R4-2109760</w:t>
            </w:r>
          </w:p>
        </w:tc>
        <w:tc>
          <w:tcPr>
            <w:tcW w:w="0" w:type="auto"/>
          </w:tcPr>
          <w:p w14:paraId="0D836BB9" w14:textId="614643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multiple concurrent and independent MGs</w:t>
            </w:r>
          </w:p>
        </w:tc>
        <w:tc>
          <w:tcPr>
            <w:tcW w:w="0" w:type="auto"/>
          </w:tcPr>
          <w:p w14:paraId="05C856ED" w14:textId="5F9661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BB76D8" w14:textId="27228E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CB37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B6C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151081" w14:textId="77777777" w:rsidTr="003F2FDA">
        <w:tc>
          <w:tcPr>
            <w:tcW w:w="0" w:type="auto"/>
          </w:tcPr>
          <w:p w14:paraId="25335407" w14:textId="382714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R4-2109761</w:t>
            </w:r>
          </w:p>
        </w:tc>
        <w:tc>
          <w:tcPr>
            <w:tcW w:w="0" w:type="auto"/>
          </w:tcPr>
          <w:p w14:paraId="3D2B4F55" w14:textId="4E394C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NCSG</w:t>
            </w:r>
          </w:p>
        </w:tc>
        <w:tc>
          <w:tcPr>
            <w:tcW w:w="0" w:type="auto"/>
          </w:tcPr>
          <w:p w14:paraId="418F51F6" w14:textId="072D4F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481B4A" w14:textId="703E1E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4BC6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3E2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CD2221" w14:textId="77777777" w:rsidTr="003F2FDA">
        <w:tc>
          <w:tcPr>
            <w:tcW w:w="0" w:type="auto"/>
          </w:tcPr>
          <w:p w14:paraId="7370B56A" w14:textId="0DA32C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R4-2109762</w:t>
            </w:r>
          </w:p>
        </w:tc>
        <w:tc>
          <w:tcPr>
            <w:tcW w:w="0" w:type="auto"/>
          </w:tcPr>
          <w:p w14:paraId="45EC86CA" w14:textId="47DD9C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self-calibration and monitoring</w:t>
            </w:r>
          </w:p>
        </w:tc>
        <w:tc>
          <w:tcPr>
            <w:tcW w:w="0" w:type="auto"/>
          </w:tcPr>
          <w:p w14:paraId="1DFBC0C9" w14:textId="1BDB19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1FAAD8" w14:textId="3F6499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A19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BC4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2F8769" w14:textId="77777777" w:rsidTr="003F2FDA">
        <w:tc>
          <w:tcPr>
            <w:tcW w:w="0" w:type="auto"/>
          </w:tcPr>
          <w:p w14:paraId="08FBE64E" w14:textId="2B6A89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R4-2109763</w:t>
            </w:r>
          </w:p>
        </w:tc>
        <w:tc>
          <w:tcPr>
            <w:tcW w:w="0" w:type="auto"/>
          </w:tcPr>
          <w:p w14:paraId="42BEE453" w14:textId="31339D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304A2184" w14:textId="2426C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F484DE" w14:textId="7E5221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A10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AFB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56CA8F" w14:textId="77777777" w:rsidTr="003F2FDA">
        <w:tc>
          <w:tcPr>
            <w:tcW w:w="0" w:type="auto"/>
          </w:tcPr>
          <w:p w14:paraId="5A4D6B16" w14:textId="2FA590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R4-2109764</w:t>
            </w:r>
          </w:p>
        </w:tc>
        <w:tc>
          <w:tcPr>
            <w:tcW w:w="0" w:type="auto"/>
          </w:tcPr>
          <w:p w14:paraId="671223C6" w14:textId="7DB247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Rel-17 correction on demodulation performance requirements for FR2 DL 256QAM</w:t>
            </w:r>
          </w:p>
        </w:tc>
        <w:tc>
          <w:tcPr>
            <w:tcW w:w="0" w:type="auto"/>
          </w:tcPr>
          <w:p w14:paraId="3DF35BA4" w14:textId="3B5F40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C0F6DF5" w14:textId="50490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6FA1F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766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F6402E" w14:textId="77777777" w:rsidTr="003F2FDA">
        <w:tc>
          <w:tcPr>
            <w:tcW w:w="0" w:type="auto"/>
          </w:tcPr>
          <w:p w14:paraId="61A091CD" w14:textId="4508F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R4-2109765</w:t>
            </w:r>
          </w:p>
        </w:tc>
        <w:tc>
          <w:tcPr>
            <w:tcW w:w="0" w:type="auto"/>
          </w:tcPr>
          <w:p w14:paraId="680647ED" w14:textId="03540D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CA in FR1 HST</w:t>
            </w:r>
          </w:p>
        </w:tc>
        <w:tc>
          <w:tcPr>
            <w:tcW w:w="0" w:type="auto"/>
          </w:tcPr>
          <w:p w14:paraId="540242DC" w14:textId="4A9027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5CBE41C" w14:textId="1755DC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AFF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7EE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75D6A6" w14:textId="77777777" w:rsidTr="003F2FDA">
        <w:tc>
          <w:tcPr>
            <w:tcW w:w="0" w:type="auto"/>
          </w:tcPr>
          <w:p w14:paraId="0DDD0A32" w14:textId="07B85B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R4-2109766</w:t>
            </w:r>
          </w:p>
        </w:tc>
        <w:tc>
          <w:tcPr>
            <w:tcW w:w="0" w:type="auto"/>
          </w:tcPr>
          <w:p w14:paraId="73DCD3DD" w14:textId="469346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Band combinations for SA NR Supplementary uplink (SUL), NSA NR SUL, NSA NR SUL with UL sharing from the UE perspective (ULSUP)</w:t>
            </w:r>
          </w:p>
        </w:tc>
        <w:tc>
          <w:tcPr>
            <w:tcW w:w="0" w:type="auto"/>
          </w:tcPr>
          <w:p w14:paraId="79B8ABDC" w14:textId="1B13F3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A60A63" w14:textId="675EDE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E94E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FE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E719DB" w14:textId="77777777" w:rsidTr="003F2FDA">
        <w:tc>
          <w:tcPr>
            <w:tcW w:w="0" w:type="auto"/>
          </w:tcPr>
          <w:p w14:paraId="7616D5A5" w14:textId="5FD7F4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R4-2109767</w:t>
            </w:r>
          </w:p>
        </w:tc>
        <w:tc>
          <w:tcPr>
            <w:tcW w:w="0" w:type="auto"/>
          </w:tcPr>
          <w:p w14:paraId="650F148C" w14:textId="7ABF21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v0.5.0</w:t>
            </w:r>
          </w:p>
        </w:tc>
        <w:tc>
          <w:tcPr>
            <w:tcW w:w="0" w:type="auto"/>
          </w:tcPr>
          <w:p w14:paraId="0E943792" w14:textId="11757D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24A76A" w14:textId="634EFD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3783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7A2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E9EABA" w14:textId="77777777" w:rsidTr="003F2FDA">
        <w:tc>
          <w:tcPr>
            <w:tcW w:w="0" w:type="auto"/>
          </w:tcPr>
          <w:p w14:paraId="4BC7F874" w14:textId="73DECC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R4-2109768</w:t>
            </w:r>
          </w:p>
        </w:tc>
        <w:tc>
          <w:tcPr>
            <w:tcW w:w="0" w:type="auto"/>
          </w:tcPr>
          <w:p w14:paraId="519363B7" w14:textId="454C5F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0" w:type="auto"/>
          </w:tcPr>
          <w:p w14:paraId="1E653AB3" w14:textId="1E05D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89A8FD" w14:textId="6247D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24C2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3687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6B1B27" w14:textId="77777777" w:rsidTr="003F2FDA">
        <w:tc>
          <w:tcPr>
            <w:tcW w:w="0" w:type="auto"/>
          </w:tcPr>
          <w:p w14:paraId="21E280E0" w14:textId="6FFDA3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R4-2109769</w:t>
            </w:r>
          </w:p>
        </w:tc>
        <w:tc>
          <w:tcPr>
            <w:tcW w:w="0" w:type="auto"/>
          </w:tcPr>
          <w:p w14:paraId="0976E4A0" w14:textId="706400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38.101-3</w:t>
            </w:r>
          </w:p>
        </w:tc>
        <w:tc>
          <w:tcPr>
            <w:tcW w:w="0" w:type="auto"/>
          </w:tcPr>
          <w:p w14:paraId="312D7A09" w14:textId="477B1B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AF6FAE" w14:textId="58E68C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D5C39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36F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9E5B34" w14:textId="77777777" w:rsidTr="003F2FDA">
        <w:tc>
          <w:tcPr>
            <w:tcW w:w="0" w:type="auto"/>
          </w:tcPr>
          <w:p w14:paraId="32A80A43" w14:textId="351DC1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R4-2109770</w:t>
            </w:r>
          </w:p>
        </w:tc>
        <w:tc>
          <w:tcPr>
            <w:tcW w:w="0" w:type="auto"/>
          </w:tcPr>
          <w:p w14:paraId="739E6AAD" w14:textId="518D2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inter-band CA for 5 bands DL with x bands UL (x=1, 2)</w:t>
            </w:r>
          </w:p>
        </w:tc>
        <w:tc>
          <w:tcPr>
            <w:tcW w:w="0" w:type="auto"/>
          </w:tcPr>
          <w:p w14:paraId="1F6F73D9" w14:textId="2F2597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BC0F32" w14:textId="50418A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9FAF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E05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033D6A" w14:textId="77777777" w:rsidTr="003F2FDA">
        <w:tc>
          <w:tcPr>
            <w:tcW w:w="0" w:type="auto"/>
          </w:tcPr>
          <w:p w14:paraId="79634903" w14:textId="6F57E0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R4-2109771</w:t>
            </w:r>
          </w:p>
        </w:tc>
        <w:tc>
          <w:tcPr>
            <w:tcW w:w="0" w:type="auto"/>
          </w:tcPr>
          <w:p w14:paraId="70F4FFB5" w14:textId="194B81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  <w:tc>
          <w:tcPr>
            <w:tcW w:w="0" w:type="auto"/>
          </w:tcPr>
          <w:p w14:paraId="0202BA45" w14:textId="00B07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B091C1" w14:textId="0C0FC1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D464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B9B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40ADE8" w14:textId="77777777" w:rsidTr="003F2FDA">
        <w:tc>
          <w:tcPr>
            <w:tcW w:w="0" w:type="auto"/>
          </w:tcPr>
          <w:p w14:paraId="4C8FD645" w14:textId="205C80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R4-2109772</w:t>
            </w:r>
          </w:p>
        </w:tc>
        <w:tc>
          <w:tcPr>
            <w:tcW w:w="0" w:type="auto"/>
          </w:tcPr>
          <w:p w14:paraId="451BE132" w14:textId="17BFC1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0" w:type="auto"/>
          </w:tcPr>
          <w:p w14:paraId="599B039E" w14:textId="326F7F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E6B70A" w14:textId="7A7490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08D1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7BD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2B060F" w14:textId="77777777" w:rsidTr="003F2FDA">
        <w:tc>
          <w:tcPr>
            <w:tcW w:w="0" w:type="auto"/>
          </w:tcPr>
          <w:p w14:paraId="54E8E18D" w14:textId="7E943D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R4-2109773</w:t>
            </w:r>
          </w:p>
        </w:tc>
        <w:tc>
          <w:tcPr>
            <w:tcW w:w="0" w:type="auto"/>
          </w:tcPr>
          <w:p w14:paraId="0521AE2D" w14:textId="180CEF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v0.4.0 TR update for LTE-A inter-band CA for x bands (x=3,4,5) DL with 2 bands UL in Rel-17</w:t>
            </w:r>
          </w:p>
        </w:tc>
        <w:tc>
          <w:tcPr>
            <w:tcW w:w="0" w:type="auto"/>
          </w:tcPr>
          <w:p w14:paraId="7823A08D" w14:textId="435608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9D347DF" w14:textId="568AD3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78F9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DD6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C9FF8D" w14:textId="77777777" w:rsidTr="003F2FDA">
        <w:tc>
          <w:tcPr>
            <w:tcW w:w="0" w:type="auto"/>
          </w:tcPr>
          <w:p w14:paraId="56991A29" w14:textId="525D8F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R4-2109774</w:t>
            </w:r>
          </w:p>
        </w:tc>
        <w:tc>
          <w:tcPr>
            <w:tcW w:w="0" w:type="auto"/>
          </w:tcPr>
          <w:p w14:paraId="4A8D7DD8" w14:textId="6A57F6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LTE-A inter-band CA for x bands (x=3,4,5) DL with 2 bands UL in Rel-17</w:t>
            </w:r>
          </w:p>
        </w:tc>
        <w:tc>
          <w:tcPr>
            <w:tcW w:w="0" w:type="auto"/>
          </w:tcPr>
          <w:p w14:paraId="3121B757" w14:textId="4B9B38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5833F59" w14:textId="1CD90A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2222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C35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8CC594" w14:textId="77777777" w:rsidTr="003F2FDA">
        <w:tc>
          <w:tcPr>
            <w:tcW w:w="0" w:type="auto"/>
          </w:tcPr>
          <w:p w14:paraId="19F52C6A" w14:textId="18848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R4-2109775</w:t>
            </w:r>
          </w:p>
        </w:tc>
        <w:tc>
          <w:tcPr>
            <w:tcW w:w="0" w:type="auto"/>
          </w:tcPr>
          <w:p w14:paraId="6DB5937B" w14:textId="308653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5) with 1 band UL to TS36.101</w:t>
            </w:r>
          </w:p>
        </w:tc>
        <w:tc>
          <w:tcPr>
            <w:tcW w:w="0" w:type="auto"/>
          </w:tcPr>
          <w:p w14:paraId="69E7BFA1" w14:textId="2C3E2A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AF7DB1" w14:textId="67F8B6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75F9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A88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95E81F" w14:textId="77777777" w:rsidTr="003F2FDA">
        <w:tc>
          <w:tcPr>
            <w:tcW w:w="0" w:type="auto"/>
          </w:tcPr>
          <w:p w14:paraId="50D74AAC" w14:textId="06F6EF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R4-2109776</w:t>
            </w:r>
          </w:p>
        </w:tc>
        <w:tc>
          <w:tcPr>
            <w:tcW w:w="0" w:type="auto"/>
          </w:tcPr>
          <w:p w14:paraId="6E5894AE" w14:textId="4A513C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CA_n25_n66_n77 to TS 38.101-1</w:t>
            </w:r>
          </w:p>
        </w:tc>
        <w:tc>
          <w:tcPr>
            <w:tcW w:w="0" w:type="auto"/>
          </w:tcPr>
          <w:p w14:paraId="574CBC23" w14:textId="29854F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DA7E55" w14:textId="7A3906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A2D40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AA0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2CE54A" w14:textId="77777777" w:rsidTr="003F2FDA">
        <w:tc>
          <w:tcPr>
            <w:tcW w:w="0" w:type="auto"/>
          </w:tcPr>
          <w:p w14:paraId="7BA1D971" w14:textId="336551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R4-2109777</w:t>
            </w:r>
          </w:p>
        </w:tc>
        <w:tc>
          <w:tcPr>
            <w:tcW w:w="0" w:type="auto"/>
          </w:tcPr>
          <w:p w14:paraId="0B1FC2C0" w14:textId="50ECD5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new BCS for CA_n7-n78 to TS 38.101-1</w:t>
            </w:r>
          </w:p>
        </w:tc>
        <w:tc>
          <w:tcPr>
            <w:tcW w:w="0" w:type="auto"/>
          </w:tcPr>
          <w:p w14:paraId="5C7EE9EF" w14:textId="28D704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E159C8" w14:textId="5BD230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3E0C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472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4621A5" w14:textId="77777777" w:rsidTr="003F2FDA">
        <w:tc>
          <w:tcPr>
            <w:tcW w:w="0" w:type="auto"/>
          </w:tcPr>
          <w:p w14:paraId="390E1A91" w14:textId="4B8567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R4-2109778</w:t>
            </w:r>
          </w:p>
        </w:tc>
        <w:tc>
          <w:tcPr>
            <w:tcW w:w="0" w:type="auto"/>
          </w:tcPr>
          <w:p w14:paraId="6D1E0490" w14:textId="57D1E2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fix BCS for CA_n7-n66</w:t>
            </w:r>
          </w:p>
        </w:tc>
        <w:tc>
          <w:tcPr>
            <w:tcW w:w="0" w:type="auto"/>
          </w:tcPr>
          <w:p w14:paraId="33A20AFD" w14:textId="29E0E6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8C5D5B" w14:textId="33FF1E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E656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0DC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0B11C8" w14:textId="77777777" w:rsidTr="003F2FDA">
        <w:tc>
          <w:tcPr>
            <w:tcW w:w="0" w:type="auto"/>
          </w:tcPr>
          <w:p w14:paraId="6A143573" w14:textId="49B5EA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R4-2109779</w:t>
            </w:r>
          </w:p>
        </w:tc>
        <w:tc>
          <w:tcPr>
            <w:tcW w:w="0" w:type="auto"/>
          </w:tcPr>
          <w:p w14:paraId="24537BDC" w14:textId="62EFC1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31C35CCC" w14:textId="22D1A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CBC897" w14:textId="613F68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ADB11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9B6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9C698F" w14:textId="77777777" w:rsidTr="003F2FDA">
        <w:tc>
          <w:tcPr>
            <w:tcW w:w="0" w:type="auto"/>
          </w:tcPr>
          <w:p w14:paraId="4ED9F033" w14:textId="5D8A8A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R4-2109780</w:t>
            </w:r>
          </w:p>
        </w:tc>
        <w:tc>
          <w:tcPr>
            <w:tcW w:w="0" w:type="auto"/>
          </w:tcPr>
          <w:p w14:paraId="19E0BB8E" w14:textId="26F46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5D88070F" w14:textId="0A2E81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83A76F" w14:textId="3517B1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3BB37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E8C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D55A53" w14:textId="77777777" w:rsidTr="003F2FDA">
        <w:tc>
          <w:tcPr>
            <w:tcW w:w="0" w:type="auto"/>
          </w:tcPr>
          <w:p w14:paraId="182CEFA1" w14:textId="68F714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R4-2109781</w:t>
            </w:r>
          </w:p>
        </w:tc>
        <w:tc>
          <w:tcPr>
            <w:tcW w:w="0" w:type="auto"/>
          </w:tcPr>
          <w:p w14:paraId="0EF1C4CA" w14:textId="69C8C7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intra-bandENDC-Support</w:t>
            </w:r>
          </w:p>
        </w:tc>
        <w:tc>
          <w:tcPr>
            <w:tcW w:w="0" w:type="auto"/>
          </w:tcPr>
          <w:p w14:paraId="6C172FEE" w14:textId="5697B4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96A04A" w14:textId="14E928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9027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CB4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C087DA" w14:textId="77777777" w:rsidTr="003F2FDA">
        <w:tc>
          <w:tcPr>
            <w:tcW w:w="0" w:type="auto"/>
          </w:tcPr>
          <w:p w14:paraId="39F3BB23" w14:textId="512879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R4-2109782</w:t>
            </w:r>
          </w:p>
        </w:tc>
        <w:tc>
          <w:tcPr>
            <w:tcW w:w="0" w:type="auto"/>
          </w:tcPr>
          <w:p w14:paraId="565EF26C" w14:textId="18CC21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138708BB" w14:textId="6A3731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66AC33" w14:textId="627C16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3E8F8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65D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34E597" w14:textId="77777777" w:rsidTr="003F2FDA">
        <w:tc>
          <w:tcPr>
            <w:tcW w:w="0" w:type="auto"/>
          </w:tcPr>
          <w:p w14:paraId="2B2A9BB0" w14:textId="2F58A9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R4-2109783</w:t>
            </w:r>
          </w:p>
        </w:tc>
        <w:tc>
          <w:tcPr>
            <w:tcW w:w="0" w:type="auto"/>
          </w:tcPr>
          <w:p w14:paraId="1CA37479" w14:textId="777AA0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45B80F03" w14:textId="3669D8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24C3C0" w14:textId="159A21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7678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B0D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1CDADF" w14:textId="77777777" w:rsidTr="003F2FDA">
        <w:tc>
          <w:tcPr>
            <w:tcW w:w="0" w:type="auto"/>
          </w:tcPr>
          <w:p w14:paraId="40EB019F" w14:textId="0A0583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R4-2109784</w:t>
            </w:r>
          </w:p>
        </w:tc>
        <w:tc>
          <w:tcPr>
            <w:tcW w:w="0" w:type="auto"/>
          </w:tcPr>
          <w:p w14:paraId="12AA0044" w14:textId="1084C5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1ED8D977" w14:textId="509FA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001B7CE1" w14:textId="17B43F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withdrawn</w:t>
            </w:r>
          </w:p>
        </w:tc>
        <w:tc>
          <w:tcPr>
            <w:tcW w:w="0" w:type="auto"/>
          </w:tcPr>
          <w:p w14:paraId="399284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F6D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EBB548" w14:textId="77777777" w:rsidTr="003F2FDA">
        <w:tc>
          <w:tcPr>
            <w:tcW w:w="0" w:type="auto"/>
          </w:tcPr>
          <w:p w14:paraId="3A48ABFF" w14:textId="71966F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R4-2109785</w:t>
            </w:r>
          </w:p>
        </w:tc>
        <w:tc>
          <w:tcPr>
            <w:tcW w:w="0" w:type="auto"/>
          </w:tcPr>
          <w:p w14:paraId="10FB2CB5" w14:textId="333A0A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on Coexistence for APT 600 MHz</w:t>
            </w:r>
          </w:p>
        </w:tc>
        <w:tc>
          <w:tcPr>
            <w:tcW w:w="0" w:type="auto"/>
          </w:tcPr>
          <w:p w14:paraId="0EEED1C8" w14:textId="54B031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F297B5" w14:textId="0654A8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B2E1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106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7E295E" w14:textId="77777777" w:rsidTr="003F2FDA">
        <w:tc>
          <w:tcPr>
            <w:tcW w:w="0" w:type="auto"/>
          </w:tcPr>
          <w:p w14:paraId="73D3930D" w14:textId="7105CC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R4-2109786</w:t>
            </w:r>
          </w:p>
        </w:tc>
        <w:tc>
          <w:tcPr>
            <w:tcW w:w="0" w:type="auto"/>
          </w:tcPr>
          <w:p w14:paraId="16BD5F66" w14:textId="0672A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APT 600 MHz</w:t>
            </w:r>
          </w:p>
        </w:tc>
        <w:tc>
          <w:tcPr>
            <w:tcW w:w="0" w:type="auto"/>
          </w:tcPr>
          <w:p w14:paraId="7A018153" w14:textId="78AF57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CB52FA" w14:textId="79C0A4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3B04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C3D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1983D4" w14:textId="77777777" w:rsidTr="003F2FDA">
        <w:tc>
          <w:tcPr>
            <w:tcW w:w="0" w:type="auto"/>
          </w:tcPr>
          <w:p w14:paraId="371AEE42" w14:textId="61E31E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R4-2109787</w:t>
            </w:r>
          </w:p>
        </w:tc>
        <w:tc>
          <w:tcPr>
            <w:tcW w:w="0" w:type="auto"/>
          </w:tcPr>
          <w:p w14:paraId="1F332F8C" w14:textId="61236B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DL CA_n257+n259 and CA_n258-n260</w:t>
            </w:r>
          </w:p>
        </w:tc>
        <w:tc>
          <w:tcPr>
            <w:tcW w:w="0" w:type="auto"/>
          </w:tcPr>
          <w:p w14:paraId="09B3D1F9" w14:textId="26F088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0" w:type="auto"/>
          </w:tcPr>
          <w:p w14:paraId="528AF534" w14:textId="74AD32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EDAB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ABF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1AA91E" w14:textId="77777777" w:rsidTr="003F2FDA">
        <w:tc>
          <w:tcPr>
            <w:tcW w:w="0" w:type="auto"/>
          </w:tcPr>
          <w:p w14:paraId="336785C7" w14:textId="71D6B6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R4-2109788</w:t>
            </w:r>
          </w:p>
        </w:tc>
        <w:tc>
          <w:tcPr>
            <w:tcW w:w="0" w:type="auto"/>
          </w:tcPr>
          <w:p w14:paraId="2583E89B" w14:textId="551A5A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507F3675" w14:textId="6F05B2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591087" w14:textId="489803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DBE5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822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55D1A4" w14:textId="77777777" w:rsidTr="003F2FDA">
        <w:tc>
          <w:tcPr>
            <w:tcW w:w="0" w:type="auto"/>
          </w:tcPr>
          <w:p w14:paraId="7DDE0BA5" w14:textId="2F5831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R4-2109789</w:t>
            </w:r>
          </w:p>
        </w:tc>
        <w:tc>
          <w:tcPr>
            <w:tcW w:w="0" w:type="auto"/>
          </w:tcPr>
          <w:p w14:paraId="4A71A5D0" w14:textId="657B92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requirements for n262 UE power class 1, 2, and 4</w:t>
            </w:r>
          </w:p>
        </w:tc>
        <w:tc>
          <w:tcPr>
            <w:tcW w:w="0" w:type="auto"/>
          </w:tcPr>
          <w:p w14:paraId="04F2F38F" w14:textId="50B559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766400" w14:textId="5829C9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E756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FD9B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9AAAD0" w14:textId="77777777" w:rsidTr="003F2FDA">
        <w:tc>
          <w:tcPr>
            <w:tcW w:w="0" w:type="auto"/>
          </w:tcPr>
          <w:p w14:paraId="56D79056" w14:textId="0E97E8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R4-2109790</w:t>
            </w:r>
          </w:p>
        </w:tc>
        <w:tc>
          <w:tcPr>
            <w:tcW w:w="0" w:type="auto"/>
          </w:tcPr>
          <w:p w14:paraId="26C92702" w14:textId="74C013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0DEA438F" w14:textId="07A5DB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2E7187" w14:textId="00DA7C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C64B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E85AA" w14:textId="58D8B4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</w:tr>
      <w:tr w:rsidR="00C4771D" w14:paraId="49D0E19E" w14:textId="77777777" w:rsidTr="003F2FDA">
        <w:tc>
          <w:tcPr>
            <w:tcW w:w="0" w:type="auto"/>
          </w:tcPr>
          <w:p w14:paraId="553D163C" w14:textId="6D6C40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R4-2109791</w:t>
            </w:r>
          </w:p>
        </w:tc>
        <w:tc>
          <w:tcPr>
            <w:tcW w:w="0" w:type="auto"/>
          </w:tcPr>
          <w:p w14:paraId="238AEAB1" w14:textId="6CF5D0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requirements for n262 UE power class 1, 2, and 4</w:t>
            </w:r>
          </w:p>
        </w:tc>
        <w:tc>
          <w:tcPr>
            <w:tcW w:w="0" w:type="auto"/>
          </w:tcPr>
          <w:p w14:paraId="235A5B8C" w14:textId="2D3FE5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76DC21" w14:textId="0748BE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E7C8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DB4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A94BB3" w14:textId="77777777" w:rsidTr="003F2FDA">
        <w:tc>
          <w:tcPr>
            <w:tcW w:w="0" w:type="auto"/>
          </w:tcPr>
          <w:p w14:paraId="04A1B848" w14:textId="47C9EB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R4-2109792</w:t>
            </w:r>
          </w:p>
        </w:tc>
        <w:tc>
          <w:tcPr>
            <w:tcW w:w="0" w:type="auto"/>
          </w:tcPr>
          <w:p w14:paraId="4B27490B" w14:textId="284DB6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DC_13-48_n77</w:t>
            </w:r>
          </w:p>
        </w:tc>
        <w:tc>
          <w:tcPr>
            <w:tcW w:w="0" w:type="auto"/>
          </w:tcPr>
          <w:p w14:paraId="3D2A0F40" w14:textId="486381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197E571" w14:textId="2C6324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49D5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80F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DAEABC" w14:textId="77777777" w:rsidTr="003F2FDA">
        <w:tc>
          <w:tcPr>
            <w:tcW w:w="0" w:type="auto"/>
          </w:tcPr>
          <w:p w14:paraId="32739909" w14:textId="0F6C1E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R4-2109793</w:t>
            </w:r>
          </w:p>
        </w:tc>
        <w:tc>
          <w:tcPr>
            <w:tcW w:w="0" w:type="auto"/>
          </w:tcPr>
          <w:p w14:paraId="17C2AEA3" w14:textId="41D991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DC_48-66_n77</w:t>
            </w:r>
          </w:p>
        </w:tc>
        <w:tc>
          <w:tcPr>
            <w:tcW w:w="0" w:type="auto"/>
          </w:tcPr>
          <w:p w14:paraId="22B257D1" w14:textId="52BD0A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EDFB409" w14:textId="39531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0A7F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EE8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D130DD" w14:textId="77777777" w:rsidTr="003F2FDA">
        <w:tc>
          <w:tcPr>
            <w:tcW w:w="0" w:type="auto"/>
          </w:tcPr>
          <w:p w14:paraId="37398186" w14:textId="154C3D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R4-2109794</w:t>
            </w:r>
          </w:p>
        </w:tc>
        <w:tc>
          <w:tcPr>
            <w:tcW w:w="0" w:type="auto"/>
          </w:tcPr>
          <w:p w14:paraId="342ACE24" w14:textId="28E5A5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PUSCH demodulation requirement with FR1 256QAM</w:t>
            </w:r>
          </w:p>
        </w:tc>
        <w:tc>
          <w:tcPr>
            <w:tcW w:w="0" w:type="auto"/>
          </w:tcPr>
          <w:p w14:paraId="69331A76" w14:textId="0D0FDE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88B0378" w14:textId="34CF9D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1114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446B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2C413E" w14:textId="77777777" w:rsidTr="003F2FDA">
        <w:tc>
          <w:tcPr>
            <w:tcW w:w="0" w:type="auto"/>
          </w:tcPr>
          <w:p w14:paraId="00AC7396" w14:textId="18CFA7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R4-2109795</w:t>
            </w:r>
          </w:p>
        </w:tc>
        <w:tc>
          <w:tcPr>
            <w:tcW w:w="0" w:type="auto"/>
          </w:tcPr>
          <w:p w14:paraId="72DAE1C9" w14:textId="716B6A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PUSCH for Rel-16 NR-U</w:t>
            </w:r>
          </w:p>
        </w:tc>
        <w:tc>
          <w:tcPr>
            <w:tcW w:w="0" w:type="auto"/>
          </w:tcPr>
          <w:p w14:paraId="5214C0E0" w14:textId="40D9CE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1382320" w14:textId="7EE575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A83C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A69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2DEE26" w14:textId="77777777" w:rsidTr="003F2FDA">
        <w:tc>
          <w:tcPr>
            <w:tcW w:w="0" w:type="auto"/>
          </w:tcPr>
          <w:p w14:paraId="4EDBC01D" w14:textId="0615DD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R4-2109796</w:t>
            </w:r>
          </w:p>
        </w:tc>
        <w:tc>
          <w:tcPr>
            <w:tcW w:w="0" w:type="auto"/>
          </w:tcPr>
          <w:p w14:paraId="5F65E719" w14:textId="0FEBE6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PUCCH for Rel-16 NR-U</w:t>
            </w:r>
          </w:p>
        </w:tc>
        <w:tc>
          <w:tcPr>
            <w:tcW w:w="0" w:type="auto"/>
          </w:tcPr>
          <w:p w14:paraId="635F820C" w14:textId="67F3F0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0CE9A3" w14:textId="14656A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6C05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B5A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7B9FEE" w14:textId="77777777" w:rsidTr="003F2FDA">
        <w:tc>
          <w:tcPr>
            <w:tcW w:w="0" w:type="auto"/>
          </w:tcPr>
          <w:p w14:paraId="7D9DB5C7" w14:textId="39B35C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R4-2109797</w:t>
            </w:r>
          </w:p>
        </w:tc>
        <w:tc>
          <w:tcPr>
            <w:tcW w:w="0" w:type="auto"/>
          </w:tcPr>
          <w:p w14:paraId="265380EA" w14:textId="30F661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PRACH for Rel-16 NR-U</w:t>
            </w:r>
          </w:p>
        </w:tc>
        <w:tc>
          <w:tcPr>
            <w:tcW w:w="0" w:type="auto"/>
          </w:tcPr>
          <w:p w14:paraId="6C8560F4" w14:textId="771244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3E56993" w14:textId="12CE11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100C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C93E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50CC5A" w14:textId="77777777" w:rsidTr="003F2FDA">
        <w:tc>
          <w:tcPr>
            <w:tcW w:w="0" w:type="auto"/>
          </w:tcPr>
          <w:p w14:paraId="33D35732" w14:textId="7BBC59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R4-2109798</w:t>
            </w:r>
          </w:p>
        </w:tc>
        <w:tc>
          <w:tcPr>
            <w:tcW w:w="0" w:type="auto"/>
          </w:tcPr>
          <w:p w14:paraId="4DC4E6B7" w14:textId="03D10D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38.104</w:t>
            </w:r>
          </w:p>
        </w:tc>
        <w:tc>
          <w:tcPr>
            <w:tcW w:w="0" w:type="auto"/>
          </w:tcPr>
          <w:p w14:paraId="15D3D43F" w14:textId="061289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823F96" w14:textId="10314D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CE61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A2100" w14:textId="4E7491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R4-2108522</w:t>
            </w:r>
          </w:p>
        </w:tc>
      </w:tr>
      <w:tr w:rsidR="00C4771D" w14:paraId="019F8BBC" w14:textId="77777777" w:rsidTr="003F2FDA">
        <w:tc>
          <w:tcPr>
            <w:tcW w:w="0" w:type="auto"/>
          </w:tcPr>
          <w:p w14:paraId="1B6D0740" w14:textId="60C067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R4-2109799</w:t>
            </w:r>
          </w:p>
        </w:tc>
        <w:tc>
          <w:tcPr>
            <w:tcW w:w="0" w:type="auto"/>
          </w:tcPr>
          <w:p w14:paraId="40BBD0A2" w14:textId="505F53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38.141-1</w:t>
            </w:r>
          </w:p>
        </w:tc>
        <w:tc>
          <w:tcPr>
            <w:tcW w:w="0" w:type="auto"/>
          </w:tcPr>
          <w:p w14:paraId="003F9B0A" w14:textId="741FA6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32B8D5A" w14:textId="7D41C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DA6A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327AD8" w14:textId="5FFF44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R4-2108523</w:t>
            </w:r>
          </w:p>
        </w:tc>
      </w:tr>
      <w:tr w:rsidR="00C4771D" w14:paraId="35B13DC6" w14:textId="77777777" w:rsidTr="003F2FDA">
        <w:tc>
          <w:tcPr>
            <w:tcW w:w="0" w:type="auto"/>
          </w:tcPr>
          <w:p w14:paraId="7F760AB0" w14:textId="6B9BB1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R4-2109800</w:t>
            </w:r>
          </w:p>
        </w:tc>
        <w:tc>
          <w:tcPr>
            <w:tcW w:w="0" w:type="auto"/>
          </w:tcPr>
          <w:p w14:paraId="6E850F2D" w14:textId="4EE719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38.141-2</w:t>
            </w:r>
          </w:p>
        </w:tc>
        <w:tc>
          <w:tcPr>
            <w:tcW w:w="0" w:type="auto"/>
          </w:tcPr>
          <w:p w14:paraId="01A41A54" w14:textId="12BEAE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F92A810" w14:textId="3827A0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4633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CB1E4" w14:textId="634FE8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R4-2108668</w:t>
            </w:r>
          </w:p>
        </w:tc>
      </w:tr>
      <w:tr w:rsidR="00C4771D" w14:paraId="63EB1A71" w14:textId="77777777" w:rsidTr="003F2FDA">
        <w:tc>
          <w:tcPr>
            <w:tcW w:w="0" w:type="auto"/>
          </w:tcPr>
          <w:p w14:paraId="23DE72D3" w14:textId="4D625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R4-2109801</w:t>
            </w:r>
          </w:p>
        </w:tc>
        <w:tc>
          <w:tcPr>
            <w:tcW w:w="0" w:type="auto"/>
          </w:tcPr>
          <w:p w14:paraId="27E7BC95" w14:textId="51FD6F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003A65E4" w14:textId="029836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B63936C" w14:textId="246455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1B8D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1F75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A038BE" w14:textId="77777777" w:rsidTr="003F2FDA">
        <w:tc>
          <w:tcPr>
            <w:tcW w:w="0" w:type="auto"/>
          </w:tcPr>
          <w:p w14:paraId="509E20D9" w14:textId="09ADA9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R4-2109802</w:t>
            </w:r>
          </w:p>
        </w:tc>
        <w:tc>
          <w:tcPr>
            <w:tcW w:w="0" w:type="auto"/>
          </w:tcPr>
          <w:p w14:paraId="5D5EFFDE" w14:textId="664CF4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208ADC17" w14:textId="31446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2A1C2D" w14:textId="28D796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8798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6E3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FE2E70" w14:textId="77777777" w:rsidTr="003F2FDA">
        <w:tc>
          <w:tcPr>
            <w:tcW w:w="0" w:type="auto"/>
          </w:tcPr>
          <w:p w14:paraId="3736B84D" w14:textId="5E483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R4-2109803</w:t>
            </w:r>
          </w:p>
        </w:tc>
        <w:tc>
          <w:tcPr>
            <w:tcW w:w="0" w:type="auto"/>
          </w:tcPr>
          <w:p w14:paraId="494944BA" w14:textId="12B0A7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1ADE7CD9" w14:textId="1E0FB4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684C2C" w14:textId="5B8015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F2E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2F06B" w14:textId="5BD1A2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</w:tr>
      <w:tr w:rsidR="00C4771D" w14:paraId="5E70DBA2" w14:textId="77777777" w:rsidTr="003F2FDA">
        <w:tc>
          <w:tcPr>
            <w:tcW w:w="0" w:type="auto"/>
          </w:tcPr>
          <w:p w14:paraId="7F1BDD77" w14:textId="2AA6D1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R4-2109804</w:t>
            </w:r>
          </w:p>
        </w:tc>
        <w:tc>
          <w:tcPr>
            <w:tcW w:w="0" w:type="auto"/>
          </w:tcPr>
          <w:p w14:paraId="6B0C22B4" w14:textId="5CB6B1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4B9C32A0" w14:textId="67B27A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24EF8DE" w14:textId="45204C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AE47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E2E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834339" w14:textId="77777777" w:rsidTr="003F2FDA">
        <w:tc>
          <w:tcPr>
            <w:tcW w:w="0" w:type="auto"/>
          </w:tcPr>
          <w:p w14:paraId="6884B853" w14:textId="43B696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R4-2109805</w:t>
            </w:r>
          </w:p>
        </w:tc>
        <w:tc>
          <w:tcPr>
            <w:tcW w:w="0" w:type="auto"/>
          </w:tcPr>
          <w:p w14:paraId="46A02F8E" w14:textId="4EA87C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demodulation requirement for Rel-17 FR2 HST</w:t>
            </w:r>
          </w:p>
        </w:tc>
        <w:tc>
          <w:tcPr>
            <w:tcW w:w="0" w:type="auto"/>
          </w:tcPr>
          <w:p w14:paraId="0A4D278A" w14:textId="30B158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CF2A183" w14:textId="1E9B9F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2B0A4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3586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7587E6" w14:textId="77777777" w:rsidTr="003F2FDA">
        <w:tc>
          <w:tcPr>
            <w:tcW w:w="0" w:type="auto"/>
          </w:tcPr>
          <w:p w14:paraId="7572442F" w14:textId="42EB27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R4-2109806</w:t>
            </w:r>
          </w:p>
        </w:tc>
        <w:tc>
          <w:tcPr>
            <w:tcW w:w="0" w:type="auto"/>
          </w:tcPr>
          <w:p w14:paraId="3BAEBFF4" w14:textId="5259DB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BS demodulation requirement for Rel-17 FR2 HST</w:t>
            </w:r>
          </w:p>
        </w:tc>
        <w:tc>
          <w:tcPr>
            <w:tcW w:w="0" w:type="auto"/>
          </w:tcPr>
          <w:p w14:paraId="3A06B74D" w14:textId="5C480C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EB2DFA3" w14:textId="530B12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A4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FB9A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D144D1" w14:textId="77777777" w:rsidTr="003F2FDA">
        <w:tc>
          <w:tcPr>
            <w:tcW w:w="0" w:type="auto"/>
          </w:tcPr>
          <w:p w14:paraId="5910C94D" w14:textId="1E49E9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R4-2109807</w:t>
            </w:r>
          </w:p>
        </w:tc>
        <w:tc>
          <w:tcPr>
            <w:tcW w:w="0" w:type="auto"/>
          </w:tcPr>
          <w:p w14:paraId="74076F2D" w14:textId="147EA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UE demodulation requirement for Rel-17 FR2 HST</w:t>
            </w:r>
          </w:p>
        </w:tc>
        <w:tc>
          <w:tcPr>
            <w:tcW w:w="0" w:type="auto"/>
          </w:tcPr>
          <w:p w14:paraId="5C411A3E" w14:textId="59603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89890F8" w14:textId="5BF293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E48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A7C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2CBD6D" w14:textId="77777777" w:rsidTr="003F2FDA">
        <w:tc>
          <w:tcPr>
            <w:tcW w:w="0" w:type="auto"/>
          </w:tcPr>
          <w:p w14:paraId="5D963AFD" w14:textId="366BB0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R4-2109808</w:t>
            </w:r>
          </w:p>
        </w:tc>
        <w:tc>
          <w:tcPr>
            <w:tcW w:w="0" w:type="auto"/>
          </w:tcPr>
          <w:p w14:paraId="6761DA05" w14:textId="5C6D5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FR2 HST channel model for demodulation requirement</w:t>
            </w:r>
          </w:p>
        </w:tc>
        <w:tc>
          <w:tcPr>
            <w:tcW w:w="0" w:type="auto"/>
          </w:tcPr>
          <w:p w14:paraId="2FF5D10D" w14:textId="69A1C6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61B465" w14:textId="7E4A8A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5243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404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E7E000" w14:textId="77777777" w:rsidTr="003F2FDA">
        <w:tc>
          <w:tcPr>
            <w:tcW w:w="0" w:type="auto"/>
          </w:tcPr>
          <w:p w14:paraId="7C967A53" w14:textId="46893A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R4-2109809</w:t>
            </w:r>
          </w:p>
        </w:tc>
        <w:tc>
          <w:tcPr>
            <w:tcW w:w="0" w:type="auto"/>
          </w:tcPr>
          <w:p w14:paraId="33DFC474" w14:textId="1990DD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summary for eMIMO performance requirements</w:t>
            </w:r>
          </w:p>
        </w:tc>
        <w:tc>
          <w:tcPr>
            <w:tcW w:w="0" w:type="auto"/>
          </w:tcPr>
          <w:p w14:paraId="2A806B30" w14:textId="659C96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9CCA23" w14:textId="435686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034E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876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4EB721" w14:textId="77777777" w:rsidTr="003F2FDA">
        <w:tc>
          <w:tcPr>
            <w:tcW w:w="0" w:type="auto"/>
          </w:tcPr>
          <w:p w14:paraId="27E28811" w14:textId="7DD423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R4-2109810</w:t>
            </w:r>
          </w:p>
        </w:tc>
        <w:tc>
          <w:tcPr>
            <w:tcW w:w="0" w:type="auto"/>
          </w:tcPr>
          <w:p w14:paraId="388AADA6" w14:textId="4E7280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3B3478FF" w14:textId="19CA03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712913F" w14:textId="75EF97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5B0A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EAC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6B6D87" w14:textId="77777777" w:rsidTr="003F2FDA">
        <w:tc>
          <w:tcPr>
            <w:tcW w:w="0" w:type="auto"/>
          </w:tcPr>
          <w:p w14:paraId="4E880B4E" w14:textId="5E55A5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R4-2109811</w:t>
            </w:r>
          </w:p>
        </w:tc>
        <w:tc>
          <w:tcPr>
            <w:tcW w:w="0" w:type="auto"/>
          </w:tcPr>
          <w:p w14:paraId="54269C81" w14:textId="16BA97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684EF3A7" w14:textId="0F4999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7E631FF" w14:textId="15951A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18E5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474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F50B5D" w14:textId="77777777" w:rsidTr="003F2FDA">
        <w:tc>
          <w:tcPr>
            <w:tcW w:w="0" w:type="auto"/>
          </w:tcPr>
          <w:p w14:paraId="45FF2E47" w14:textId="37C1B7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R4-2109812</w:t>
            </w:r>
          </w:p>
        </w:tc>
        <w:tc>
          <w:tcPr>
            <w:tcW w:w="0" w:type="auto"/>
          </w:tcPr>
          <w:p w14:paraId="699F35BA" w14:textId="1DA551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1BDD1BE8" w14:textId="6A360F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C844603" w14:textId="370318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7E93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B324A" w14:textId="0CBFFA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R4-2108556</w:t>
            </w:r>
          </w:p>
        </w:tc>
      </w:tr>
      <w:tr w:rsidR="00C4771D" w14:paraId="34B56125" w14:textId="77777777" w:rsidTr="003F2FDA">
        <w:tc>
          <w:tcPr>
            <w:tcW w:w="0" w:type="auto"/>
          </w:tcPr>
          <w:p w14:paraId="24062395" w14:textId="2D5CA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R4-2109813</w:t>
            </w:r>
          </w:p>
        </w:tc>
        <w:tc>
          <w:tcPr>
            <w:tcW w:w="0" w:type="auto"/>
          </w:tcPr>
          <w:p w14:paraId="1A8FC61A" w14:textId="562C31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18AF850D" w14:textId="78712F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09000A4" w14:textId="293F4D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7560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36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85C1D8" w14:textId="77777777" w:rsidTr="003F2FDA">
        <w:tc>
          <w:tcPr>
            <w:tcW w:w="0" w:type="auto"/>
          </w:tcPr>
          <w:p w14:paraId="70A9339F" w14:textId="006A41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R4-2109814</w:t>
            </w:r>
          </w:p>
        </w:tc>
        <w:tc>
          <w:tcPr>
            <w:tcW w:w="0" w:type="auto"/>
          </w:tcPr>
          <w:p w14:paraId="262E4C34" w14:textId="07694B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592E4107" w14:textId="6D73E5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E819716" w14:textId="1235E4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8E16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8D8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022155" w14:textId="77777777" w:rsidTr="003F2FDA">
        <w:tc>
          <w:tcPr>
            <w:tcW w:w="0" w:type="auto"/>
          </w:tcPr>
          <w:p w14:paraId="1A4DD691" w14:textId="20C5A5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R4-2109815</w:t>
            </w:r>
          </w:p>
        </w:tc>
        <w:tc>
          <w:tcPr>
            <w:tcW w:w="0" w:type="auto"/>
          </w:tcPr>
          <w:p w14:paraId="372D3A64" w14:textId="59672C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operation of NR repeaters</w:t>
            </w:r>
          </w:p>
        </w:tc>
        <w:tc>
          <w:tcPr>
            <w:tcW w:w="0" w:type="auto"/>
          </w:tcPr>
          <w:p w14:paraId="5D25CD44" w14:textId="6635FE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4099B9" w14:textId="4072C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616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B8E3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097F13" w14:textId="77777777" w:rsidTr="003F2FDA">
        <w:tc>
          <w:tcPr>
            <w:tcW w:w="0" w:type="auto"/>
          </w:tcPr>
          <w:p w14:paraId="397A96C1" w14:textId="125CBB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R4-2109816</w:t>
            </w:r>
          </w:p>
        </w:tc>
        <w:tc>
          <w:tcPr>
            <w:tcW w:w="0" w:type="auto"/>
          </w:tcPr>
          <w:p w14:paraId="2EF64BD2" w14:textId="0A89F9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Identifying classes and types for NR repeaters</w:t>
            </w:r>
          </w:p>
        </w:tc>
        <w:tc>
          <w:tcPr>
            <w:tcW w:w="0" w:type="auto"/>
          </w:tcPr>
          <w:p w14:paraId="39C78BBC" w14:textId="6A2FA1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4879F9" w14:textId="405940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C14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14A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1525B0" w14:textId="77777777" w:rsidTr="003F2FDA">
        <w:tc>
          <w:tcPr>
            <w:tcW w:w="0" w:type="auto"/>
          </w:tcPr>
          <w:p w14:paraId="309C9499" w14:textId="70539F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R4-2109817</w:t>
            </w:r>
          </w:p>
        </w:tc>
        <w:tc>
          <w:tcPr>
            <w:tcW w:w="0" w:type="auto"/>
          </w:tcPr>
          <w:p w14:paraId="01FD90D2" w14:textId="530DDA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repeater synchronization assumptions</w:t>
            </w:r>
          </w:p>
        </w:tc>
        <w:tc>
          <w:tcPr>
            <w:tcW w:w="0" w:type="auto"/>
          </w:tcPr>
          <w:p w14:paraId="77A97697" w14:textId="557171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3788CD" w14:textId="7C0E5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87FA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AA0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715077" w14:textId="77777777" w:rsidTr="003F2FDA">
        <w:tc>
          <w:tcPr>
            <w:tcW w:w="0" w:type="auto"/>
          </w:tcPr>
          <w:p w14:paraId="1429EA1B" w14:textId="0028E4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R4-2109818</w:t>
            </w:r>
          </w:p>
        </w:tc>
        <w:tc>
          <w:tcPr>
            <w:tcW w:w="0" w:type="auto"/>
          </w:tcPr>
          <w:p w14:paraId="2706B7C5" w14:textId="3BDCC6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timing</w:t>
            </w:r>
          </w:p>
        </w:tc>
        <w:tc>
          <w:tcPr>
            <w:tcW w:w="0" w:type="auto"/>
          </w:tcPr>
          <w:p w14:paraId="47C4CF9E" w14:textId="1FB0AA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5DAC13" w14:textId="57937F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9F40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1A2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C67A8D" w14:textId="77777777" w:rsidTr="003F2FDA">
        <w:tc>
          <w:tcPr>
            <w:tcW w:w="0" w:type="auto"/>
          </w:tcPr>
          <w:p w14:paraId="04C4EB80" w14:textId="14586F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R4-2109819</w:t>
            </w:r>
          </w:p>
        </w:tc>
        <w:tc>
          <w:tcPr>
            <w:tcW w:w="0" w:type="auto"/>
          </w:tcPr>
          <w:p w14:paraId="118B38E3" w14:textId="1FCCB4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power related requirements consideration for NR repeaters</w:t>
            </w:r>
          </w:p>
        </w:tc>
        <w:tc>
          <w:tcPr>
            <w:tcW w:w="0" w:type="auto"/>
          </w:tcPr>
          <w:p w14:paraId="25121676" w14:textId="0B2D7F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F476F9" w14:textId="6B7BA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84FA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E14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ECCA1" w14:textId="77777777" w:rsidTr="003F2FDA">
        <w:tc>
          <w:tcPr>
            <w:tcW w:w="0" w:type="auto"/>
          </w:tcPr>
          <w:p w14:paraId="403D5C93" w14:textId="210D0E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R4-2109820</w:t>
            </w:r>
          </w:p>
        </w:tc>
        <w:tc>
          <w:tcPr>
            <w:tcW w:w="0" w:type="auto"/>
          </w:tcPr>
          <w:p w14:paraId="0D153D49" w14:textId="0CFEF3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unwanted emissions</w:t>
            </w:r>
          </w:p>
        </w:tc>
        <w:tc>
          <w:tcPr>
            <w:tcW w:w="0" w:type="auto"/>
          </w:tcPr>
          <w:p w14:paraId="02DCD0BF" w14:textId="2BC1BB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40DDD7" w14:textId="424CF6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8B72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935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2B917F" w14:textId="77777777" w:rsidTr="003F2FDA">
        <w:tc>
          <w:tcPr>
            <w:tcW w:w="0" w:type="auto"/>
          </w:tcPr>
          <w:p w14:paraId="55046AAD" w14:textId="5E799B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R4-2109821</w:t>
            </w:r>
          </w:p>
        </w:tc>
        <w:tc>
          <w:tcPr>
            <w:tcW w:w="0" w:type="auto"/>
          </w:tcPr>
          <w:p w14:paraId="257D45D7" w14:textId="7A51C8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considerations for FR1 NR repeaters</w:t>
            </w:r>
          </w:p>
        </w:tc>
        <w:tc>
          <w:tcPr>
            <w:tcW w:w="0" w:type="auto"/>
          </w:tcPr>
          <w:p w14:paraId="51ED1E86" w14:textId="2E92BE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B8D738" w14:textId="4EA962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53F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FB7E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789F1F" w14:textId="77777777" w:rsidTr="003F2FDA">
        <w:tc>
          <w:tcPr>
            <w:tcW w:w="0" w:type="auto"/>
          </w:tcPr>
          <w:p w14:paraId="0D598C79" w14:textId="677D2C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R4-2109822</w:t>
            </w:r>
          </w:p>
        </w:tc>
        <w:tc>
          <w:tcPr>
            <w:tcW w:w="0" w:type="auto"/>
          </w:tcPr>
          <w:p w14:paraId="3F6EC12B" w14:textId="4821D6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power related requirements considration for NR repeaters</w:t>
            </w:r>
          </w:p>
        </w:tc>
        <w:tc>
          <w:tcPr>
            <w:tcW w:w="0" w:type="auto"/>
          </w:tcPr>
          <w:p w14:paraId="16F565D7" w14:textId="552984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50AD10" w14:textId="34D79B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0C35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77E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9513B6" w14:textId="77777777" w:rsidTr="003F2FDA">
        <w:tc>
          <w:tcPr>
            <w:tcW w:w="0" w:type="auto"/>
          </w:tcPr>
          <w:p w14:paraId="706DF3E1" w14:textId="4021E9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R4-2109823</w:t>
            </w:r>
          </w:p>
        </w:tc>
        <w:tc>
          <w:tcPr>
            <w:tcW w:w="0" w:type="auto"/>
          </w:tcPr>
          <w:p w14:paraId="4531F38D" w14:textId="6FFC8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OTA unwanted emissions</w:t>
            </w:r>
          </w:p>
        </w:tc>
        <w:tc>
          <w:tcPr>
            <w:tcW w:w="0" w:type="auto"/>
          </w:tcPr>
          <w:p w14:paraId="285948F5" w14:textId="4647AD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50A597" w14:textId="46DD65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ED49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4D8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C61E82" w14:textId="77777777" w:rsidTr="003F2FDA">
        <w:tc>
          <w:tcPr>
            <w:tcW w:w="0" w:type="auto"/>
          </w:tcPr>
          <w:p w14:paraId="710F6CA0" w14:textId="328D1C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R4-2109824</w:t>
            </w:r>
          </w:p>
        </w:tc>
        <w:tc>
          <w:tcPr>
            <w:tcW w:w="0" w:type="auto"/>
          </w:tcPr>
          <w:p w14:paraId="77C72C95" w14:textId="6A9681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considerations for FR2 NR repeaters</w:t>
            </w:r>
          </w:p>
        </w:tc>
        <w:tc>
          <w:tcPr>
            <w:tcW w:w="0" w:type="auto"/>
          </w:tcPr>
          <w:p w14:paraId="2F065713" w14:textId="2AE35E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4752FD" w14:textId="6FA919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477A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8D1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1124B8" w14:textId="77777777" w:rsidTr="003F2FDA">
        <w:tc>
          <w:tcPr>
            <w:tcW w:w="0" w:type="auto"/>
          </w:tcPr>
          <w:p w14:paraId="4C17743C" w14:textId="6CBA8B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0" w:type="auto"/>
          </w:tcPr>
          <w:p w14:paraId="3AD2FBC9" w14:textId="4B8578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4B122DA1" w14:textId="5A7159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6D4AA3" w14:textId="498A53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D51E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40283" w14:textId="5AC3BF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</w:tr>
      <w:tr w:rsidR="00C4771D" w14:paraId="2FC4DDC4" w14:textId="77777777" w:rsidTr="003F2FDA">
        <w:tc>
          <w:tcPr>
            <w:tcW w:w="0" w:type="auto"/>
          </w:tcPr>
          <w:p w14:paraId="0C3F3A2D" w14:textId="2E7C6D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R4-2109826</w:t>
            </w:r>
          </w:p>
        </w:tc>
        <w:tc>
          <w:tcPr>
            <w:tcW w:w="0" w:type="auto"/>
          </w:tcPr>
          <w:p w14:paraId="70A782D9" w14:textId="767695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6553A901" w14:textId="3E56C8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87740A" w14:textId="226645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7B73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C4D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710025" w14:textId="77777777" w:rsidTr="003F2FDA">
        <w:tc>
          <w:tcPr>
            <w:tcW w:w="0" w:type="auto"/>
          </w:tcPr>
          <w:p w14:paraId="69FA1790" w14:textId="481F7A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R4-2109827</w:t>
            </w:r>
          </w:p>
        </w:tc>
        <w:tc>
          <w:tcPr>
            <w:tcW w:w="0" w:type="auto"/>
          </w:tcPr>
          <w:p w14:paraId="3A66D78A" w14:textId="7AB37E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16679603" w14:textId="5315FF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F2B281" w14:textId="0DF50C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B6C8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EBF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4004B0" w14:textId="77777777" w:rsidTr="003F2FDA">
        <w:tc>
          <w:tcPr>
            <w:tcW w:w="0" w:type="auto"/>
          </w:tcPr>
          <w:p w14:paraId="5AB2AB23" w14:textId="1200CC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R4-2109828</w:t>
            </w:r>
          </w:p>
        </w:tc>
        <w:tc>
          <w:tcPr>
            <w:tcW w:w="0" w:type="auto"/>
          </w:tcPr>
          <w:p w14:paraId="135C529B" w14:textId="43C067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57D9C592" w14:textId="474D51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7D53E5" w14:textId="7C3BF0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085A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77FD5" w14:textId="228301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</w:tr>
      <w:tr w:rsidR="00C4771D" w14:paraId="43BBC88D" w14:textId="77777777" w:rsidTr="003F2FDA">
        <w:tc>
          <w:tcPr>
            <w:tcW w:w="0" w:type="auto"/>
          </w:tcPr>
          <w:p w14:paraId="052624C2" w14:textId="1609AA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R4-2109829</w:t>
            </w:r>
          </w:p>
        </w:tc>
        <w:tc>
          <w:tcPr>
            <w:tcW w:w="0" w:type="auto"/>
          </w:tcPr>
          <w:p w14:paraId="235CE63E" w14:textId="0BDB21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3DF9A21A" w14:textId="70ACED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CCA786" w14:textId="35289E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437E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D63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D20008" w14:textId="77777777" w:rsidTr="003F2FDA">
        <w:tc>
          <w:tcPr>
            <w:tcW w:w="0" w:type="auto"/>
          </w:tcPr>
          <w:p w14:paraId="5644ADFE" w14:textId="5B5820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R4-2109830</w:t>
            </w:r>
          </w:p>
        </w:tc>
        <w:tc>
          <w:tcPr>
            <w:tcW w:w="0" w:type="auto"/>
          </w:tcPr>
          <w:p w14:paraId="23D3C091" w14:textId="5EF02A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0D8F459C" w14:textId="3E976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6E175C" w14:textId="522BA9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830C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AA9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71CEDF" w14:textId="77777777" w:rsidTr="003F2FDA">
        <w:tc>
          <w:tcPr>
            <w:tcW w:w="0" w:type="auto"/>
          </w:tcPr>
          <w:p w14:paraId="1944AE90" w14:textId="6219FB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R4-2109831</w:t>
            </w:r>
          </w:p>
        </w:tc>
        <w:tc>
          <w:tcPr>
            <w:tcW w:w="0" w:type="auto"/>
          </w:tcPr>
          <w:p w14:paraId="7AE98ECB" w14:textId="19D644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RF conformance test efficiency improvement</w:t>
            </w:r>
          </w:p>
        </w:tc>
        <w:tc>
          <w:tcPr>
            <w:tcW w:w="0" w:type="auto"/>
          </w:tcPr>
          <w:p w14:paraId="6D1802B2" w14:textId="4C1A17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2C57BB" w14:textId="20096D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E7E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88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B18CFF" w14:textId="77777777" w:rsidTr="003F2FDA">
        <w:tc>
          <w:tcPr>
            <w:tcW w:w="0" w:type="auto"/>
          </w:tcPr>
          <w:p w14:paraId="4DA140B0" w14:textId="1D7AC2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R4-2109832</w:t>
            </w:r>
          </w:p>
        </w:tc>
        <w:tc>
          <w:tcPr>
            <w:tcW w:w="0" w:type="auto"/>
          </w:tcPr>
          <w:p w14:paraId="3E3B8D8F" w14:textId="09799E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0DB2824A" w14:textId="19D300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3D1479" w14:textId="4EC077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4713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BD399" w14:textId="48B9F8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R4-2108576</w:t>
            </w:r>
          </w:p>
        </w:tc>
      </w:tr>
      <w:tr w:rsidR="00C4771D" w14:paraId="2955FBA4" w14:textId="77777777" w:rsidTr="003F2FDA">
        <w:tc>
          <w:tcPr>
            <w:tcW w:w="0" w:type="auto"/>
          </w:tcPr>
          <w:p w14:paraId="23BA07CA" w14:textId="62A37F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R4-2109833</w:t>
            </w:r>
          </w:p>
        </w:tc>
        <w:tc>
          <w:tcPr>
            <w:tcW w:w="0" w:type="auto"/>
          </w:tcPr>
          <w:p w14:paraId="32C98702" w14:textId="355C18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Clause 4.6 Declarations for IAB radiated test specification</w:t>
            </w:r>
          </w:p>
        </w:tc>
        <w:tc>
          <w:tcPr>
            <w:tcW w:w="0" w:type="auto"/>
          </w:tcPr>
          <w:p w14:paraId="784D1B29" w14:textId="292848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17E004" w14:textId="0966A3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F9D7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CAEAD" w14:textId="41907B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R4-2108583</w:t>
            </w:r>
          </w:p>
        </w:tc>
      </w:tr>
      <w:tr w:rsidR="00C4771D" w14:paraId="00567165" w14:textId="77777777" w:rsidTr="003F2FDA">
        <w:tc>
          <w:tcPr>
            <w:tcW w:w="0" w:type="auto"/>
          </w:tcPr>
          <w:p w14:paraId="2D690209" w14:textId="0F48E7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R4-2109834</w:t>
            </w:r>
          </w:p>
        </w:tc>
        <w:tc>
          <w:tcPr>
            <w:tcW w:w="0" w:type="auto"/>
          </w:tcPr>
          <w:p w14:paraId="307FD49C" w14:textId="7AE0B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 Rel.17 – RF requirements</w:t>
            </w:r>
          </w:p>
        </w:tc>
        <w:tc>
          <w:tcPr>
            <w:tcW w:w="0" w:type="auto"/>
          </w:tcPr>
          <w:p w14:paraId="330C2722" w14:textId="1941E0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46219C" w14:textId="0F5CFE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44A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80C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9ED917" w14:textId="77777777" w:rsidTr="003F2FDA">
        <w:tc>
          <w:tcPr>
            <w:tcW w:w="0" w:type="auto"/>
          </w:tcPr>
          <w:p w14:paraId="58747715" w14:textId="78FB39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R4-2109835</w:t>
            </w:r>
          </w:p>
        </w:tc>
        <w:tc>
          <w:tcPr>
            <w:tcW w:w="0" w:type="auto"/>
          </w:tcPr>
          <w:p w14:paraId="07093813" w14:textId="58C76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52.6 - 71 GHz</w:t>
            </w:r>
          </w:p>
        </w:tc>
        <w:tc>
          <w:tcPr>
            <w:tcW w:w="0" w:type="auto"/>
          </w:tcPr>
          <w:p w14:paraId="07B8E368" w14:textId="744910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F8D097" w14:textId="320592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719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866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5C62D6" w14:textId="77777777" w:rsidTr="003F2FDA">
        <w:tc>
          <w:tcPr>
            <w:tcW w:w="0" w:type="auto"/>
          </w:tcPr>
          <w:p w14:paraId="7B14BECE" w14:textId="674852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R4-2109836</w:t>
            </w:r>
          </w:p>
        </w:tc>
        <w:tc>
          <w:tcPr>
            <w:tcW w:w="0" w:type="auto"/>
          </w:tcPr>
          <w:p w14:paraId="65E8E9AF" w14:textId="5C99AE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RF requirements for further enhancements on MIMO</w:t>
            </w:r>
          </w:p>
        </w:tc>
        <w:tc>
          <w:tcPr>
            <w:tcW w:w="0" w:type="auto"/>
          </w:tcPr>
          <w:p w14:paraId="3359BA5D" w14:textId="0ECC94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4F48D2" w14:textId="595A85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A95B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ECA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414F57" w14:textId="77777777" w:rsidTr="003F2FDA">
        <w:tc>
          <w:tcPr>
            <w:tcW w:w="0" w:type="auto"/>
          </w:tcPr>
          <w:p w14:paraId="63115FCD" w14:textId="318D87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R4-2109837</w:t>
            </w:r>
          </w:p>
        </w:tc>
        <w:tc>
          <w:tcPr>
            <w:tcW w:w="0" w:type="auto"/>
          </w:tcPr>
          <w:p w14:paraId="2C9529EB" w14:textId="1D983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RRM requirements for further enhancements on MIMO</w:t>
            </w:r>
          </w:p>
        </w:tc>
        <w:tc>
          <w:tcPr>
            <w:tcW w:w="0" w:type="auto"/>
          </w:tcPr>
          <w:p w14:paraId="7175EC2B" w14:textId="74A9F0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3F2189E" w14:textId="366A33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A74D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653F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4FDF5C" w14:textId="77777777" w:rsidTr="003F2FDA">
        <w:tc>
          <w:tcPr>
            <w:tcW w:w="0" w:type="auto"/>
          </w:tcPr>
          <w:p w14:paraId="0EF32EE5" w14:textId="2438A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R4-2109838</w:t>
            </w:r>
          </w:p>
        </w:tc>
        <w:tc>
          <w:tcPr>
            <w:tcW w:w="0" w:type="auto"/>
          </w:tcPr>
          <w:p w14:paraId="225AB43A" w14:textId="2C382B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test configurations for dual uplink LTE-A CA</w:t>
            </w:r>
          </w:p>
        </w:tc>
        <w:tc>
          <w:tcPr>
            <w:tcW w:w="0" w:type="auto"/>
          </w:tcPr>
          <w:p w14:paraId="0CC0CEEB" w14:textId="01D83F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BCEC98A" w14:textId="600351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1687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5927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DF0DA3" w14:textId="77777777" w:rsidTr="003F2FDA">
        <w:tc>
          <w:tcPr>
            <w:tcW w:w="0" w:type="auto"/>
          </w:tcPr>
          <w:p w14:paraId="3A2160EA" w14:textId="471B06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R4-2109839</w:t>
            </w:r>
          </w:p>
        </w:tc>
        <w:tc>
          <w:tcPr>
            <w:tcW w:w="0" w:type="auto"/>
          </w:tcPr>
          <w:p w14:paraId="2D8FCBD3" w14:textId="72D51F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008B16D4" w14:textId="752B80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72F766D4" w14:textId="20EC1D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30CC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13445" w14:textId="1D3035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</w:tr>
      <w:tr w:rsidR="00C4771D" w14:paraId="1FC5DA8E" w14:textId="77777777" w:rsidTr="003F2FDA">
        <w:tc>
          <w:tcPr>
            <w:tcW w:w="0" w:type="auto"/>
          </w:tcPr>
          <w:p w14:paraId="4AF96361" w14:textId="045E2C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R4-2109840</w:t>
            </w:r>
          </w:p>
        </w:tc>
        <w:tc>
          <w:tcPr>
            <w:tcW w:w="0" w:type="auto"/>
          </w:tcPr>
          <w:p w14:paraId="5C666610" w14:textId="2BEDD0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5F666E3E" w14:textId="5D6DEA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77A03914" w14:textId="5CCFFC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BABE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880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431A2C" w14:textId="77777777" w:rsidTr="003F2FDA">
        <w:tc>
          <w:tcPr>
            <w:tcW w:w="0" w:type="auto"/>
          </w:tcPr>
          <w:p w14:paraId="6F234462" w14:textId="504FED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R4-2109841</w:t>
            </w:r>
          </w:p>
        </w:tc>
        <w:tc>
          <w:tcPr>
            <w:tcW w:w="0" w:type="auto"/>
          </w:tcPr>
          <w:p w14:paraId="37036408" w14:textId="255C76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v0.5.0 TR update: LTE(xDL/1UL)+ NR(2DL/1UL) DC in Rel-17</w:t>
            </w:r>
          </w:p>
        </w:tc>
        <w:tc>
          <w:tcPr>
            <w:tcW w:w="0" w:type="auto"/>
          </w:tcPr>
          <w:p w14:paraId="18214746" w14:textId="673664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FB7FD07" w14:textId="2CAF91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72E3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BD2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69FAEA" w14:textId="77777777" w:rsidTr="003F2FDA">
        <w:tc>
          <w:tcPr>
            <w:tcW w:w="0" w:type="auto"/>
          </w:tcPr>
          <w:p w14:paraId="4C37912F" w14:textId="22CBC1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R4-2109842</w:t>
            </w:r>
          </w:p>
        </w:tc>
        <w:tc>
          <w:tcPr>
            <w:tcW w:w="0" w:type="auto"/>
          </w:tcPr>
          <w:p w14:paraId="0AC9966A" w14:textId="7DCDBA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WID on introduction of 900 MHz spectrum to 5G NR applicable for Rail Mobile Radio</w:t>
            </w:r>
          </w:p>
        </w:tc>
        <w:tc>
          <w:tcPr>
            <w:tcW w:w="0" w:type="auto"/>
          </w:tcPr>
          <w:p w14:paraId="729C07EB" w14:textId="587317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6E8B10A" w14:textId="525430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CB1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EEE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2B7327" w14:textId="77777777" w:rsidTr="003F2FDA">
        <w:tc>
          <w:tcPr>
            <w:tcW w:w="0" w:type="auto"/>
          </w:tcPr>
          <w:p w14:paraId="52078A92" w14:textId="01ED6F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R4-2109843</w:t>
            </w:r>
          </w:p>
        </w:tc>
        <w:tc>
          <w:tcPr>
            <w:tcW w:w="0" w:type="auto"/>
          </w:tcPr>
          <w:p w14:paraId="065BDA8F" w14:textId="0CCF84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MPE handling for high power FWA UE in FR1</w:t>
            </w:r>
          </w:p>
        </w:tc>
        <w:tc>
          <w:tcPr>
            <w:tcW w:w="0" w:type="auto"/>
          </w:tcPr>
          <w:p w14:paraId="0CDC596C" w14:textId="1014D9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5F43EC" w14:textId="0AF335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D9D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815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A6E1DB" w14:textId="77777777" w:rsidTr="003F2FDA">
        <w:tc>
          <w:tcPr>
            <w:tcW w:w="0" w:type="auto"/>
          </w:tcPr>
          <w:p w14:paraId="5289DAA4" w14:textId="4A3350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R4-2109844</w:t>
            </w:r>
          </w:p>
        </w:tc>
        <w:tc>
          <w:tcPr>
            <w:tcW w:w="0" w:type="auto"/>
          </w:tcPr>
          <w:p w14:paraId="0D95A2CB" w14:textId="2DA9AB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 issues on Rel-16 UE power saving</w:t>
            </w:r>
          </w:p>
        </w:tc>
        <w:tc>
          <w:tcPr>
            <w:tcW w:w="0" w:type="auto"/>
          </w:tcPr>
          <w:p w14:paraId="4092F7B9" w14:textId="612DB3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3653F7" w14:textId="3150A5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4009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55D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BD6F92" w14:textId="77777777" w:rsidTr="003F2FDA">
        <w:tc>
          <w:tcPr>
            <w:tcW w:w="0" w:type="auto"/>
          </w:tcPr>
          <w:p w14:paraId="7A6D8F17" w14:textId="7B6DF3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R4-2109845</w:t>
            </w:r>
          </w:p>
        </w:tc>
        <w:tc>
          <w:tcPr>
            <w:tcW w:w="0" w:type="auto"/>
          </w:tcPr>
          <w:p w14:paraId="58176D6D" w14:textId="442090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15CDC30B" w14:textId="30438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C04BAD" w14:textId="2A6691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923D4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317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C8302E" w14:textId="77777777" w:rsidTr="003F2FDA">
        <w:tc>
          <w:tcPr>
            <w:tcW w:w="0" w:type="auto"/>
          </w:tcPr>
          <w:p w14:paraId="131AB9C1" w14:textId="5FECFB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R4-2109846</w:t>
            </w:r>
          </w:p>
        </w:tc>
        <w:tc>
          <w:tcPr>
            <w:tcW w:w="0" w:type="auto"/>
          </w:tcPr>
          <w:p w14:paraId="0354E35B" w14:textId="218710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6AA2BD0C" w14:textId="558C5F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03B6EE6" w14:textId="0538E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1A29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6D2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0948C2" w14:textId="77777777" w:rsidTr="003F2FDA">
        <w:tc>
          <w:tcPr>
            <w:tcW w:w="0" w:type="auto"/>
          </w:tcPr>
          <w:p w14:paraId="2A14E9A3" w14:textId="51392E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R4-2109847</w:t>
            </w:r>
          </w:p>
        </w:tc>
        <w:tc>
          <w:tcPr>
            <w:tcW w:w="0" w:type="auto"/>
          </w:tcPr>
          <w:p w14:paraId="7F53CE01" w14:textId="19C9AB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FR1 FR2 test case design</w:t>
            </w:r>
          </w:p>
        </w:tc>
        <w:tc>
          <w:tcPr>
            <w:tcW w:w="0" w:type="auto"/>
          </w:tcPr>
          <w:p w14:paraId="4D12FA9E" w14:textId="68BEE4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C255BC8" w14:textId="7E4CF4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F06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6B7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5769DC" w14:textId="77777777" w:rsidTr="003F2FDA">
        <w:tc>
          <w:tcPr>
            <w:tcW w:w="0" w:type="auto"/>
          </w:tcPr>
          <w:p w14:paraId="76598930" w14:textId="20850A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R4-2109848</w:t>
            </w:r>
          </w:p>
        </w:tc>
        <w:tc>
          <w:tcPr>
            <w:tcW w:w="0" w:type="auto"/>
          </w:tcPr>
          <w:p w14:paraId="63F0EBB3" w14:textId="2AF806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2C8F1635" w14:textId="080F49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53C37A" w14:textId="4D92BB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7ED9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B22EA" w14:textId="112A01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</w:tr>
      <w:tr w:rsidR="00C4771D" w14:paraId="73B39B2C" w14:textId="77777777" w:rsidTr="003F2FDA">
        <w:tc>
          <w:tcPr>
            <w:tcW w:w="0" w:type="auto"/>
          </w:tcPr>
          <w:p w14:paraId="0565C4EE" w14:textId="4C54EE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R4-2109849</w:t>
            </w:r>
          </w:p>
        </w:tc>
        <w:tc>
          <w:tcPr>
            <w:tcW w:w="0" w:type="auto"/>
          </w:tcPr>
          <w:p w14:paraId="2C40A45F" w14:textId="715561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R16</w:t>
            </w:r>
          </w:p>
        </w:tc>
        <w:tc>
          <w:tcPr>
            <w:tcW w:w="0" w:type="auto"/>
          </w:tcPr>
          <w:p w14:paraId="46EE960C" w14:textId="7380BE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9FF136A" w14:textId="2D18FD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98A7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1F8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BD203B" w14:textId="77777777" w:rsidTr="003F2FDA">
        <w:tc>
          <w:tcPr>
            <w:tcW w:w="0" w:type="auto"/>
          </w:tcPr>
          <w:p w14:paraId="5C8A387C" w14:textId="2E8A6F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R4-2109850</w:t>
            </w:r>
          </w:p>
        </w:tc>
        <w:tc>
          <w:tcPr>
            <w:tcW w:w="0" w:type="auto"/>
          </w:tcPr>
          <w:p w14:paraId="3DA5CC6E" w14:textId="0FF187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R17</w:t>
            </w:r>
          </w:p>
        </w:tc>
        <w:tc>
          <w:tcPr>
            <w:tcW w:w="0" w:type="auto"/>
          </w:tcPr>
          <w:p w14:paraId="1CA07A92" w14:textId="3FE4AE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8AE803" w14:textId="42F7BE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3A5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F44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5F0663" w14:textId="77777777" w:rsidTr="003F2FDA">
        <w:tc>
          <w:tcPr>
            <w:tcW w:w="0" w:type="auto"/>
          </w:tcPr>
          <w:p w14:paraId="2E5E59F0" w14:textId="6F84BA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R4-2109851</w:t>
            </w:r>
          </w:p>
        </w:tc>
        <w:tc>
          <w:tcPr>
            <w:tcW w:w="0" w:type="auto"/>
          </w:tcPr>
          <w:p w14:paraId="74AD05A8" w14:textId="51FF95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 on Scell activation requirement in NR-U</w:t>
            </w:r>
          </w:p>
        </w:tc>
        <w:tc>
          <w:tcPr>
            <w:tcW w:w="0" w:type="auto"/>
          </w:tcPr>
          <w:p w14:paraId="2CBEE416" w14:textId="55269E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240E2C1" w14:textId="45A511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7D9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E8F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B92B7A" w14:textId="77777777" w:rsidTr="003F2FDA">
        <w:tc>
          <w:tcPr>
            <w:tcW w:w="0" w:type="auto"/>
          </w:tcPr>
          <w:p w14:paraId="42AE5642" w14:textId="48C5BB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R4-2109852</w:t>
            </w:r>
          </w:p>
        </w:tc>
        <w:tc>
          <w:tcPr>
            <w:tcW w:w="0" w:type="auto"/>
          </w:tcPr>
          <w:p w14:paraId="35300170" w14:textId="64ACFD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cases in NR-U</w:t>
            </w:r>
          </w:p>
        </w:tc>
        <w:tc>
          <w:tcPr>
            <w:tcW w:w="0" w:type="auto"/>
          </w:tcPr>
          <w:p w14:paraId="0DB3E8E7" w14:textId="5B90CD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9FA96C5" w14:textId="5D3049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6ED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1140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A8BFDA" w14:textId="77777777" w:rsidTr="003F2FDA">
        <w:tc>
          <w:tcPr>
            <w:tcW w:w="0" w:type="auto"/>
          </w:tcPr>
          <w:p w14:paraId="40DF620F" w14:textId="6CD4E6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R4-2109853</w:t>
            </w:r>
          </w:p>
        </w:tc>
        <w:tc>
          <w:tcPr>
            <w:tcW w:w="0" w:type="auto"/>
          </w:tcPr>
          <w:p w14:paraId="54C1B16A" w14:textId="3E9FD5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on measurement accuracy under CCA  for inter-frequency SS-RSRP and L1-RSRP</w:t>
            </w:r>
          </w:p>
        </w:tc>
        <w:tc>
          <w:tcPr>
            <w:tcW w:w="0" w:type="auto"/>
          </w:tcPr>
          <w:p w14:paraId="25C012CA" w14:textId="14CA8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49D9CB5" w14:textId="3860B7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D91B6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56B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7E7CFA" w14:textId="77777777" w:rsidTr="003F2FDA">
        <w:tc>
          <w:tcPr>
            <w:tcW w:w="0" w:type="auto"/>
          </w:tcPr>
          <w:p w14:paraId="7C1C4C35" w14:textId="328D88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R4-2109854</w:t>
            </w:r>
          </w:p>
        </w:tc>
        <w:tc>
          <w:tcPr>
            <w:tcW w:w="0" w:type="auto"/>
          </w:tcPr>
          <w:p w14:paraId="64A47B19" w14:textId="7ABFE5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MRTD requirement for FR2 inter-band DL CA</w:t>
            </w:r>
          </w:p>
        </w:tc>
        <w:tc>
          <w:tcPr>
            <w:tcW w:w="0" w:type="auto"/>
          </w:tcPr>
          <w:p w14:paraId="15135303" w14:textId="2ECCA0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646745" w14:textId="7B27CD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A78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061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B9FEAE" w14:textId="77777777" w:rsidTr="003F2FDA">
        <w:tc>
          <w:tcPr>
            <w:tcW w:w="0" w:type="auto"/>
          </w:tcPr>
          <w:p w14:paraId="6C4B51D4" w14:textId="7F6C35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R4-2109855</w:t>
            </w:r>
          </w:p>
        </w:tc>
        <w:tc>
          <w:tcPr>
            <w:tcW w:w="0" w:type="auto"/>
          </w:tcPr>
          <w:p w14:paraId="208F3225" w14:textId="754B47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NTN</w:t>
            </w:r>
          </w:p>
        </w:tc>
        <w:tc>
          <w:tcPr>
            <w:tcW w:w="0" w:type="auto"/>
          </w:tcPr>
          <w:p w14:paraId="3083804C" w14:textId="63F977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FDDA8B2" w14:textId="747329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9D7A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89F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6F08F5" w14:textId="77777777" w:rsidTr="003F2FDA">
        <w:tc>
          <w:tcPr>
            <w:tcW w:w="0" w:type="auto"/>
          </w:tcPr>
          <w:p w14:paraId="5ACE9FB8" w14:textId="7CB77A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R4-2109856</w:t>
            </w:r>
          </w:p>
        </w:tc>
        <w:tc>
          <w:tcPr>
            <w:tcW w:w="0" w:type="auto"/>
          </w:tcPr>
          <w:p w14:paraId="43D24765" w14:textId="25DA65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7509B758" w14:textId="467BC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10CB9A04" w14:textId="14E02B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E046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A7533" w14:textId="76F344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</w:tr>
      <w:tr w:rsidR="00C4771D" w14:paraId="2232D896" w14:textId="77777777" w:rsidTr="003F2FDA">
        <w:tc>
          <w:tcPr>
            <w:tcW w:w="0" w:type="auto"/>
          </w:tcPr>
          <w:p w14:paraId="65A6D532" w14:textId="13ABB2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R4-2109857</w:t>
            </w:r>
          </w:p>
        </w:tc>
        <w:tc>
          <w:tcPr>
            <w:tcW w:w="0" w:type="auto"/>
          </w:tcPr>
          <w:p w14:paraId="4C4DDC85" w14:textId="3CEDD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 (xDL/UL x=1.2,3,4) with NR 2 bands (2DL/1UL) DC in Rel-17</w:t>
            </w:r>
          </w:p>
        </w:tc>
        <w:tc>
          <w:tcPr>
            <w:tcW w:w="0" w:type="auto"/>
          </w:tcPr>
          <w:p w14:paraId="6211AFBC" w14:textId="0B5F72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B8F9BD5" w14:textId="67ADD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5A20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684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B3E059" w14:textId="77777777" w:rsidTr="003F2FDA">
        <w:tc>
          <w:tcPr>
            <w:tcW w:w="0" w:type="auto"/>
          </w:tcPr>
          <w:p w14:paraId="6CD37ECA" w14:textId="01B26E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R4-2109858</w:t>
            </w:r>
          </w:p>
        </w:tc>
        <w:tc>
          <w:tcPr>
            <w:tcW w:w="0" w:type="auto"/>
          </w:tcPr>
          <w:p w14:paraId="08B3ED05" w14:textId="3532F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requirements</w:t>
            </w:r>
          </w:p>
        </w:tc>
        <w:tc>
          <w:tcPr>
            <w:tcW w:w="0" w:type="auto"/>
          </w:tcPr>
          <w:p w14:paraId="79988000" w14:textId="7EDF9D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738020" w14:textId="63A1A7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073C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5EF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AF2880" w14:textId="77777777" w:rsidTr="003F2FDA">
        <w:tc>
          <w:tcPr>
            <w:tcW w:w="0" w:type="auto"/>
          </w:tcPr>
          <w:p w14:paraId="4747A580" w14:textId="4FB19F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R4-2109859</w:t>
            </w:r>
          </w:p>
        </w:tc>
        <w:tc>
          <w:tcPr>
            <w:tcW w:w="0" w:type="auto"/>
          </w:tcPr>
          <w:p w14:paraId="22A4FFC9" w14:textId="6C2EA8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2EF58528" w14:textId="5513A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021FC8" w14:textId="6DFC69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A03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E39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68753F" w14:textId="77777777" w:rsidTr="003F2FDA">
        <w:tc>
          <w:tcPr>
            <w:tcW w:w="0" w:type="auto"/>
          </w:tcPr>
          <w:p w14:paraId="11D4F47E" w14:textId="5466C8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R4-2109860</w:t>
            </w:r>
          </w:p>
        </w:tc>
        <w:tc>
          <w:tcPr>
            <w:tcW w:w="0" w:type="auto"/>
          </w:tcPr>
          <w:p w14:paraId="31B4344E" w14:textId="063815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69476675" w14:textId="308B85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3327356" w14:textId="739EEE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7FAC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845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95F544" w14:textId="77777777" w:rsidTr="003F2FDA">
        <w:tc>
          <w:tcPr>
            <w:tcW w:w="0" w:type="auto"/>
          </w:tcPr>
          <w:p w14:paraId="60FF10B6" w14:textId="32EF0D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R4-2109861</w:t>
            </w:r>
          </w:p>
        </w:tc>
        <w:tc>
          <w:tcPr>
            <w:tcW w:w="0" w:type="auto"/>
          </w:tcPr>
          <w:p w14:paraId="3430F2CE" w14:textId="17D422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PRS measurement requirements</w:t>
            </w:r>
          </w:p>
        </w:tc>
        <w:tc>
          <w:tcPr>
            <w:tcW w:w="0" w:type="auto"/>
          </w:tcPr>
          <w:p w14:paraId="54DF96C3" w14:textId="403F81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A78D16" w14:textId="5F6451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DC3B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3C0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E69A83" w14:textId="77777777" w:rsidTr="003F2FDA">
        <w:tc>
          <w:tcPr>
            <w:tcW w:w="0" w:type="auto"/>
          </w:tcPr>
          <w:p w14:paraId="702EEBF8" w14:textId="4EC271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R4-2109862</w:t>
            </w:r>
          </w:p>
        </w:tc>
        <w:tc>
          <w:tcPr>
            <w:tcW w:w="0" w:type="auto"/>
          </w:tcPr>
          <w:p w14:paraId="531F79C9" w14:textId="1479C0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accuracy requirements</w:t>
            </w:r>
          </w:p>
        </w:tc>
        <w:tc>
          <w:tcPr>
            <w:tcW w:w="0" w:type="auto"/>
          </w:tcPr>
          <w:p w14:paraId="798FF50C" w14:textId="1DD2F2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B8D62E" w14:textId="40BCA8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FD70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894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46A3C0" w14:textId="77777777" w:rsidTr="003F2FDA">
        <w:tc>
          <w:tcPr>
            <w:tcW w:w="0" w:type="auto"/>
          </w:tcPr>
          <w:p w14:paraId="5465B73F" w14:textId="3004C4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R4-2109863</w:t>
            </w:r>
          </w:p>
        </w:tc>
        <w:tc>
          <w:tcPr>
            <w:tcW w:w="0" w:type="auto"/>
          </w:tcPr>
          <w:p w14:paraId="5D33DB1E" w14:textId="41FFEF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accuracy requirements</w:t>
            </w:r>
          </w:p>
        </w:tc>
        <w:tc>
          <w:tcPr>
            <w:tcW w:w="0" w:type="auto"/>
          </w:tcPr>
          <w:p w14:paraId="2969ED5C" w14:textId="12877C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C3A5A2" w14:textId="72BA24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B60F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CE9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4AF6C" w14:textId="77777777" w:rsidTr="003F2FDA">
        <w:tc>
          <w:tcPr>
            <w:tcW w:w="0" w:type="auto"/>
          </w:tcPr>
          <w:p w14:paraId="473BC321" w14:textId="1EAA9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R4-2109864</w:t>
            </w:r>
          </w:p>
        </w:tc>
        <w:tc>
          <w:tcPr>
            <w:tcW w:w="0" w:type="auto"/>
          </w:tcPr>
          <w:p w14:paraId="5AB9944A" w14:textId="1088F5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0" w:type="auto"/>
          </w:tcPr>
          <w:p w14:paraId="1C7AC9C7" w14:textId="7132B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9BAA8A" w14:textId="41110B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EA42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254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12677" w14:textId="77777777" w:rsidTr="003F2FDA">
        <w:tc>
          <w:tcPr>
            <w:tcW w:w="0" w:type="auto"/>
          </w:tcPr>
          <w:p w14:paraId="62CDD79C" w14:textId="156D5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R4-2109865</w:t>
            </w:r>
          </w:p>
        </w:tc>
        <w:tc>
          <w:tcPr>
            <w:tcW w:w="0" w:type="auto"/>
          </w:tcPr>
          <w:p w14:paraId="0DD57702" w14:textId="1EB28E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of test cases for NR positioning</w:t>
            </w:r>
          </w:p>
        </w:tc>
        <w:tc>
          <w:tcPr>
            <w:tcW w:w="0" w:type="auto"/>
          </w:tcPr>
          <w:p w14:paraId="51433A74" w14:textId="431C53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264CDC" w14:textId="30B9E6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5F49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EE1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0C1821" w14:textId="77777777" w:rsidTr="003F2FDA">
        <w:tc>
          <w:tcPr>
            <w:tcW w:w="0" w:type="auto"/>
          </w:tcPr>
          <w:p w14:paraId="1242671C" w14:textId="020649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R4-2109866</w:t>
            </w:r>
          </w:p>
        </w:tc>
        <w:tc>
          <w:tcPr>
            <w:tcW w:w="0" w:type="auto"/>
          </w:tcPr>
          <w:p w14:paraId="187A511A" w14:textId="463A12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Pos performance simulation results</w:t>
            </w:r>
          </w:p>
        </w:tc>
        <w:tc>
          <w:tcPr>
            <w:tcW w:w="0" w:type="auto"/>
          </w:tcPr>
          <w:p w14:paraId="27860134" w14:textId="3CE706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AE8E88D" w14:textId="05F55A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E60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7FC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8A52EE" w14:textId="77777777" w:rsidTr="003F2FDA">
        <w:tc>
          <w:tcPr>
            <w:tcW w:w="0" w:type="auto"/>
          </w:tcPr>
          <w:p w14:paraId="71AD3D38" w14:textId="679C54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R4-2109867</w:t>
            </w:r>
          </w:p>
        </w:tc>
        <w:tc>
          <w:tcPr>
            <w:tcW w:w="0" w:type="auto"/>
          </w:tcPr>
          <w:p w14:paraId="1E12877B" w14:textId="7357C7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NR-U 100 MHz carrier bandwidth in bands n46 and n96</w:t>
            </w:r>
          </w:p>
        </w:tc>
        <w:tc>
          <w:tcPr>
            <w:tcW w:w="0" w:type="auto"/>
          </w:tcPr>
          <w:p w14:paraId="47E43028" w14:textId="098A8D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184A65" w14:textId="236AAB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EAD2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1AD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666864" w14:textId="77777777" w:rsidTr="003F2FDA">
        <w:tc>
          <w:tcPr>
            <w:tcW w:w="0" w:type="auto"/>
          </w:tcPr>
          <w:p w14:paraId="5BA2F6E7" w14:textId="79BFA4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15E6E38C" w14:textId="48209D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55B42D5A" w14:textId="2656E2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C3CB813" w14:textId="6E2F3C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6E9D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4ABF9" w14:textId="251E99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</w:tr>
      <w:tr w:rsidR="00C4771D" w14:paraId="6E0812C6" w14:textId="77777777" w:rsidTr="003F2FDA">
        <w:tc>
          <w:tcPr>
            <w:tcW w:w="0" w:type="auto"/>
          </w:tcPr>
          <w:p w14:paraId="21E37D98" w14:textId="46C530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R4-2109869</w:t>
            </w:r>
          </w:p>
        </w:tc>
        <w:tc>
          <w:tcPr>
            <w:tcW w:w="0" w:type="auto"/>
          </w:tcPr>
          <w:p w14:paraId="2F55E951" w14:textId="15D772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0DE48BA4" w14:textId="05467A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CDC36F" w14:textId="7BCB1A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CF3D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EE9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93D1A5" w14:textId="77777777" w:rsidTr="003F2FDA">
        <w:tc>
          <w:tcPr>
            <w:tcW w:w="0" w:type="auto"/>
          </w:tcPr>
          <w:p w14:paraId="6F404D4B" w14:textId="67DE87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R4-2109870</w:t>
            </w:r>
          </w:p>
        </w:tc>
        <w:tc>
          <w:tcPr>
            <w:tcW w:w="0" w:type="auto"/>
          </w:tcPr>
          <w:p w14:paraId="10E23434" w14:textId="5F0D7E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transmitter requirements for the frequency range 52 to 71 GHz</w:t>
            </w:r>
          </w:p>
        </w:tc>
        <w:tc>
          <w:tcPr>
            <w:tcW w:w="0" w:type="auto"/>
          </w:tcPr>
          <w:p w14:paraId="50F96F67" w14:textId="23AE33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33AB52" w14:textId="6CFF72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4027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E1A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811215" w14:textId="77777777" w:rsidTr="003F2FDA">
        <w:tc>
          <w:tcPr>
            <w:tcW w:w="0" w:type="auto"/>
          </w:tcPr>
          <w:p w14:paraId="472AA62B" w14:textId="0F9F8B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R4-2109871</w:t>
            </w:r>
          </w:p>
        </w:tc>
        <w:tc>
          <w:tcPr>
            <w:tcW w:w="0" w:type="auto"/>
          </w:tcPr>
          <w:p w14:paraId="4A3597E3" w14:textId="76B44E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receiver requirements for the frequency range 52 to 71 GHz</w:t>
            </w:r>
          </w:p>
        </w:tc>
        <w:tc>
          <w:tcPr>
            <w:tcW w:w="0" w:type="auto"/>
          </w:tcPr>
          <w:p w14:paraId="0510B842" w14:textId="7E43D5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7978D1" w14:textId="0B58D0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CD6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367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18C0F9" w14:textId="77777777" w:rsidTr="003F2FDA">
        <w:tc>
          <w:tcPr>
            <w:tcW w:w="0" w:type="auto"/>
          </w:tcPr>
          <w:p w14:paraId="5D2DEC3D" w14:textId="60AFE7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R4-2109872</w:t>
            </w:r>
          </w:p>
        </w:tc>
        <w:tc>
          <w:tcPr>
            <w:tcW w:w="0" w:type="auto"/>
          </w:tcPr>
          <w:p w14:paraId="45CCB86D" w14:textId="57493C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59CC0663" w14:textId="2FA11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031DE72D" w14:textId="515FA6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3A49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C7D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4B948D" w14:textId="77777777" w:rsidTr="003F2FDA">
        <w:tc>
          <w:tcPr>
            <w:tcW w:w="0" w:type="auto"/>
          </w:tcPr>
          <w:p w14:paraId="514A9FC3" w14:textId="7D8EDA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R4-2109873</w:t>
            </w:r>
          </w:p>
        </w:tc>
        <w:tc>
          <w:tcPr>
            <w:tcW w:w="0" w:type="auto"/>
          </w:tcPr>
          <w:p w14:paraId="36DFDFB8" w14:textId="6C71EA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4596748E" w14:textId="69393F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0235D7" w14:textId="5455C2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D853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B7F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361A9E" w14:textId="77777777" w:rsidTr="003F2FDA">
        <w:tc>
          <w:tcPr>
            <w:tcW w:w="0" w:type="auto"/>
          </w:tcPr>
          <w:p w14:paraId="36165E71" w14:textId="01A7FC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R4-2109874</w:t>
            </w:r>
          </w:p>
        </w:tc>
        <w:tc>
          <w:tcPr>
            <w:tcW w:w="0" w:type="auto"/>
          </w:tcPr>
          <w:p w14:paraId="1331F663" w14:textId="248185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RAN1 on beam switching gap for the frequency range 52 to 71 GHz</w:t>
            </w:r>
          </w:p>
        </w:tc>
        <w:tc>
          <w:tcPr>
            <w:tcW w:w="0" w:type="auto"/>
          </w:tcPr>
          <w:p w14:paraId="7EC5E590" w14:textId="17F668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04CEF6" w14:textId="631405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45A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D13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D2B34C" w14:textId="77777777" w:rsidTr="003F2FDA">
        <w:tc>
          <w:tcPr>
            <w:tcW w:w="0" w:type="auto"/>
          </w:tcPr>
          <w:p w14:paraId="29DB0957" w14:textId="363544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R4-2109875</w:t>
            </w:r>
          </w:p>
        </w:tc>
        <w:tc>
          <w:tcPr>
            <w:tcW w:w="0" w:type="auto"/>
          </w:tcPr>
          <w:p w14:paraId="53021D6E" w14:textId="349B40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132FE21A" w14:textId="4316D9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F01AA75" w14:textId="5EABAA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508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186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D188A3" w14:textId="77777777" w:rsidTr="003F2FDA">
        <w:tc>
          <w:tcPr>
            <w:tcW w:w="0" w:type="auto"/>
          </w:tcPr>
          <w:p w14:paraId="2BCC99C5" w14:textId="1973BD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R4-2109876</w:t>
            </w:r>
          </w:p>
        </w:tc>
        <w:tc>
          <w:tcPr>
            <w:tcW w:w="0" w:type="auto"/>
          </w:tcPr>
          <w:p w14:paraId="6333DC0D" w14:textId="084B84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578DD57C" w14:textId="541A6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7743CC10" w14:textId="139BC3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F86F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344C2" w14:textId="5994E5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R4-2107697</w:t>
            </w:r>
          </w:p>
        </w:tc>
      </w:tr>
      <w:tr w:rsidR="00C4771D" w14:paraId="2847EF1E" w14:textId="77777777" w:rsidTr="003F2FDA">
        <w:tc>
          <w:tcPr>
            <w:tcW w:w="0" w:type="auto"/>
          </w:tcPr>
          <w:p w14:paraId="55EB42B9" w14:textId="6AAD1D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R4-2109877</w:t>
            </w:r>
          </w:p>
        </w:tc>
        <w:tc>
          <w:tcPr>
            <w:tcW w:w="0" w:type="auto"/>
          </w:tcPr>
          <w:p w14:paraId="3D6BA9AB" w14:textId="0E461C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6658E5A0" w14:textId="32BD2E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7B6E2987" w14:textId="1EACF6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3C0A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3A89A" w14:textId="6C8AD9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R4-2107698</w:t>
            </w:r>
          </w:p>
        </w:tc>
      </w:tr>
      <w:tr w:rsidR="00C4771D" w14:paraId="7F071D08" w14:textId="77777777" w:rsidTr="003F2FDA">
        <w:tc>
          <w:tcPr>
            <w:tcW w:w="0" w:type="auto"/>
          </w:tcPr>
          <w:p w14:paraId="49873D1E" w14:textId="4EF1C0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R4-2109878</w:t>
            </w:r>
          </w:p>
        </w:tc>
        <w:tc>
          <w:tcPr>
            <w:tcW w:w="0" w:type="auto"/>
          </w:tcPr>
          <w:p w14:paraId="64408016" w14:textId="2B6B48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197EC42E" w14:textId="4DCFF4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38D9AD" w14:textId="3DE7BD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30387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EC2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23B373" w14:textId="77777777" w:rsidTr="003F2FDA">
        <w:tc>
          <w:tcPr>
            <w:tcW w:w="0" w:type="auto"/>
          </w:tcPr>
          <w:p w14:paraId="25B02283" w14:textId="35A825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R4-2109879</w:t>
            </w:r>
          </w:p>
        </w:tc>
        <w:tc>
          <w:tcPr>
            <w:tcW w:w="0" w:type="auto"/>
          </w:tcPr>
          <w:p w14:paraId="7128BD13" w14:textId="0EA65C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Half-duplex FDD switching time for RedCap UE</w:t>
            </w:r>
          </w:p>
        </w:tc>
        <w:tc>
          <w:tcPr>
            <w:tcW w:w="0" w:type="auto"/>
          </w:tcPr>
          <w:p w14:paraId="42EA78AA" w14:textId="1F30D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23E7DA" w14:textId="2F06F1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8264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ECE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AF9421" w14:textId="77777777" w:rsidTr="003F2FDA">
        <w:tc>
          <w:tcPr>
            <w:tcW w:w="0" w:type="auto"/>
          </w:tcPr>
          <w:p w14:paraId="566EA457" w14:textId="4BD288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R4-2109880</w:t>
            </w:r>
          </w:p>
        </w:tc>
        <w:tc>
          <w:tcPr>
            <w:tcW w:w="0" w:type="auto"/>
          </w:tcPr>
          <w:p w14:paraId="6DA3865A" w14:textId="66CAD6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for RedCap UE</w:t>
            </w:r>
          </w:p>
        </w:tc>
        <w:tc>
          <w:tcPr>
            <w:tcW w:w="0" w:type="auto"/>
          </w:tcPr>
          <w:p w14:paraId="3566285A" w14:textId="0E8E75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26CFB3" w14:textId="0A2CF6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FAD9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585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A8D175" w14:textId="77777777" w:rsidTr="003F2FDA">
        <w:tc>
          <w:tcPr>
            <w:tcW w:w="0" w:type="auto"/>
          </w:tcPr>
          <w:p w14:paraId="44BE7230" w14:textId="467871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592F77E6" w14:textId="15AA59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0D1791F1" w14:textId="4339D9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C4686CB" w14:textId="1D46B4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ADF5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01093" w14:textId="3C99F5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</w:tr>
      <w:tr w:rsidR="00C4771D" w14:paraId="14E38557" w14:textId="77777777" w:rsidTr="003F2FDA">
        <w:tc>
          <w:tcPr>
            <w:tcW w:w="0" w:type="auto"/>
          </w:tcPr>
          <w:p w14:paraId="27C94BAC" w14:textId="777F1B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R4-2109882</w:t>
            </w:r>
          </w:p>
        </w:tc>
        <w:tc>
          <w:tcPr>
            <w:tcW w:w="0" w:type="auto"/>
          </w:tcPr>
          <w:p w14:paraId="7068CA57" w14:textId="623D56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7F276908" w14:textId="663CAB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F55ACF" w14:textId="408CFC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A977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12A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FB8562" w14:textId="77777777" w:rsidTr="003F2FDA">
        <w:tc>
          <w:tcPr>
            <w:tcW w:w="0" w:type="auto"/>
          </w:tcPr>
          <w:p w14:paraId="6FA60C4F" w14:textId="0F38B0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50331BBF" w14:textId="0CE2BA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53BC61B3" w14:textId="711E81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FCFEC5" w14:textId="3A569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C6B7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079C0" w14:textId="26EE5A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</w:tr>
      <w:tr w:rsidR="00C4771D" w14:paraId="04A83936" w14:textId="77777777" w:rsidTr="003F2FDA">
        <w:tc>
          <w:tcPr>
            <w:tcW w:w="0" w:type="auto"/>
          </w:tcPr>
          <w:p w14:paraId="02E2862D" w14:textId="44A77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R4-2109884</w:t>
            </w:r>
          </w:p>
        </w:tc>
        <w:tc>
          <w:tcPr>
            <w:tcW w:w="0" w:type="auto"/>
          </w:tcPr>
          <w:p w14:paraId="47422298" w14:textId="68DB8B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4F360E8A" w14:textId="4971C6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7D8B57F" w14:textId="2CCFEB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B7C2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AE4C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73C1C8" w14:textId="77777777" w:rsidTr="003F2FDA">
        <w:tc>
          <w:tcPr>
            <w:tcW w:w="0" w:type="auto"/>
          </w:tcPr>
          <w:p w14:paraId="762CDFA6" w14:textId="25DDEA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R4-2109885</w:t>
            </w:r>
          </w:p>
        </w:tc>
        <w:tc>
          <w:tcPr>
            <w:tcW w:w="0" w:type="auto"/>
          </w:tcPr>
          <w:p w14:paraId="328CC83C" w14:textId="4D7ED5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DEA730C" w14:textId="15C677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64C779E" w14:textId="79EAC3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59D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D6F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B1B044" w14:textId="77777777" w:rsidTr="003F2FDA">
        <w:tc>
          <w:tcPr>
            <w:tcW w:w="0" w:type="auto"/>
          </w:tcPr>
          <w:p w14:paraId="282AFF6B" w14:textId="37C3FA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R4-2109886</w:t>
            </w:r>
          </w:p>
        </w:tc>
        <w:tc>
          <w:tcPr>
            <w:tcW w:w="0" w:type="auto"/>
          </w:tcPr>
          <w:p w14:paraId="14956844" w14:textId="7466D8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Rel-17 RLM/BFD measurement relaxation</w:t>
            </w:r>
          </w:p>
        </w:tc>
        <w:tc>
          <w:tcPr>
            <w:tcW w:w="0" w:type="auto"/>
          </w:tcPr>
          <w:p w14:paraId="42CDBB9D" w14:textId="288EA5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A357BD" w14:textId="0369C7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9E8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812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9290C7" w14:textId="77777777" w:rsidTr="003F2FDA">
        <w:tc>
          <w:tcPr>
            <w:tcW w:w="0" w:type="auto"/>
          </w:tcPr>
          <w:p w14:paraId="41554A1C" w14:textId="37C910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R4-2109887</w:t>
            </w:r>
          </w:p>
        </w:tc>
        <w:tc>
          <w:tcPr>
            <w:tcW w:w="0" w:type="auto"/>
          </w:tcPr>
          <w:p w14:paraId="0008F06A" w14:textId="378E32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</w:t>
            </w:r>
          </w:p>
        </w:tc>
        <w:tc>
          <w:tcPr>
            <w:tcW w:w="0" w:type="auto"/>
          </w:tcPr>
          <w:p w14:paraId="71FBB69F" w14:textId="653C89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099E0BB" w14:textId="5E7C3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4F4D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AC8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112364" w14:textId="77777777" w:rsidTr="003F2FDA">
        <w:tc>
          <w:tcPr>
            <w:tcW w:w="0" w:type="auto"/>
          </w:tcPr>
          <w:p w14:paraId="5558FC76" w14:textId="49877D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R4-2109888</w:t>
            </w:r>
          </w:p>
        </w:tc>
        <w:tc>
          <w:tcPr>
            <w:tcW w:w="0" w:type="auto"/>
          </w:tcPr>
          <w:p w14:paraId="51DA1A40" w14:textId="6DD857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enhancements</w:t>
            </w:r>
          </w:p>
        </w:tc>
        <w:tc>
          <w:tcPr>
            <w:tcW w:w="0" w:type="auto"/>
          </w:tcPr>
          <w:p w14:paraId="372DEBDB" w14:textId="1FB39E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7BE0BE5" w14:textId="48C28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DB3A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24A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8CF904" w14:textId="77777777" w:rsidTr="003F2FDA">
        <w:tc>
          <w:tcPr>
            <w:tcW w:w="0" w:type="auto"/>
          </w:tcPr>
          <w:p w14:paraId="44ED07D3" w14:textId="603A0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R4-2109889</w:t>
            </w:r>
          </w:p>
        </w:tc>
        <w:tc>
          <w:tcPr>
            <w:tcW w:w="0" w:type="auto"/>
          </w:tcPr>
          <w:p w14:paraId="5451FB40" w14:textId="2E487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beam switch delay for FR2 inter-band DL CA</w:t>
            </w:r>
          </w:p>
        </w:tc>
        <w:tc>
          <w:tcPr>
            <w:tcW w:w="0" w:type="auto"/>
          </w:tcPr>
          <w:p w14:paraId="682098AB" w14:textId="2CC0D9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58DD0D5" w14:textId="7D55D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9146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44F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A324B6" w14:textId="77777777" w:rsidTr="003F2FDA">
        <w:tc>
          <w:tcPr>
            <w:tcW w:w="0" w:type="auto"/>
          </w:tcPr>
          <w:p w14:paraId="4682BAB9" w14:textId="1DC437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R4-2109890</w:t>
            </w:r>
          </w:p>
        </w:tc>
        <w:tc>
          <w:tcPr>
            <w:tcW w:w="0" w:type="auto"/>
          </w:tcPr>
          <w:p w14:paraId="204235AF" w14:textId="0BA1B0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27123253" w14:textId="550B42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0215307" w14:textId="2C13C8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7AE1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3725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11D5CF" w14:textId="77777777" w:rsidTr="003F2FDA">
        <w:tc>
          <w:tcPr>
            <w:tcW w:w="0" w:type="auto"/>
          </w:tcPr>
          <w:p w14:paraId="0BFE03B9" w14:textId="4E4435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R4-2109891</w:t>
            </w:r>
          </w:p>
        </w:tc>
        <w:tc>
          <w:tcPr>
            <w:tcW w:w="0" w:type="auto"/>
          </w:tcPr>
          <w:p w14:paraId="2AE193DE" w14:textId="29CCE3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PSCell HO</w:t>
            </w:r>
          </w:p>
        </w:tc>
        <w:tc>
          <w:tcPr>
            <w:tcW w:w="0" w:type="auto"/>
          </w:tcPr>
          <w:p w14:paraId="2AF28650" w14:textId="343321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5177CA9" w14:textId="28A50F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63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1F1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3EE81B" w14:textId="77777777" w:rsidTr="003F2FDA">
        <w:tc>
          <w:tcPr>
            <w:tcW w:w="0" w:type="auto"/>
          </w:tcPr>
          <w:p w14:paraId="4CFF2209" w14:textId="085B05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R4-2109892</w:t>
            </w:r>
          </w:p>
        </w:tc>
        <w:tc>
          <w:tcPr>
            <w:tcW w:w="0" w:type="auto"/>
          </w:tcPr>
          <w:p w14:paraId="72C98829" w14:textId="26F9CF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38798561" w14:textId="58A4F2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8FEB713" w14:textId="4B01AF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C22FC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F40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06EB19" w14:textId="77777777" w:rsidTr="003F2FDA">
        <w:tc>
          <w:tcPr>
            <w:tcW w:w="0" w:type="auto"/>
          </w:tcPr>
          <w:p w14:paraId="7DC5B0CD" w14:textId="3F7610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R4-2109893</w:t>
            </w:r>
          </w:p>
        </w:tc>
        <w:tc>
          <w:tcPr>
            <w:tcW w:w="0" w:type="auto"/>
          </w:tcPr>
          <w:p w14:paraId="241CB677" w14:textId="2F721F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and independent MG</w:t>
            </w:r>
          </w:p>
        </w:tc>
        <w:tc>
          <w:tcPr>
            <w:tcW w:w="0" w:type="auto"/>
          </w:tcPr>
          <w:p w14:paraId="7C90AECC" w14:textId="48292E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58EB175" w14:textId="6EF3C6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3ABE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47A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AB9082" w14:textId="77777777" w:rsidTr="003F2FDA">
        <w:tc>
          <w:tcPr>
            <w:tcW w:w="0" w:type="auto"/>
          </w:tcPr>
          <w:p w14:paraId="4445C5AE" w14:textId="5CD3D1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R4-2109894</w:t>
            </w:r>
          </w:p>
        </w:tc>
        <w:tc>
          <w:tcPr>
            <w:tcW w:w="0" w:type="auto"/>
          </w:tcPr>
          <w:p w14:paraId="43BD7343" w14:textId="451602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preconfigured measurement gap</w:t>
            </w:r>
          </w:p>
        </w:tc>
        <w:tc>
          <w:tcPr>
            <w:tcW w:w="0" w:type="auto"/>
          </w:tcPr>
          <w:p w14:paraId="55FB9D04" w14:textId="786573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0C38DD4" w14:textId="67079E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24BC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64D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E17164" w14:textId="77777777" w:rsidTr="003F2FDA">
        <w:tc>
          <w:tcPr>
            <w:tcW w:w="0" w:type="auto"/>
          </w:tcPr>
          <w:p w14:paraId="43E78213" w14:textId="19C7D4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R4-2109895</w:t>
            </w:r>
          </w:p>
        </w:tc>
        <w:tc>
          <w:tcPr>
            <w:tcW w:w="0" w:type="auto"/>
          </w:tcPr>
          <w:p w14:paraId="2375F390" w14:textId="223DB2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of UE transmit timing error</w:t>
            </w:r>
          </w:p>
        </w:tc>
        <w:tc>
          <w:tcPr>
            <w:tcW w:w="0" w:type="auto"/>
          </w:tcPr>
          <w:p w14:paraId="7F0D9AEC" w14:textId="3408A7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7FD581B" w14:textId="4B0F6C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29CD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796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5B99DD" w14:textId="77777777" w:rsidTr="003F2FDA">
        <w:tc>
          <w:tcPr>
            <w:tcW w:w="0" w:type="auto"/>
          </w:tcPr>
          <w:p w14:paraId="0B79E04E" w14:textId="4A2A9B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R4-2109896</w:t>
            </w:r>
          </w:p>
        </w:tc>
        <w:tc>
          <w:tcPr>
            <w:tcW w:w="0" w:type="auto"/>
          </w:tcPr>
          <w:p w14:paraId="5D9EBDF7" w14:textId="5F9CBD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related requirements for NTN</w:t>
            </w:r>
          </w:p>
        </w:tc>
        <w:tc>
          <w:tcPr>
            <w:tcW w:w="0" w:type="auto"/>
          </w:tcPr>
          <w:p w14:paraId="2DEA9E53" w14:textId="1B204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CC897B8" w14:textId="40258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711E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93C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9CC68B" w14:textId="77777777" w:rsidTr="003F2FDA">
        <w:tc>
          <w:tcPr>
            <w:tcW w:w="0" w:type="auto"/>
          </w:tcPr>
          <w:p w14:paraId="680BF1FC" w14:textId="6D79AA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R4-2109897</w:t>
            </w:r>
          </w:p>
        </w:tc>
        <w:tc>
          <w:tcPr>
            <w:tcW w:w="0" w:type="auto"/>
          </w:tcPr>
          <w:p w14:paraId="2D4F31CE" w14:textId="6F9FE7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OTA co-location requirements for adjacent bands</w:t>
            </w:r>
          </w:p>
        </w:tc>
        <w:tc>
          <w:tcPr>
            <w:tcW w:w="0" w:type="auto"/>
          </w:tcPr>
          <w:p w14:paraId="52367CD5" w14:textId="648873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F5FDEC9" w14:textId="61B670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26B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708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64A87B" w14:textId="77777777" w:rsidTr="003F2FDA">
        <w:tc>
          <w:tcPr>
            <w:tcW w:w="0" w:type="auto"/>
          </w:tcPr>
          <w:p w14:paraId="3F836B1B" w14:textId="7DA03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2FB0B0CB" w14:textId="05E588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287B2840" w14:textId="51AEA0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7C3E430" w14:textId="334F1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15BD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4B370" w14:textId="7D7CCC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</w:tr>
      <w:tr w:rsidR="00C4771D" w14:paraId="60E89441" w14:textId="77777777" w:rsidTr="003F2FDA">
        <w:tc>
          <w:tcPr>
            <w:tcW w:w="0" w:type="auto"/>
          </w:tcPr>
          <w:p w14:paraId="2AAD277D" w14:textId="558C73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4FD0A37A" w14:textId="082999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121C5A96" w14:textId="3F03B4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4CBE91B" w14:textId="0C2CA4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BAAE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7F540" w14:textId="27C07D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</w:tr>
      <w:tr w:rsidR="00C4771D" w14:paraId="4B9403FE" w14:textId="77777777" w:rsidTr="003F2FDA">
        <w:tc>
          <w:tcPr>
            <w:tcW w:w="0" w:type="auto"/>
          </w:tcPr>
          <w:p w14:paraId="71FDC75F" w14:textId="086A15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R4-2109900</w:t>
            </w:r>
          </w:p>
        </w:tc>
        <w:tc>
          <w:tcPr>
            <w:tcW w:w="0" w:type="auto"/>
          </w:tcPr>
          <w:p w14:paraId="2FD67522" w14:textId="68D003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Rel-17</w:t>
            </w:r>
          </w:p>
        </w:tc>
        <w:tc>
          <w:tcPr>
            <w:tcW w:w="0" w:type="auto"/>
          </w:tcPr>
          <w:p w14:paraId="5158694D" w14:textId="0F2895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7CC818B" w14:textId="22FF10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9291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F68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2F6CAA" w14:textId="77777777" w:rsidTr="003F2FDA">
        <w:tc>
          <w:tcPr>
            <w:tcW w:w="0" w:type="auto"/>
          </w:tcPr>
          <w:p w14:paraId="6F8CE36B" w14:textId="4B6881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0AFD6DCB" w14:textId="0331CB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3769CA35" w14:textId="2848D5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07F1557" w14:textId="0D466A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628C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08D74" w14:textId="6176A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</w:tr>
      <w:tr w:rsidR="00C4771D" w14:paraId="3EEA324D" w14:textId="77777777" w:rsidTr="003F2FDA">
        <w:tc>
          <w:tcPr>
            <w:tcW w:w="0" w:type="auto"/>
          </w:tcPr>
          <w:p w14:paraId="4E941238" w14:textId="399886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R4-2109902</w:t>
            </w:r>
          </w:p>
        </w:tc>
        <w:tc>
          <w:tcPr>
            <w:tcW w:w="0" w:type="auto"/>
          </w:tcPr>
          <w:p w14:paraId="218BC929" w14:textId="2B79E2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Rel-16</w:t>
            </w:r>
          </w:p>
        </w:tc>
        <w:tc>
          <w:tcPr>
            <w:tcW w:w="0" w:type="auto"/>
          </w:tcPr>
          <w:p w14:paraId="0AB0E312" w14:textId="7DE9FD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F03CD5B" w14:textId="14A95D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E9EF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895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403AC4" w14:textId="77777777" w:rsidTr="003F2FDA">
        <w:tc>
          <w:tcPr>
            <w:tcW w:w="0" w:type="auto"/>
          </w:tcPr>
          <w:p w14:paraId="6BBF4FBB" w14:textId="511B22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R4-2109903</w:t>
            </w:r>
          </w:p>
        </w:tc>
        <w:tc>
          <w:tcPr>
            <w:tcW w:w="0" w:type="auto"/>
          </w:tcPr>
          <w:p w14:paraId="2562A4D5" w14:textId="19131C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37.105: Regional requirements for </w:t>
            </w:r>
            <w:r>
              <w:rPr>
                <w:sz w:val="16"/>
              </w:rPr>
              <w:lastRenderedPageBreak/>
              <w:t>band 41 in Japan, Rel-17</w:t>
            </w:r>
          </w:p>
        </w:tc>
        <w:tc>
          <w:tcPr>
            <w:tcW w:w="0" w:type="auto"/>
          </w:tcPr>
          <w:p w14:paraId="545A486F" w14:textId="0D2A78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NEC, SoftBank, KDDI, </w:t>
            </w:r>
            <w:r>
              <w:rPr>
                <w:sz w:val="16"/>
              </w:rPr>
              <w:lastRenderedPageBreak/>
              <w:t>Nokia</w:t>
            </w:r>
          </w:p>
        </w:tc>
        <w:tc>
          <w:tcPr>
            <w:tcW w:w="0" w:type="auto"/>
          </w:tcPr>
          <w:p w14:paraId="2699A7FD" w14:textId="31530D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14:paraId="6FCE4A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68C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D3AE91" w14:textId="77777777" w:rsidTr="003F2FDA">
        <w:tc>
          <w:tcPr>
            <w:tcW w:w="0" w:type="auto"/>
          </w:tcPr>
          <w:p w14:paraId="39E2CF0D" w14:textId="15DCAB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4D2DF991" w14:textId="4D9AB1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77CC1354" w14:textId="42A948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B0E6DAE" w14:textId="734CBB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92A9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475B0" w14:textId="61AF69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</w:tr>
      <w:tr w:rsidR="00C4771D" w14:paraId="262A6C80" w14:textId="77777777" w:rsidTr="003F2FDA">
        <w:tc>
          <w:tcPr>
            <w:tcW w:w="0" w:type="auto"/>
          </w:tcPr>
          <w:p w14:paraId="461DFB55" w14:textId="449139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0" w:type="auto"/>
          </w:tcPr>
          <w:p w14:paraId="073FB730" w14:textId="124E2D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32634E9B" w14:textId="5C4474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6CB638E" w14:textId="493539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B710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E8C56" w14:textId="19EE7A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</w:tr>
      <w:tr w:rsidR="00C4771D" w14:paraId="46291040" w14:textId="77777777" w:rsidTr="003F2FDA">
        <w:tc>
          <w:tcPr>
            <w:tcW w:w="0" w:type="auto"/>
          </w:tcPr>
          <w:p w14:paraId="4D54FE74" w14:textId="306151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R4-2109906</w:t>
            </w:r>
          </w:p>
        </w:tc>
        <w:tc>
          <w:tcPr>
            <w:tcW w:w="0" w:type="auto"/>
          </w:tcPr>
          <w:p w14:paraId="50B27611" w14:textId="2077C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Rel-17</w:t>
            </w:r>
          </w:p>
        </w:tc>
        <w:tc>
          <w:tcPr>
            <w:tcW w:w="0" w:type="auto"/>
          </w:tcPr>
          <w:p w14:paraId="6968406B" w14:textId="2DD0FB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F7C2555" w14:textId="45462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B10D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6A5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75B180" w14:textId="77777777" w:rsidTr="003F2FDA">
        <w:tc>
          <w:tcPr>
            <w:tcW w:w="0" w:type="auto"/>
          </w:tcPr>
          <w:p w14:paraId="2F4AEB99" w14:textId="6C273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683D1D34" w14:textId="374792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0B963ED1" w14:textId="4FD4A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DF4931F" w14:textId="2BD5D8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BCD2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EA67C" w14:textId="45EB37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</w:tr>
      <w:tr w:rsidR="00C4771D" w14:paraId="35C8B12D" w14:textId="77777777" w:rsidTr="003F2FDA">
        <w:tc>
          <w:tcPr>
            <w:tcW w:w="0" w:type="auto"/>
          </w:tcPr>
          <w:p w14:paraId="0D112768" w14:textId="6F41DD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R4-2109908</w:t>
            </w:r>
          </w:p>
        </w:tc>
        <w:tc>
          <w:tcPr>
            <w:tcW w:w="0" w:type="auto"/>
          </w:tcPr>
          <w:p w14:paraId="662171DB" w14:textId="4CE2C1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Rel-16</w:t>
            </w:r>
          </w:p>
        </w:tc>
        <w:tc>
          <w:tcPr>
            <w:tcW w:w="0" w:type="auto"/>
          </w:tcPr>
          <w:p w14:paraId="2C19DDCA" w14:textId="32149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75E5231" w14:textId="5A4AA1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840A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FDA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C3D931" w14:textId="77777777" w:rsidTr="003F2FDA">
        <w:tc>
          <w:tcPr>
            <w:tcW w:w="0" w:type="auto"/>
          </w:tcPr>
          <w:p w14:paraId="53AE32C8" w14:textId="516FD2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R4-2109909</w:t>
            </w:r>
          </w:p>
        </w:tc>
        <w:tc>
          <w:tcPr>
            <w:tcW w:w="0" w:type="auto"/>
          </w:tcPr>
          <w:p w14:paraId="5CDF0FC0" w14:textId="49F0AD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Rel-17</w:t>
            </w:r>
          </w:p>
        </w:tc>
        <w:tc>
          <w:tcPr>
            <w:tcW w:w="0" w:type="auto"/>
          </w:tcPr>
          <w:p w14:paraId="746C2492" w14:textId="3129DE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3C3DD7C" w14:textId="2E4A88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14E6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581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FB456D2" w14:textId="77777777" w:rsidTr="003F2FDA">
        <w:tc>
          <w:tcPr>
            <w:tcW w:w="0" w:type="auto"/>
          </w:tcPr>
          <w:p w14:paraId="4018D124" w14:textId="7473A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131C3BBB" w14:textId="1338DF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3D2C2CC1" w14:textId="07CFB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2BDCE50" w14:textId="47D469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A0C9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1396A" w14:textId="3AEA64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</w:tr>
      <w:tr w:rsidR="00C4771D" w14:paraId="53C58B78" w14:textId="77777777" w:rsidTr="003F2FDA">
        <w:tc>
          <w:tcPr>
            <w:tcW w:w="0" w:type="auto"/>
          </w:tcPr>
          <w:p w14:paraId="1812BA8B" w14:textId="5C845E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R4-2109911</w:t>
            </w:r>
          </w:p>
        </w:tc>
        <w:tc>
          <w:tcPr>
            <w:tcW w:w="0" w:type="auto"/>
          </w:tcPr>
          <w:p w14:paraId="218B2F8E" w14:textId="5D209E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Rel-16</w:t>
            </w:r>
          </w:p>
        </w:tc>
        <w:tc>
          <w:tcPr>
            <w:tcW w:w="0" w:type="auto"/>
          </w:tcPr>
          <w:p w14:paraId="73AC11E1" w14:textId="475C73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B36E6E4" w14:textId="40B4A0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447F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CDC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C9C31D" w14:textId="77777777" w:rsidTr="003F2FDA">
        <w:tc>
          <w:tcPr>
            <w:tcW w:w="0" w:type="auto"/>
          </w:tcPr>
          <w:p w14:paraId="75D40B1E" w14:textId="1E4F1D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R4-2109912</w:t>
            </w:r>
          </w:p>
        </w:tc>
        <w:tc>
          <w:tcPr>
            <w:tcW w:w="0" w:type="auto"/>
          </w:tcPr>
          <w:p w14:paraId="62BB6DD7" w14:textId="5C1B77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Rel-17</w:t>
            </w:r>
          </w:p>
        </w:tc>
        <w:tc>
          <w:tcPr>
            <w:tcW w:w="0" w:type="auto"/>
          </w:tcPr>
          <w:p w14:paraId="4B71B955" w14:textId="24CB5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4DFBEC1" w14:textId="271EA3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A5D9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4C9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50570B" w14:textId="77777777" w:rsidTr="003F2FDA">
        <w:tc>
          <w:tcPr>
            <w:tcW w:w="0" w:type="auto"/>
          </w:tcPr>
          <w:p w14:paraId="0F6C4CC8" w14:textId="69280C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R4-2109913</w:t>
            </w:r>
          </w:p>
        </w:tc>
        <w:tc>
          <w:tcPr>
            <w:tcW w:w="0" w:type="auto"/>
          </w:tcPr>
          <w:p w14:paraId="48CA4AAE" w14:textId="40782D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139FCDA1" w14:textId="5D8905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74A059D9" w14:textId="6CAB6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A3DB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B7B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99FD5F" w14:textId="77777777" w:rsidTr="003F2FDA">
        <w:tc>
          <w:tcPr>
            <w:tcW w:w="0" w:type="auto"/>
          </w:tcPr>
          <w:p w14:paraId="675A9EC8" w14:textId="0799E1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R4-2109914</w:t>
            </w:r>
          </w:p>
        </w:tc>
        <w:tc>
          <w:tcPr>
            <w:tcW w:w="0" w:type="auto"/>
          </w:tcPr>
          <w:p w14:paraId="1A8A4A68" w14:textId="356545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UL MIMO transmit signal quality measurements</w:t>
            </w:r>
          </w:p>
        </w:tc>
        <w:tc>
          <w:tcPr>
            <w:tcW w:w="0" w:type="auto"/>
          </w:tcPr>
          <w:p w14:paraId="465532E6" w14:textId="091D9E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D8E8775" w14:textId="5051E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EF6E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098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FB39E5" w14:textId="77777777" w:rsidTr="003F2FDA">
        <w:tc>
          <w:tcPr>
            <w:tcW w:w="0" w:type="auto"/>
          </w:tcPr>
          <w:p w14:paraId="3E1E47DD" w14:textId="6CE8C7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R4-2109915</w:t>
            </w:r>
          </w:p>
        </w:tc>
        <w:tc>
          <w:tcPr>
            <w:tcW w:w="0" w:type="auto"/>
          </w:tcPr>
          <w:p w14:paraId="2AB7BBB5" w14:textId="392A2F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on FR2 UL transmit signal quality measurements</w:t>
            </w:r>
          </w:p>
        </w:tc>
        <w:tc>
          <w:tcPr>
            <w:tcW w:w="0" w:type="auto"/>
          </w:tcPr>
          <w:p w14:paraId="65A8E119" w14:textId="22729D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AD06DD3" w14:textId="221668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91207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932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A351F7" w14:textId="77777777" w:rsidTr="003F2FDA">
        <w:tc>
          <w:tcPr>
            <w:tcW w:w="0" w:type="auto"/>
          </w:tcPr>
          <w:p w14:paraId="6C20E4DE" w14:textId="198C48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R4-2109916</w:t>
            </w:r>
          </w:p>
        </w:tc>
        <w:tc>
          <w:tcPr>
            <w:tcW w:w="0" w:type="auto"/>
          </w:tcPr>
          <w:p w14:paraId="44F91255" w14:textId="35B6B8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 TS 38.114V0.0.1  “NR; Repeaters ElectroMagnetic Compatibility (EMC)”</w:t>
            </w:r>
          </w:p>
        </w:tc>
        <w:tc>
          <w:tcPr>
            <w:tcW w:w="0" w:type="auto"/>
          </w:tcPr>
          <w:p w14:paraId="2241201F" w14:textId="3DE33D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7A058D" w14:textId="51AC69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33C6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81D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081237" w14:textId="77777777" w:rsidTr="003F2FDA">
        <w:tc>
          <w:tcPr>
            <w:tcW w:w="0" w:type="auto"/>
          </w:tcPr>
          <w:p w14:paraId="1907FD85" w14:textId="0FAF9B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R4-2109917</w:t>
            </w:r>
          </w:p>
        </w:tc>
        <w:tc>
          <w:tcPr>
            <w:tcW w:w="0" w:type="auto"/>
          </w:tcPr>
          <w:p w14:paraId="629594FB" w14:textId="5EDD12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1F814DD5" w14:textId="621F6A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3E93A664" w14:textId="6A4942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6325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94B59D" w14:textId="17873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</w:tr>
      <w:tr w:rsidR="00C4771D" w14:paraId="038531D8" w14:textId="77777777" w:rsidTr="003F2FDA">
        <w:tc>
          <w:tcPr>
            <w:tcW w:w="0" w:type="auto"/>
          </w:tcPr>
          <w:p w14:paraId="4B28000A" w14:textId="27D5EE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R4-2109918</w:t>
            </w:r>
          </w:p>
        </w:tc>
        <w:tc>
          <w:tcPr>
            <w:tcW w:w="0" w:type="auto"/>
          </w:tcPr>
          <w:p w14:paraId="58965679" w14:textId="553540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results for PC3 NR inter-band DC band combinations</w:t>
            </w:r>
          </w:p>
        </w:tc>
        <w:tc>
          <w:tcPr>
            <w:tcW w:w="0" w:type="auto"/>
          </w:tcPr>
          <w:p w14:paraId="1A804DCE" w14:textId="76F08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7359640" w14:textId="04E3C1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D1FA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162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F1FB0C" w14:textId="77777777" w:rsidTr="003F2FDA">
        <w:tc>
          <w:tcPr>
            <w:tcW w:w="0" w:type="auto"/>
          </w:tcPr>
          <w:p w14:paraId="615EDEBF" w14:textId="1038D0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R4-2109919</w:t>
            </w:r>
          </w:p>
        </w:tc>
        <w:tc>
          <w:tcPr>
            <w:tcW w:w="0" w:type="auto"/>
          </w:tcPr>
          <w:p w14:paraId="0F942C91" w14:textId="6E9FEA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Switching position for TDM operation between LTE V2X and NR V2X in ITS spectrum </w:t>
            </w:r>
          </w:p>
        </w:tc>
        <w:tc>
          <w:tcPr>
            <w:tcW w:w="0" w:type="auto"/>
          </w:tcPr>
          <w:p w14:paraId="427E6EB9" w14:textId="0804EC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76A83F4" w14:textId="3FE37A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54EB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7E2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944698" w14:textId="77777777" w:rsidTr="003F2FDA">
        <w:tc>
          <w:tcPr>
            <w:tcW w:w="0" w:type="auto"/>
          </w:tcPr>
          <w:p w14:paraId="394073F2" w14:textId="5164E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R4-2109920</w:t>
            </w:r>
          </w:p>
        </w:tc>
        <w:tc>
          <w:tcPr>
            <w:tcW w:w="0" w:type="auto"/>
          </w:tcPr>
          <w:p w14:paraId="78ACE5F3" w14:textId="25FDD4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1BFE8FB8" w14:textId="15DA56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0FDC43D0" w14:textId="7443C0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223E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F00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6C26BC" w14:textId="77777777" w:rsidTr="003F2FDA">
        <w:tc>
          <w:tcPr>
            <w:tcW w:w="0" w:type="auto"/>
          </w:tcPr>
          <w:p w14:paraId="5629211D" w14:textId="1516A7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R4-2109921</w:t>
            </w:r>
          </w:p>
        </w:tc>
        <w:tc>
          <w:tcPr>
            <w:tcW w:w="0" w:type="auto"/>
          </w:tcPr>
          <w:p w14:paraId="02E84721" w14:textId="212C81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v0.2.0 TR Update for SL enhancement in Rel-17 </w:t>
            </w:r>
          </w:p>
        </w:tc>
        <w:tc>
          <w:tcPr>
            <w:tcW w:w="0" w:type="auto"/>
          </w:tcPr>
          <w:p w14:paraId="23FD7E8D" w14:textId="4360AA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EECBE97" w14:textId="6E6DF0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588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FC457" w14:textId="0A9EB2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R4-2108115</w:t>
            </w:r>
          </w:p>
        </w:tc>
      </w:tr>
      <w:tr w:rsidR="00C4771D" w14:paraId="334BBE83" w14:textId="77777777" w:rsidTr="003F2FDA">
        <w:tc>
          <w:tcPr>
            <w:tcW w:w="0" w:type="auto"/>
          </w:tcPr>
          <w:p w14:paraId="1B85C895" w14:textId="7BD87C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R4-2109922</w:t>
            </w:r>
          </w:p>
        </w:tc>
        <w:tc>
          <w:tcPr>
            <w:tcW w:w="0" w:type="auto"/>
          </w:tcPr>
          <w:p w14:paraId="766CAEDA" w14:textId="3B3512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427CE046" w14:textId="7E1E53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0" w:type="auto"/>
          </w:tcPr>
          <w:p w14:paraId="4BB4B9AB" w14:textId="6C6AD5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439F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E9F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8FBEDD" w14:textId="77777777" w:rsidTr="003F2FDA">
        <w:tc>
          <w:tcPr>
            <w:tcW w:w="0" w:type="auto"/>
          </w:tcPr>
          <w:p w14:paraId="57E58C94" w14:textId="2599E3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1C4EF5BD" w14:textId="1BB061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1C3623B0" w14:textId="589F75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6403CA1D" w14:textId="78731D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6D96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B148B" w14:textId="73468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</w:tr>
      <w:tr w:rsidR="00C4771D" w14:paraId="233CE9CA" w14:textId="77777777" w:rsidTr="003F2FDA">
        <w:tc>
          <w:tcPr>
            <w:tcW w:w="0" w:type="auto"/>
          </w:tcPr>
          <w:p w14:paraId="682AA34B" w14:textId="72E1AD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R4-2109924</w:t>
            </w:r>
          </w:p>
        </w:tc>
        <w:tc>
          <w:tcPr>
            <w:tcW w:w="0" w:type="auto"/>
          </w:tcPr>
          <w:p w14:paraId="46C7604B" w14:textId="56D057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69C5F43C" w14:textId="11B231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6A379D93" w14:textId="7C262B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A513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257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511FDF" w14:textId="77777777" w:rsidTr="003F2FDA">
        <w:tc>
          <w:tcPr>
            <w:tcW w:w="0" w:type="auto"/>
          </w:tcPr>
          <w:p w14:paraId="54E24A3D" w14:textId="5E4095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0846F5BB" w14:textId="6EA271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254DCC2B" w14:textId="68D9F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9E612B" w14:textId="0CB756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0276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527B4" w14:textId="7082DE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</w:tr>
      <w:tr w:rsidR="00C4771D" w14:paraId="181C1336" w14:textId="77777777" w:rsidTr="003F2FDA">
        <w:tc>
          <w:tcPr>
            <w:tcW w:w="0" w:type="auto"/>
          </w:tcPr>
          <w:p w14:paraId="59577E4B" w14:textId="0819B9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R4-2109926</w:t>
            </w:r>
          </w:p>
        </w:tc>
        <w:tc>
          <w:tcPr>
            <w:tcW w:w="0" w:type="auto"/>
          </w:tcPr>
          <w:p w14:paraId="0C94DA04" w14:textId="5DE048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457C8BF7" w14:textId="003FFB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126BA1" w14:textId="319DE9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B7E4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E29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CCD97A" w14:textId="77777777" w:rsidTr="003F2FDA">
        <w:tc>
          <w:tcPr>
            <w:tcW w:w="0" w:type="auto"/>
          </w:tcPr>
          <w:p w14:paraId="2E534B93" w14:textId="5EC009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4C87098A" w14:textId="083FB1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7385C361" w14:textId="0E8E0C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A54EAE" w14:textId="7A7179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C85F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56A54" w14:textId="6E4E62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</w:tr>
      <w:tr w:rsidR="00C4771D" w14:paraId="655B36C8" w14:textId="77777777" w:rsidTr="003F2FDA">
        <w:tc>
          <w:tcPr>
            <w:tcW w:w="0" w:type="auto"/>
          </w:tcPr>
          <w:p w14:paraId="79F7FFDB" w14:textId="775174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R4-2109928</w:t>
            </w:r>
          </w:p>
        </w:tc>
        <w:tc>
          <w:tcPr>
            <w:tcW w:w="0" w:type="auto"/>
          </w:tcPr>
          <w:p w14:paraId="3A1F5E6F" w14:textId="0AE263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60769520" w14:textId="2A0EE8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43CD6F" w14:textId="18F2DF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2CE8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EB3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563668" w14:textId="77777777" w:rsidTr="003F2FDA">
        <w:tc>
          <w:tcPr>
            <w:tcW w:w="0" w:type="auto"/>
          </w:tcPr>
          <w:p w14:paraId="486C0207" w14:textId="377210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R4-2109929</w:t>
            </w:r>
          </w:p>
        </w:tc>
        <w:tc>
          <w:tcPr>
            <w:tcW w:w="0" w:type="auto"/>
          </w:tcPr>
          <w:p w14:paraId="7296A82C" w14:textId="2DF459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18BE93D4" w14:textId="12112D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39D899" w14:textId="38053F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03742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F8FE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C28F82" w14:textId="77777777" w:rsidTr="003F2FDA">
        <w:tc>
          <w:tcPr>
            <w:tcW w:w="0" w:type="auto"/>
          </w:tcPr>
          <w:p w14:paraId="3CC6B64C" w14:textId="7B0829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R4-2109930</w:t>
            </w:r>
          </w:p>
        </w:tc>
        <w:tc>
          <w:tcPr>
            <w:tcW w:w="0" w:type="auto"/>
          </w:tcPr>
          <w:p w14:paraId="2E4C5D06" w14:textId="03355A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429979BC" w14:textId="30D329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DFF0E0" w14:textId="2FEEE9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2871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7E7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AC9234" w14:textId="77777777" w:rsidTr="003F2FDA">
        <w:tc>
          <w:tcPr>
            <w:tcW w:w="0" w:type="auto"/>
          </w:tcPr>
          <w:p w14:paraId="552D59E8" w14:textId="317195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47DEFA17" w14:textId="6D71F9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502D1D5F" w14:textId="488A6D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CC9742" w14:textId="018810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D39F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4707F" w14:textId="5BE836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</w:tr>
      <w:tr w:rsidR="00C4771D" w14:paraId="4DCFBBB8" w14:textId="77777777" w:rsidTr="003F2FDA">
        <w:tc>
          <w:tcPr>
            <w:tcW w:w="0" w:type="auto"/>
          </w:tcPr>
          <w:p w14:paraId="6709F89F" w14:textId="35615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R4-2109932</w:t>
            </w:r>
          </w:p>
        </w:tc>
        <w:tc>
          <w:tcPr>
            <w:tcW w:w="0" w:type="auto"/>
          </w:tcPr>
          <w:p w14:paraId="0493DA36" w14:textId="7254E2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3726F30E" w14:textId="3D7917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C4724B8" w14:textId="697651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588F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0F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423FE4" w14:textId="77777777" w:rsidTr="003F2FDA">
        <w:tc>
          <w:tcPr>
            <w:tcW w:w="0" w:type="auto"/>
          </w:tcPr>
          <w:p w14:paraId="0B0E48BB" w14:textId="3399C8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R4-2109933</w:t>
            </w:r>
          </w:p>
        </w:tc>
        <w:tc>
          <w:tcPr>
            <w:tcW w:w="0" w:type="auto"/>
          </w:tcPr>
          <w:p w14:paraId="3E08EF32" w14:textId="2D9F33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CSI-RS L3 measurement core requirements</w:t>
            </w:r>
          </w:p>
        </w:tc>
        <w:tc>
          <w:tcPr>
            <w:tcW w:w="0" w:type="auto"/>
          </w:tcPr>
          <w:p w14:paraId="77CD3304" w14:textId="4F7D8D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62B2933" w14:textId="1E9D74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850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340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A90EF8" w14:textId="77777777" w:rsidTr="003F2FDA">
        <w:tc>
          <w:tcPr>
            <w:tcW w:w="0" w:type="auto"/>
          </w:tcPr>
          <w:p w14:paraId="5F07AB6D" w14:textId="30B020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R4-2109934</w:t>
            </w:r>
          </w:p>
        </w:tc>
        <w:tc>
          <w:tcPr>
            <w:tcW w:w="0" w:type="auto"/>
          </w:tcPr>
          <w:p w14:paraId="44486571" w14:textId="6FE26B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measurement requirements</w:t>
            </w:r>
          </w:p>
        </w:tc>
        <w:tc>
          <w:tcPr>
            <w:tcW w:w="0" w:type="auto"/>
          </w:tcPr>
          <w:p w14:paraId="286868A8" w14:textId="5C5096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883CF3F" w14:textId="1AB1A7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B272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DAE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4794F9" w14:textId="77777777" w:rsidTr="003F2FDA">
        <w:tc>
          <w:tcPr>
            <w:tcW w:w="0" w:type="auto"/>
          </w:tcPr>
          <w:p w14:paraId="4F80C26A" w14:textId="3E2B13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R4-2109935</w:t>
            </w:r>
          </w:p>
        </w:tc>
        <w:tc>
          <w:tcPr>
            <w:tcW w:w="0" w:type="auto"/>
          </w:tcPr>
          <w:p w14:paraId="19AF3C1E" w14:textId="158DCB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PRS-RSRP measurement requirements</w:t>
            </w:r>
          </w:p>
        </w:tc>
        <w:tc>
          <w:tcPr>
            <w:tcW w:w="0" w:type="auto"/>
          </w:tcPr>
          <w:p w14:paraId="72A21C0B" w14:textId="7BC5AE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01AC755" w14:textId="69C9B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DF3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403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20EAFF" w14:textId="77777777" w:rsidTr="003F2FDA">
        <w:tc>
          <w:tcPr>
            <w:tcW w:w="0" w:type="auto"/>
          </w:tcPr>
          <w:p w14:paraId="431527F9" w14:textId="2DE439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R4-2109936</w:t>
            </w:r>
          </w:p>
        </w:tc>
        <w:tc>
          <w:tcPr>
            <w:tcW w:w="0" w:type="auto"/>
          </w:tcPr>
          <w:p w14:paraId="1DAB4F14" w14:textId="2787E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measurement requirements</w:t>
            </w:r>
          </w:p>
        </w:tc>
        <w:tc>
          <w:tcPr>
            <w:tcW w:w="0" w:type="auto"/>
          </w:tcPr>
          <w:p w14:paraId="50058104" w14:textId="22B4BF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E334C9E" w14:textId="0B197C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0F45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0B2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60A331" w14:textId="77777777" w:rsidTr="003F2FDA">
        <w:tc>
          <w:tcPr>
            <w:tcW w:w="0" w:type="auto"/>
          </w:tcPr>
          <w:p w14:paraId="1F4C53B9" w14:textId="306174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R4-2109937</w:t>
            </w:r>
          </w:p>
        </w:tc>
        <w:tc>
          <w:tcPr>
            <w:tcW w:w="0" w:type="auto"/>
          </w:tcPr>
          <w:p w14:paraId="4E349B8D" w14:textId="25C138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requirements for NR positioning</w:t>
            </w:r>
          </w:p>
        </w:tc>
        <w:tc>
          <w:tcPr>
            <w:tcW w:w="0" w:type="auto"/>
          </w:tcPr>
          <w:p w14:paraId="534044AA" w14:textId="00A88E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39722CB" w14:textId="5D6637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1EBB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49F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975849" w14:textId="77777777" w:rsidTr="003F2FDA">
        <w:tc>
          <w:tcPr>
            <w:tcW w:w="0" w:type="auto"/>
          </w:tcPr>
          <w:p w14:paraId="299976F8" w14:textId="7522A2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R4-2109938</w:t>
            </w:r>
          </w:p>
        </w:tc>
        <w:tc>
          <w:tcPr>
            <w:tcW w:w="0" w:type="auto"/>
          </w:tcPr>
          <w:p w14:paraId="7F75CF7F" w14:textId="4CC44B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Further discussion on PRS RSTD accuracy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65A63F4F" w14:textId="21A1B1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vivo</w:t>
            </w:r>
          </w:p>
        </w:tc>
        <w:tc>
          <w:tcPr>
            <w:tcW w:w="0" w:type="auto"/>
          </w:tcPr>
          <w:p w14:paraId="35D7A36D" w14:textId="5327D1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A54B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9F7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2E2F5B" w14:textId="77777777" w:rsidTr="003F2FDA">
        <w:tc>
          <w:tcPr>
            <w:tcW w:w="0" w:type="auto"/>
          </w:tcPr>
          <w:p w14:paraId="54B0B790" w14:textId="19DB7C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R4-2109939</w:t>
            </w:r>
          </w:p>
        </w:tc>
        <w:tc>
          <w:tcPr>
            <w:tcW w:w="0" w:type="auto"/>
          </w:tcPr>
          <w:p w14:paraId="1A7EE914" w14:textId="14497D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PRS-RSRP accuracy requirements</w:t>
            </w:r>
          </w:p>
        </w:tc>
        <w:tc>
          <w:tcPr>
            <w:tcW w:w="0" w:type="auto"/>
          </w:tcPr>
          <w:p w14:paraId="11C06EF9" w14:textId="625F08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E6DFD9B" w14:textId="72D836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A6F1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E81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D7DDA4" w14:textId="77777777" w:rsidTr="003F2FDA">
        <w:tc>
          <w:tcPr>
            <w:tcW w:w="0" w:type="auto"/>
          </w:tcPr>
          <w:p w14:paraId="78B9A4C6" w14:textId="735EA3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0" w:type="auto"/>
          </w:tcPr>
          <w:p w14:paraId="04F33246" w14:textId="10A359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00DC621A" w14:textId="65BD0E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AC3B8A" w14:textId="20D28F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74EA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661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CA133C" w14:textId="77777777" w:rsidTr="003F2FDA">
        <w:tc>
          <w:tcPr>
            <w:tcW w:w="0" w:type="auto"/>
          </w:tcPr>
          <w:p w14:paraId="606BFA23" w14:textId="2F50B8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R4-2109941</w:t>
            </w:r>
          </w:p>
        </w:tc>
        <w:tc>
          <w:tcPr>
            <w:tcW w:w="0" w:type="auto"/>
          </w:tcPr>
          <w:p w14:paraId="2967FDF6" w14:textId="46B43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158699C4" w14:textId="09A795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C5AE0C" w14:textId="7D1A0B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5B2E4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3D3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4C758A" w14:textId="77777777" w:rsidTr="003F2FDA">
        <w:tc>
          <w:tcPr>
            <w:tcW w:w="0" w:type="auto"/>
          </w:tcPr>
          <w:p w14:paraId="55D2FBD2" w14:textId="7F45F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R4-2109942</w:t>
            </w:r>
          </w:p>
        </w:tc>
        <w:tc>
          <w:tcPr>
            <w:tcW w:w="0" w:type="auto"/>
          </w:tcPr>
          <w:p w14:paraId="1A139297" w14:textId="3A6905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accuracy requirements</w:t>
            </w:r>
          </w:p>
        </w:tc>
        <w:tc>
          <w:tcPr>
            <w:tcW w:w="0" w:type="auto"/>
          </w:tcPr>
          <w:p w14:paraId="7BEB6286" w14:textId="6A157E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02FAD50" w14:textId="55B474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888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EC6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CC7461" w14:textId="77777777" w:rsidTr="003F2FDA">
        <w:tc>
          <w:tcPr>
            <w:tcW w:w="0" w:type="auto"/>
          </w:tcPr>
          <w:p w14:paraId="09F69073" w14:textId="73998F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R4-2109943</w:t>
            </w:r>
          </w:p>
        </w:tc>
        <w:tc>
          <w:tcPr>
            <w:tcW w:w="0" w:type="auto"/>
          </w:tcPr>
          <w:p w14:paraId="531043E6" w14:textId="65164D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 of RSTD, PRS RSRP and UE Rx-Tx time difference</w:t>
            </w:r>
          </w:p>
        </w:tc>
        <w:tc>
          <w:tcPr>
            <w:tcW w:w="0" w:type="auto"/>
          </w:tcPr>
          <w:p w14:paraId="3209AA45" w14:textId="23BA0B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7D5D922" w14:textId="336814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F7AC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F42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E7161B" w14:textId="77777777" w:rsidTr="003F2FDA">
        <w:tc>
          <w:tcPr>
            <w:tcW w:w="0" w:type="auto"/>
          </w:tcPr>
          <w:p w14:paraId="3C17064D" w14:textId="2E47C3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R4-2109944</w:t>
            </w:r>
          </w:p>
        </w:tc>
        <w:tc>
          <w:tcPr>
            <w:tcW w:w="0" w:type="auto"/>
          </w:tcPr>
          <w:p w14:paraId="5A597C75" w14:textId="122120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extending NR operation to 71GHz</w:t>
            </w:r>
          </w:p>
        </w:tc>
        <w:tc>
          <w:tcPr>
            <w:tcW w:w="0" w:type="auto"/>
          </w:tcPr>
          <w:p w14:paraId="36086F18" w14:textId="1BEBFB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C9AB658" w14:textId="4711A6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524A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F45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F8D0A2" w14:textId="77777777" w:rsidTr="003F2FDA">
        <w:tc>
          <w:tcPr>
            <w:tcW w:w="0" w:type="auto"/>
          </w:tcPr>
          <w:p w14:paraId="1186BB49" w14:textId="3868B0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R4-2109945</w:t>
            </w:r>
          </w:p>
        </w:tc>
        <w:tc>
          <w:tcPr>
            <w:tcW w:w="0" w:type="auto"/>
          </w:tcPr>
          <w:p w14:paraId="78CB95EA" w14:textId="234988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positioning enhancement</w:t>
            </w:r>
          </w:p>
        </w:tc>
        <w:tc>
          <w:tcPr>
            <w:tcW w:w="0" w:type="auto"/>
          </w:tcPr>
          <w:p w14:paraId="35432D44" w14:textId="56FC21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2C5BE6" w14:textId="218D56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CE6A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323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D6D8CA" w14:textId="77777777" w:rsidTr="003F2FDA">
        <w:tc>
          <w:tcPr>
            <w:tcW w:w="0" w:type="auto"/>
          </w:tcPr>
          <w:p w14:paraId="044964A1" w14:textId="0A4798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R4-2109946</w:t>
            </w:r>
          </w:p>
        </w:tc>
        <w:tc>
          <w:tcPr>
            <w:tcW w:w="0" w:type="auto"/>
          </w:tcPr>
          <w:p w14:paraId="0EA624AC" w14:textId="77BAB4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sidelink enhancement</w:t>
            </w:r>
          </w:p>
        </w:tc>
        <w:tc>
          <w:tcPr>
            <w:tcW w:w="0" w:type="auto"/>
          </w:tcPr>
          <w:p w14:paraId="16D98618" w14:textId="50B6A3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FA159F" w14:textId="09A8FB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C32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A4C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E7DDF9" w14:textId="77777777" w:rsidTr="003F2FDA">
        <w:tc>
          <w:tcPr>
            <w:tcW w:w="0" w:type="auto"/>
          </w:tcPr>
          <w:p w14:paraId="5ABF5719" w14:textId="623B71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R4-2109947</w:t>
            </w:r>
          </w:p>
        </w:tc>
        <w:tc>
          <w:tcPr>
            <w:tcW w:w="0" w:type="auto"/>
          </w:tcPr>
          <w:p w14:paraId="797D33B1" w14:textId="1D727F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partial used licensed band bewteen NR Uu and NR SL operation</w:t>
            </w:r>
          </w:p>
        </w:tc>
        <w:tc>
          <w:tcPr>
            <w:tcW w:w="0" w:type="auto"/>
          </w:tcPr>
          <w:p w14:paraId="533516CB" w14:textId="4CA19A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6B84F93" w14:textId="6EB516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D18E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38A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3CA0DE" w14:textId="77777777" w:rsidTr="003F2FDA">
        <w:tc>
          <w:tcPr>
            <w:tcW w:w="0" w:type="auto"/>
          </w:tcPr>
          <w:p w14:paraId="5D5F3FBE" w14:textId="70F440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R4-2109948</w:t>
            </w:r>
          </w:p>
        </w:tc>
        <w:tc>
          <w:tcPr>
            <w:tcW w:w="0" w:type="auto"/>
          </w:tcPr>
          <w:p w14:paraId="2A1D4812" w14:textId="6558C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NB-IoT 16-QAM</w:t>
            </w:r>
          </w:p>
        </w:tc>
        <w:tc>
          <w:tcPr>
            <w:tcW w:w="0" w:type="auto"/>
          </w:tcPr>
          <w:p w14:paraId="4062B188" w14:textId="1B25A7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4183D4" w14:textId="0E8B41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B12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5A1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48ECE" w14:textId="77777777" w:rsidTr="003F2FDA">
        <w:tc>
          <w:tcPr>
            <w:tcW w:w="0" w:type="auto"/>
          </w:tcPr>
          <w:p w14:paraId="78909D43" w14:textId="19C749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R4-2109949</w:t>
            </w:r>
          </w:p>
        </w:tc>
        <w:tc>
          <w:tcPr>
            <w:tcW w:w="0" w:type="auto"/>
          </w:tcPr>
          <w:p w14:paraId="5EEE14AA" w14:textId="0D55FD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6E9BAB60" w14:textId="36F2AD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650A781C" w14:textId="16F5AE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AEBC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A2E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C57B67" w14:textId="77777777" w:rsidTr="003F2FDA">
        <w:tc>
          <w:tcPr>
            <w:tcW w:w="0" w:type="auto"/>
          </w:tcPr>
          <w:p w14:paraId="2823B7C4" w14:textId="6E1C07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R4-2109950</w:t>
            </w:r>
          </w:p>
        </w:tc>
        <w:tc>
          <w:tcPr>
            <w:tcW w:w="0" w:type="auto"/>
          </w:tcPr>
          <w:p w14:paraId="7D4D9A90" w14:textId="445A33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252F87A4" w14:textId="537074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B7365D6" w14:textId="1C2BD8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1692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38300" w14:textId="590AE3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R4-2107871</w:t>
            </w:r>
          </w:p>
        </w:tc>
      </w:tr>
      <w:tr w:rsidR="00C4771D" w14:paraId="74DB7234" w14:textId="77777777" w:rsidTr="003F2FDA">
        <w:tc>
          <w:tcPr>
            <w:tcW w:w="0" w:type="auto"/>
          </w:tcPr>
          <w:p w14:paraId="72F16D17" w14:textId="21B921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32F30E68" w14:textId="5659A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317C79C8" w14:textId="49367A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58CADF" w14:textId="4A0A21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6B7EFD" w14:textId="01AEC8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F38FAC" w14:textId="29431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</w:tr>
      <w:tr w:rsidR="00C4771D" w14:paraId="6CAB531E" w14:textId="77777777" w:rsidTr="003F2FDA">
        <w:tc>
          <w:tcPr>
            <w:tcW w:w="0" w:type="auto"/>
          </w:tcPr>
          <w:p w14:paraId="346DC515" w14:textId="03A08D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R4-2109952</w:t>
            </w:r>
          </w:p>
        </w:tc>
        <w:tc>
          <w:tcPr>
            <w:tcW w:w="0" w:type="auto"/>
          </w:tcPr>
          <w:p w14:paraId="722E8646" w14:textId="41736E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7DE22EDA" w14:textId="046FD8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2C521C" w14:textId="51CC52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456F2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95D2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D739C3" w14:textId="77777777" w:rsidTr="003F2FDA">
        <w:tc>
          <w:tcPr>
            <w:tcW w:w="0" w:type="auto"/>
          </w:tcPr>
          <w:p w14:paraId="61E80900" w14:textId="75CFE3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R4-2109953</w:t>
            </w:r>
          </w:p>
        </w:tc>
        <w:tc>
          <w:tcPr>
            <w:tcW w:w="0" w:type="auto"/>
          </w:tcPr>
          <w:p w14:paraId="1DAE2C41" w14:textId="434E00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3DE478A1" w14:textId="226E02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F4891E" w14:textId="715F1C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3CE2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A94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743C96" w14:textId="77777777" w:rsidTr="003F2FDA">
        <w:tc>
          <w:tcPr>
            <w:tcW w:w="0" w:type="auto"/>
          </w:tcPr>
          <w:p w14:paraId="2DA65BF8" w14:textId="204528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0" w:type="auto"/>
          </w:tcPr>
          <w:p w14:paraId="6222F75B" w14:textId="1840B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72785C16" w14:textId="070642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71A5C4" w14:textId="16204C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F107BA" w14:textId="7026A6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C234E7" w14:textId="15CF5D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</w:tr>
      <w:tr w:rsidR="00C4771D" w14:paraId="0DC1C07A" w14:textId="77777777" w:rsidTr="003F2FDA">
        <w:tc>
          <w:tcPr>
            <w:tcW w:w="0" w:type="auto"/>
          </w:tcPr>
          <w:p w14:paraId="440E06F5" w14:textId="5D01D3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R4-2109955</w:t>
            </w:r>
          </w:p>
        </w:tc>
        <w:tc>
          <w:tcPr>
            <w:tcW w:w="0" w:type="auto"/>
          </w:tcPr>
          <w:p w14:paraId="692DB33A" w14:textId="2A17CA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1941AA30" w14:textId="6DAEE7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2ABF6B" w14:textId="69F7F6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FE26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139E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433811" w14:textId="77777777" w:rsidTr="003F2FDA">
        <w:tc>
          <w:tcPr>
            <w:tcW w:w="0" w:type="auto"/>
          </w:tcPr>
          <w:p w14:paraId="34021A78" w14:textId="1FCAA6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R4-2109956</w:t>
            </w:r>
          </w:p>
        </w:tc>
        <w:tc>
          <w:tcPr>
            <w:tcW w:w="0" w:type="auto"/>
          </w:tcPr>
          <w:p w14:paraId="4FBE4196" w14:textId="3C509A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50E70915" w14:textId="7B4455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54528E" w14:textId="077DD0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FEFE8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8AA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0A97BB" w14:textId="77777777" w:rsidTr="003F2FDA">
        <w:tc>
          <w:tcPr>
            <w:tcW w:w="0" w:type="auto"/>
          </w:tcPr>
          <w:p w14:paraId="7FF5B388" w14:textId="426BC0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R4-2109957</w:t>
            </w:r>
          </w:p>
        </w:tc>
        <w:tc>
          <w:tcPr>
            <w:tcW w:w="0" w:type="auto"/>
          </w:tcPr>
          <w:p w14:paraId="0FF567DD" w14:textId="3AD1E5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549E3BB6" w14:textId="214FE1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659852" w14:textId="1089F1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5916E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960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BEEBB7" w14:textId="77777777" w:rsidTr="003F2FDA">
        <w:tc>
          <w:tcPr>
            <w:tcW w:w="0" w:type="auto"/>
          </w:tcPr>
          <w:p w14:paraId="22326B70" w14:textId="0465A6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R4-2109958</w:t>
            </w:r>
          </w:p>
        </w:tc>
        <w:tc>
          <w:tcPr>
            <w:tcW w:w="0" w:type="auto"/>
          </w:tcPr>
          <w:p w14:paraId="03506EE0" w14:textId="4AA68A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3FBA29EB" w14:textId="722BDA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6EC18" w14:textId="177B48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FC4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C5C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A831F1" w14:textId="77777777" w:rsidTr="003F2FDA">
        <w:tc>
          <w:tcPr>
            <w:tcW w:w="0" w:type="auto"/>
          </w:tcPr>
          <w:p w14:paraId="509ACA48" w14:textId="5D90C9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R4-2109959</w:t>
            </w:r>
          </w:p>
        </w:tc>
        <w:tc>
          <w:tcPr>
            <w:tcW w:w="0" w:type="auto"/>
          </w:tcPr>
          <w:p w14:paraId="5D4F03D2" w14:textId="168BA7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power limits for serving cells of UL CA</w:t>
            </w:r>
          </w:p>
        </w:tc>
        <w:tc>
          <w:tcPr>
            <w:tcW w:w="0" w:type="auto"/>
          </w:tcPr>
          <w:p w14:paraId="3B527D0F" w14:textId="06AE31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948642" w14:textId="63A39A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AEF7B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6967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D91A1E" w14:textId="77777777" w:rsidTr="003F2FDA">
        <w:tc>
          <w:tcPr>
            <w:tcW w:w="0" w:type="auto"/>
          </w:tcPr>
          <w:p w14:paraId="66186A9E" w14:textId="47CBE3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R4-2109960</w:t>
            </w:r>
          </w:p>
        </w:tc>
        <w:tc>
          <w:tcPr>
            <w:tcW w:w="0" w:type="auto"/>
          </w:tcPr>
          <w:p w14:paraId="51BF0B2F" w14:textId="73D3BC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291CF779" w14:textId="1CEBB2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4E97ED" w14:textId="1934AB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D2737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844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FA650D" w14:textId="77777777" w:rsidTr="003F2FDA">
        <w:tc>
          <w:tcPr>
            <w:tcW w:w="0" w:type="auto"/>
          </w:tcPr>
          <w:p w14:paraId="04789C18" w14:textId="480393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R4-2109961</w:t>
            </w:r>
          </w:p>
        </w:tc>
        <w:tc>
          <w:tcPr>
            <w:tcW w:w="0" w:type="auto"/>
          </w:tcPr>
          <w:p w14:paraId="2208EF94" w14:textId="4C3949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4BDBD6B5" w14:textId="4CBFD1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C8C4B4" w14:textId="75C65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2F1D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24E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B91104" w14:textId="77777777" w:rsidTr="003F2FDA">
        <w:tc>
          <w:tcPr>
            <w:tcW w:w="0" w:type="auto"/>
          </w:tcPr>
          <w:p w14:paraId="42329764" w14:textId="1ACE74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R4-2109962</w:t>
            </w:r>
          </w:p>
        </w:tc>
        <w:tc>
          <w:tcPr>
            <w:tcW w:w="0" w:type="auto"/>
          </w:tcPr>
          <w:p w14:paraId="29E6A900" w14:textId="7D5C5A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10EE3E65" w14:textId="5B01A0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DC508E" w14:textId="68774F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0B23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78C96" w14:textId="441EA0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</w:tr>
      <w:tr w:rsidR="00C4771D" w14:paraId="006590AA" w14:textId="77777777" w:rsidTr="003F2FDA">
        <w:tc>
          <w:tcPr>
            <w:tcW w:w="0" w:type="auto"/>
          </w:tcPr>
          <w:p w14:paraId="58CF0B05" w14:textId="536B78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R4-2109963</w:t>
            </w:r>
          </w:p>
        </w:tc>
        <w:tc>
          <w:tcPr>
            <w:tcW w:w="0" w:type="auto"/>
          </w:tcPr>
          <w:p w14:paraId="19E6ABD7" w14:textId="5CE9E1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415B1599" w14:textId="1378B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5854CA" w14:textId="1827D6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B9AA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D9E6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C2244E" w14:textId="77777777" w:rsidTr="003F2FDA">
        <w:tc>
          <w:tcPr>
            <w:tcW w:w="0" w:type="auto"/>
          </w:tcPr>
          <w:p w14:paraId="100EF835" w14:textId="51F791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R4-2109964</w:t>
            </w:r>
          </w:p>
        </w:tc>
        <w:tc>
          <w:tcPr>
            <w:tcW w:w="0" w:type="auto"/>
          </w:tcPr>
          <w:p w14:paraId="2954D169" w14:textId="2187CC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35F27FEA" w14:textId="71BDF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21F486" w14:textId="20CEF7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8AE7B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9D2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9A50CC" w14:textId="77777777" w:rsidTr="003F2FDA">
        <w:tc>
          <w:tcPr>
            <w:tcW w:w="0" w:type="auto"/>
          </w:tcPr>
          <w:p w14:paraId="6D52E388" w14:textId="601A94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R4-2109965</w:t>
            </w:r>
          </w:p>
        </w:tc>
        <w:tc>
          <w:tcPr>
            <w:tcW w:w="0" w:type="auto"/>
          </w:tcPr>
          <w:p w14:paraId="1FEFCB80" w14:textId="76BDE0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simulation results for NR intra-band non-contiguous CA according to candidate RF architectures</w:t>
            </w:r>
          </w:p>
        </w:tc>
        <w:tc>
          <w:tcPr>
            <w:tcW w:w="0" w:type="auto"/>
          </w:tcPr>
          <w:p w14:paraId="4D5EA0FA" w14:textId="6D6087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252687E" w14:textId="2B4AF1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7F83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7B0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E653246" w14:textId="77777777" w:rsidTr="003F2FDA">
        <w:tc>
          <w:tcPr>
            <w:tcW w:w="0" w:type="auto"/>
          </w:tcPr>
          <w:p w14:paraId="535CEA68" w14:textId="1B467C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R4-2109966</w:t>
            </w:r>
          </w:p>
        </w:tc>
        <w:tc>
          <w:tcPr>
            <w:tcW w:w="0" w:type="auto"/>
          </w:tcPr>
          <w:p w14:paraId="2E9967F5" w14:textId="7A334D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4E35E31E" w14:textId="1D26F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56C9D2" w14:textId="7C207E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08941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483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5B792A" w14:textId="77777777" w:rsidTr="003F2FDA">
        <w:tc>
          <w:tcPr>
            <w:tcW w:w="0" w:type="auto"/>
          </w:tcPr>
          <w:p w14:paraId="0774D785" w14:textId="2C4405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R4-2109967</w:t>
            </w:r>
          </w:p>
        </w:tc>
        <w:tc>
          <w:tcPr>
            <w:tcW w:w="0" w:type="auto"/>
          </w:tcPr>
          <w:p w14:paraId="287CCB08" w14:textId="4890A6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5685B0D8" w14:textId="704E55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DE3E7C" w14:textId="0839CE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100A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FF5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9507DE" w14:textId="77777777" w:rsidTr="003F2FDA">
        <w:tc>
          <w:tcPr>
            <w:tcW w:w="0" w:type="auto"/>
          </w:tcPr>
          <w:p w14:paraId="43D3C465" w14:textId="0D5BB6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R4-2109968</w:t>
            </w:r>
          </w:p>
        </w:tc>
        <w:tc>
          <w:tcPr>
            <w:tcW w:w="0" w:type="auto"/>
          </w:tcPr>
          <w:p w14:paraId="2E223866" w14:textId="1267BC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71DA757F" w14:textId="30ACD0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DA7E2C" w14:textId="70C925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D2753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2BB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3A1E38" w14:textId="77777777" w:rsidTr="003F2FDA">
        <w:tc>
          <w:tcPr>
            <w:tcW w:w="0" w:type="auto"/>
          </w:tcPr>
          <w:p w14:paraId="3DDC0F83" w14:textId="44A60A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R4-2109969</w:t>
            </w:r>
          </w:p>
        </w:tc>
        <w:tc>
          <w:tcPr>
            <w:tcW w:w="0" w:type="auto"/>
          </w:tcPr>
          <w:p w14:paraId="3E4BFAF1" w14:textId="30F87C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03E6CE0A" w14:textId="47D06F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7B0AFB" w14:textId="225F73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6125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CB7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4B7A88" w14:textId="77777777" w:rsidTr="003F2FDA">
        <w:tc>
          <w:tcPr>
            <w:tcW w:w="0" w:type="auto"/>
          </w:tcPr>
          <w:p w14:paraId="6509E208" w14:textId="64A88C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R4-2109970</w:t>
            </w:r>
          </w:p>
        </w:tc>
        <w:tc>
          <w:tcPr>
            <w:tcW w:w="0" w:type="auto"/>
          </w:tcPr>
          <w:p w14:paraId="47312C97" w14:textId="3133FC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448874F9" w14:textId="325A4E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FC3F50" w14:textId="4D8CF5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15A5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D686A" w14:textId="33A09A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</w:tr>
      <w:tr w:rsidR="00C4771D" w14:paraId="0C1D93FA" w14:textId="77777777" w:rsidTr="003F2FDA">
        <w:tc>
          <w:tcPr>
            <w:tcW w:w="0" w:type="auto"/>
          </w:tcPr>
          <w:p w14:paraId="61D6B52F" w14:textId="65C2A2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R4-2109971</w:t>
            </w:r>
          </w:p>
        </w:tc>
        <w:tc>
          <w:tcPr>
            <w:tcW w:w="0" w:type="auto"/>
          </w:tcPr>
          <w:p w14:paraId="04F1C816" w14:textId="76E204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4A9598B5" w14:textId="57D4E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1031BE" w14:textId="1CB180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5125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D88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EB00AF" w14:textId="77777777" w:rsidTr="003F2FDA">
        <w:tc>
          <w:tcPr>
            <w:tcW w:w="0" w:type="auto"/>
          </w:tcPr>
          <w:p w14:paraId="65ADAB6B" w14:textId="6785E8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R4-2109972</w:t>
            </w:r>
          </w:p>
        </w:tc>
        <w:tc>
          <w:tcPr>
            <w:tcW w:w="0" w:type="auto"/>
          </w:tcPr>
          <w:p w14:paraId="52960BF9" w14:textId="172905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61564312" w14:textId="1BD062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57EDCB" w14:textId="2453A7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4A5F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F2FD7" w14:textId="385462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</w:tr>
      <w:tr w:rsidR="00C4771D" w14:paraId="2ABFF44F" w14:textId="77777777" w:rsidTr="003F2FDA">
        <w:tc>
          <w:tcPr>
            <w:tcW w:w="0" w:type="auto"/>
          </w:tcPr>
          <w:p w14:paraId="7465579B" w14:textId="210C4D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R4-2109973</w:t>
            </w:r>
          </w:p>
        </w:tc>
        <w:tc>
          <w:tcPr>
            <w:tcW w:w="0" w:type="auto"/>
          </w:tcPr>
          <w:p w14:paraId="6EDED68C" w14:textId="7008C6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75D9B683" w14:textId="1BC0CF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3BB0F5" w14:textId="4EEC8B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007A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8FB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568959" w14:textId="77777777" w:rsidTr="003F2FDA">
        <w:tc>
          <w:tcPr>
            <w:tcW w:w="0" w:type="auto"/>
          </w:tcPr>
          <w:p w14:paraId="7325ECA1" w14:textId="72DFF8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R4-2109974</w:t>
            </w:r>
          </w:p>
        </w:tc>
        <w:tc>
          <w:tcPr>
            <w:tcW w:w="0" w:type="auto"/>
          </w:tcPr>
          <w:p w14:paraId="10F3D1AE" w14:textId="15600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transparent TxD and a Draft Reply LS to RAN2</w:t>
            </w:r>
          </w:p>
        </w:tc>
        <w:tc>
          <w:tcPr>
            <w:tcW w:w="0" w:type="auto"/>
          </w:tcPr>
          <w:p w14:paraId="74BFB6FB" w14:textId="1F88A0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DBB2EA" w14:textId="57923F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6BC5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0C6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FA6690" w14:textId="77777777" w:rsidTr="003F2FDA">
        <w:tc>
          <w:tcPr>
            <w:tcW w:w="0" w:type="auto"/>
          </w:tcPr>
          <w:p w14:paraId="013B8F34" w14:textId="003D89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R4-2109975</w:t>
            </w:r>
          </w:p>
        </w:tc>
        <w:tc>
          <w:tcPr>
            <w:tcW w:w="0" w:type="auto"/>
          </w:tcPr>
          <w:p w14:paraId="64F15DBC" w14:textId="53D05E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methods for faciliating SAR compliance for inter-band UL CA</w:t>
            </w:r>
          </w:p>
        </w:tc>
        <w:tc>
          <w:tcPr>
            <w:tcW w:w="0" w:type="auto"/>
          </w:tcPr>
          <w:p w14:paraId="1AA5D6B5" w14:textId="7BD552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2AA1C9" w14:textId="41DA5C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8D99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78D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56B27B" w14:textId="77777777" w:rsidTr="003F2FDA">
        <w:tc>
          <w:tcPr>
            <w:tcW w:w="0" w:type="auto"/>
          </w:tcPr>
          <w:p w14:paraId="0110DF51" w14:textId="2A09E4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R4-2109976</w:t>
            </w:r>
          </w:p>
        </w:tc>
        <w:tc>
          <w:tcPr>
            <w:tcW w:w="0" w:type="auto"/>
          </w:tcPr>
          <w:p w14:paraId="7F53C9CA" w14:textId="589608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Higher BC power class for UL CA</w:t>
            </w:r>
          </w:p>
        </w:tc>
        <w:tc>
          <w:tcPr>
            <w:tcW w:w="0" w:type="auto"/>
          </w:tcPr>
          <w:p w14:paraId="4C714065" w14:textId="0EC860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C04B5E" w14:textId="3823B2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825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26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E108FC" w14:textId="77777777" w:rsidTr="003F2FDA">
        <w:tc>
          <w:tcPr>
            <w:tcW w:w="0" w:type="auto"/>
          </w:tcPr>
          <w:p w14:paraId="0161A3AA" w14:textId="4E228D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R4-2109977</w:t>
            </w:r>
          </w:p>
        </w:tc>
        <w:tc>
          <w:tcPr>
            <w:tcW w:w="0" w:type="auto"/>
          </w:tcPr>
          <w:p w14:paraId="19D06F07" w14:textId="1E9D4A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switching for non-collocated UL CA</w:t>
            </w:r>
          </w:p>
        </w:tc>
        <w:tc>
          <w:tcPr>
            <w:tcW w:w="0" w:type="auto"/>
          </w:tcPr>
          <w:p w14:paraId="6C4010D8" w14:textId="134174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D327BD" w14:textId="512654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A86A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03A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E6F266" w14:textId="77777777" w:rsidTr="003F2FDA">
        <w:tc>
          <w:tcPr>
            <w:tcW w:w="0" w:type="auto"/>
          </w:tcPr>
          <w:p w14:paraId="445728F3" w14:textId="79EDF8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R4-2109978</w:t>
            </w:r>
          </w:p>
        </w:tc>
        <w:tc>
          <w:tcPr>
            <w:tcW w:w="0" w:type="auto"/>
          </w:tcPr>
          <w:p w14:paraId="5ECABD34" w14:textId="3960C2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TX switching for non-collocated UL CA</w:t>
            </w:r>
          </w:p>
        </w:tc>
        <w:tc>
          <w:tcPr>
            <w:tcW w:w="0" w:type="auto"/>
          </w:tcPr>
          <w:p w14:paraId="22C9664F" w14:textId="5005D1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66A630" w14:textId="0A46BC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4024F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D9A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10B02A" w14:textId="77777777" w:rsidTr="003F2FDA">
        <w:tc>
          <w:tcPr>
            <w:tcW w:w="0" w:type="auto"/>
          </w:tcPr>
          <w:p w14:paraId="7B16EEE1" w14:textId="6F4321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R4-2109979</w:t>
            </w:r>
          </w:p>
        </w:tc>
        <w:tc>
          <w:tcPr>
            <w:tcW w:w="0" w:type="auto"/>
          </w:tcPr>
          <w:p w14:paraId="39D7344F" w14:textId="7D7B9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reduction for contigous (and non-contiguous) UL CA with HPUE: MPR and power prioritization</w:t>
            </w:r>
          </w:p>
        </w:tc>
        <w:tc>
          <w:tcPr>
            <w:tcW w:w="0" w:type="auto"/>
          </w:tcPr>
          <w:p w14:paraId="0FFE9D3C" w14:textId="0A09B7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E2B4CE" w14:textId="31DECF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3F0A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449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EF5177" w14:textId="77777777" w:rsidTr="003F2FDA">
        <w:tc>
          <w:tcPr>
            <w:tcW w:w="0" w:type="auto"/>
          </w:tcPr>
          <w:p w14:paraId="644EF2BD" w14:textId="6F1527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R4-2109980</w:t>
            </w:r>
          </w:p>
        </w:tc>
        <w:tc>
          <w:tcPr>
            <w:tcW w:w="0" w:type="auto"/>
          </w:tcPr>
          <w:p w14:paraId="43C32C27" w14:textId="19979C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MRTD and CBM capability for inter-band DL CA</w:t>
            </w:r>
          </w:p>
        </w:tc>
        <w:tc>
          <w:tcPr>
            <w:tcW w:w="0" w:type="auto"/>
          </w:tcPr>
          <w:p w14:paraId="3181B8CC" w14:textId="685DC0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9B41C6" w14:textId="6FB036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3736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A4E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B19279" w14:textId="77777777" w:rsidTr="003F2FDA">
        <w:tc>
          <w:tcPr>
            <w:tcW w:w="0" w:type="auto"/>
          </w:tcPr>
          <w:p w14:paraId="3E438B79" w14:textId="1F4CE6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R4-2109981</w:t>
            </w:r>
          </w:p>
        </w:tc>
        <w:tc>
          <w:tcPr>
            <w:tcW w:w="0" w:type="auto"/>
          </w:tcPr>
          <w:p w14:paraId="404A6CEF" w14:textId="64216B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for operations up to 71 GHz</w:t>
            </w:r>
          </w:p>
        </w:tc>
        <w:tc>
          <w:tcPr>
            <w:tcW w:w="0" w:type="auto"/>
          </w:tcPr>
          <w:p w14:paraId="0241EDB6" w14:textId="712A54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490D46" w14:textId="7FF4E2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8F0C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F16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3E5F40" w14:textId="77777777" w:rsidTr="003F2FDA">
        <w:tc>
          <w:tcPr>
            <w:tcW w:w="0" w:type="auto"/>
          </w:tcPr>
          <w:p w14:paraId="76D6FF2D" w14:textId="29D8E6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R4-2109982</w:t>
            </w:r>
          </w:p>
        </w:tc>
        <w:tc>
          <w:tcPr>
            <w:tcW w:w="0" w:type="auto"/>
          </w:tcPr>
          <w:p w14:paraId="31086260" w14:textId="01109F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29B2CEA0" w14:textId="75C14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BAD8A1E" w14:textId="141C43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9891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D8F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A61546" w14:textId="77777777" w:rsidTr="003F2FDA">
        <w:tc>
          <w:tcPr>
            <w:tcW w:w="0" w:type="auto"/>
          </w:tcPr>
          <w:p w14:paraId="14CE6132" w14:textId="318AF1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R4-2109983</w:t>
            </w:r>
          </w:p>
        </w:tc>
        <w:tc>
          <w:tcPr>
            <w:tcW w:w="0" w:type="auto"/>
          </w:tcPr>
          <w:p w14:paraId="4C737BE7" w14:textId="3A636C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0565245D" w14:textId="133C9B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30B64A" w14:textId="17311A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BCDF8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A86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335550" w14:textId="77777777" w:rsidTr="003F2FDA">
        <w:tc>
          <w:tcPr>
            <w:tcW w:w="0" w:type="auto"/>
          </w:tcPr>
          <w:p w14:paraId="336AAC98" w14:textId="385CD0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R4-2109984</w:t>
            </w:r>
          </w:p>
        </w:tc>
        <w:tc>
          <w:tcPr>
            <w:tcW w:w="0" w:type="auto"/>
          </w:tcPr>
          <w:p w14:paraId="1E6BFF17" w14:textId="5BC7F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3025CDDA" w14:textId="229DA3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3556FC63" w14:textId="149EEE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1D33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88D59" w14:textId="303D60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R4-2108250</w:t>
            </w:r>
          </w:p>
        </w:tc>
      </w:tr>
      <w:tr w:rsidR="00C4771D" w14:paraId="168FE9F1" w14:textId="77777777" w:rsidTr="003F2FDA">
        <w:tc>
          <w:tcPr>
            <w:tcW w:w="0" w:type="auto"/>
          </w:tcPr>
          <w:p w14:paraId="3B011E99" w14:textId="2A0E90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R4-2109985</w:t>
            </w:r>
          </w:p>
        </w:tc>
        <w:tc>
          <w:tcPr>
            <w:tcW w:w="0" w:type="auto"/>
          </w:tcPr>
          <w:p w14:paraId="34FF9A3E" w14:textId="0BC0CE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-r17</w:t>
            </w:r>
          </w:p>
        </w:tc>
        <w:tc>
          <w:tcPr>
            <w:tcW w:w="0" w:type="auto"/>
          </w:tcPr>
          <w:p w14:paraId="4CCCFB03" w14:textId="7ED029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6EC68EA9" w14:textId="12C5A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5BCA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FF9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2A57FB" w14:textId="77777777" w:rsidTr="003F2FDA">
        <w:tc>
          <w:tcPr>
            <w:tcW w:w="0" w:type="auto"/>
          </w:tcPr>
          <w:p w14:paraId="7A1F892A" w14:textId="257E1E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R4-2109986</w:t>
            </w:r>
          </w:p>
        </w:tc>
        <w:tc>
          <w:tcPr>
            <w:tcW w:w="0" w:type="auto"/>
          </w:tcPr>
          <w:p w14:paraId="26DDFE41" w14:textId="725ACC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r16</w:t>
            </w:r>
          </w:p>
        </w:tc>
        <w:tc>
          <w:tcPr>
            <w:tcW w:w="0" w:type="auto"/>
          </w:tcPr>
          <w:p w14:paraId="2D6FCFF7" w14:textId="206E8D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358A1418" w14:textId="4C4156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D319C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2CA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AE3A02" w14:textId="77777777" w:rsidTr="003F2FDA">
        <w:tc>
          <w:tcPr>
            <w:tcW w:w="0" w:type="auto"/>
          </w:tcPr>
          <w:p w14:paraId="567649D0" w14:textId="08F450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R4-2109987</w:t>
            </w:r>
          </w:p>
        </w:tc>
        <w:tc>
          <w:tcPr>
            <w:tcW w:w="0" w:type="auto"/>
          </w:tcPr>
          <w:p w14:paraId="12FA944C" w14:textId="1FCE3A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r17</w:t>
            </w:r>
          </w:p>
        </w:tc>
        <w:tc>
          <w:tcPr>
            <w:tcW w:w="0" w:type="auto"/>
          </w:tcPr>
          <w:p w14:paraId="3217D205" w14:textId="45A7E8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56E0DC50" w14:textId="55828A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70C2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DCA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8F02080" w14:textId="77777777" w:rsidTr="003F2FDA">
        <w:tc>
          <w:tcPr>
            <w:tcW w:w="0" w:type="auto"/>
          </w:tcPr>
          <w:p w14:paraId="4D527E04" w14:textId="0F1BB5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R4-2109988</w:t>
            </w:r>
          </w:p>
        </w:tc>
        <w:tc>
          <w:tcPr>
            <w:tcW w:w="0" w:type="auto"/>
          </w:tcPr>
          <w:p w14:paraId="70B93FCF" w14:textId="350A0C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Multiple SCell activation</w:t>
            </w:r>
          </w:p>
        </w:tc>
        <w:tc>
          <w:tcPr>
            <w:tcW w:w="0" w:type="auto"/>
          </w:tcPr>
          <w:p w14:paraId="0DD1D8AC" w14:textId="5D98ED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71E453" w14:textId="4ECF00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5113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8DC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59A3DB" w14:textId="77777777" w:rsidTr="003F2FDA">
        <w:tc>
          <w:tcPr>
            <w:tcW w:w="0" w:type="auto"/>
          </w:tcPr>
          <w:p w14:paraId="19546A97" w14:textId="00EFE9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R4-2109989</w:t>
            </w:r>
          </w:p>
        </w:tc>
        <w:tc>
          <w:tcPr>
            <w:tcW w:w="0" w:type="auto"/>
          </w:tcPr>
          <w:p w14:paraId="5689F221" w14:textId="0EE6E8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r16</w:t>
            </w:r>
          </w:p>
        </w:tc>
        <w:tc>
          <w:tcPr>
            <w:tcW w:w="0" w:type="auto"/>
          </w:tcPr>
          <w:p w14:paraId="051ABC93" w14:textId="4B6126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C10C0C" w14:textId="690516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1F80E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09B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0BE2CC" w14:textId="77777777" w:rsidTr="003F2FDA">
        <w:tc>
          <w:tcPr>
            <w:tcW w:w="0" w:type="auto"/>
          </w:tcPr>
          <w:p w14:paraId="0166BC4B" w14:textId="630868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R4-2109990</w:t>
            </w:r>
          </w:p>
        </w:tc>
        <w:tc>
          <w:tcPr>
            <w:tcW w:w="0" w:type="auto"/>
          </w:tcPr>
          <w:p w14:paraId="5D523D05" w14:textId="549540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r17</w:t>
            </w:r>
          </w:p>
        </w:tc>
        <w:tc>
          <w:tcPr>
            <w:tcW w:w="0" w:type="auto"/>
          </w:tcPr>
          <w:p w14:paraId="36FBD65D" w14:textId="7CCB60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5B8227" w14:textId="2145C9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F9D00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EF7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53095B" w14:textId="77777777" w:rsidTr="003F2FDA">
        <w:tc>
          <w:tcPr>
            <w:tcW w:w="0" w:type="auto"/>
          </w:tcPr>
          <w:p w14:paraId="74571595" w14:textId="029AD1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R4-2109991</w:t>
            </w:r>
          </w:p>
        </w:tc>
        <w:tc>
          <w:tcPr>
            <w:tcW w:w="0" w:type="auto"/>
          </w:tcPr>
          <w:p w14:paraId="4BE3F734" w14:textId="08606B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NeedForGap measurements</w:t>
            </w:r>
          </w:p>
        </w:tc>
        <w:tc>
          <w:tcPr>
            <w:tcW w:w="0" w:type="auto"/>
          </w:tcPr>
          <w:p w14:paraId="038F6C52" w14:textId="760CF7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3B44E1" w14:textId="6A8279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E43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9D4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7D251B" w14:textId="77777777" w:rsidTr="003F2FDA">
        <w:tc>
          <w:tcPr>
            <w:tcW w:w="0" w:type="auto"/>
          </w:tcPr>
          <w:p w14:paraId="6B62D76C" w14:textId="7F0579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R4-2109992</w:t>
            </w:r>
          </w:p>
        </w:tc>
        <w:tc>
          <w:tcPr>
            <w:tcW w:w="0" w:type="auto"/>
          </w:tcPr>
          <w:p w14:paraId="49EF2E7D" w14:textId="101E13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 patterns</w:t>
            </w:r>
          </w:p>
        </w:tc>
        <w:tc>
          <w:tcPr>
            <w:tcW w:w="0" w:type="auto"/>
          </w:tcPr>
          <w:p w14:paraId="77D74CBF" w14:textId="6CD822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A82557" w14:textId="3A9D6B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AD28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7B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C77D36" w14:textId="77777777" w:rsidTr="003F2FDA">
        <w:tc>
          <w:tcPr>
            <w:tcW w:w="0" w:type="auto"/>
          </w:tcPr>
          <w:p w14:paraId="033BDCEA" w14:textId="041B50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R4-2109993</w:t>
            </w:r>
          </w:p>
        </w:tc>
        <w:tc>
          <w:tcPr>
            <w:tcW w:w="0" w:type="auto"/>
          </w:tcPr>
          <w:p w14:paraId="2A96AB77" w14:textId="26EE9D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inter-cell interference</w:t>
            </w:r>
          </w:p>
        </w:tc>
        <w:tc>
          <w:tcPr>
            <w:tcW w:w="0" w:type="auto"/>
          </w:tcPr>
          <w:p w14:paraId="713CBF62" w14:textId="2B135A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870A90" w14:textId="20770D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AD08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7C6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FD99EE" w14:textId="77777777" w:rsidTr="003F2FDA">
        <w:tc>
          <w:tcPr>
            <w:tcW w:w="0" w:type="auto"/>
          </w:tcPr>
          <w:p w14:paraId="24B68F04" w14:textId="020700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R4-2109994</w:t>
            </w:r>
          </w:p>
        </w:tc>
        <w:tc>
          <w:tcPr>
            <w:tcW w:w="0" w:type="auto"/>
          </w:tcPr>
          <w:p w14:paraId="0A995763" w14:textId="61B39B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intra-cell inter-user</w:t>
            </w:r>
          </w:p>
        </w:tc>
        <w:tc>
          <w:tcPr>
            <w:tcW w:w="0" w:type="auto"/>
          </w:tcPr>
          <w:p w14:paraId="37BA16A8" w14:textId="42509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03EC84" w14:textId="28C536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957A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9194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069AB7" w14:textId="77777777" w:rsidTr="003F2FDA">
        <w:tc>
          <w:tcPr>
            <w:tcW w:w="0" w:type="auto"/>
          </w:tcPr>
          <w:p w14:paraId="4950D79D" w14:textId="266A5D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R4-2109995</w:t>
            </w:r>
          </w:p>
        </w:tc>
        <w:tc>
          <w:tcPr>
            <w:tcW w:w="0" w:type="auto"/>
          </w:tcPr>
          <w:p w14:paraId="3D6C7A00" w14:textId="598893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CRS-IM with overlapping spectrum for LTE and NR</w:t>
            </w:r>
          </w:p>
        </w:tc>
        <w:tc>
          <w:tcPr>
            <w:tcW w:w="0" w:type="auto"/>
          </w:tcPr>
          <w:p w14:paraId="05913549" w14:textId="67973B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B5D87C" w14:textId="2FCCD9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3ED1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788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2EC16A" w14:textId="77777777" w:rsidTr="003F2FDA">
        <w:tc>
          <w:tcPr>
            <w:tcW w:w="0" w:type="auto"/>
          </w:tcPr>
          <w:p w14:paraId="04D542E8" w14:textId="3BBEC8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R4-2109996</w:t>
            </w:r>
          </w:p>
        </w:tc>
        <w:tc>
          <w:tcPr>
            <w:tcW w:w="0" w:type="auto"/>
          </w:tcPr>
          <w:p w14:paraId="0474755C" w14:textId="210CFA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Test methodology for application layer data throughput performance</w:t>
            </w:r>
          </w:p>
        </w:tc>
        <w:tc>
          <w:tcPr>
            <w:tcW w:w="0" w:type="auto"/>
          </w:tcPr>
          <w:p w14:paraId="02C6EAF2" w14:textId="0A015C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2FF2F3" w14:textId="7133A3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880E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2B4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472BF7" w14:textId="77777777" w:rsidTr="003F2FDA">
        <w:tc>
          <w:tcPr>
            <w:tcW w:w="0" w:type="auto"/>
          </w:tcPr>
          <w:p w14:paraId="52BC9AEC" w14:textId="636E8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R4-2109997</w:t>
            </w:r>
          </w:p>
        </w:tc>
        <w:tc>
          <w:tcPr>
            <w:tcW w:w="0" w:type="auto"/>
          </w:tcPr>
          <w:p w14:paraId="28902814" w14:textId="21E430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data throughput performance</w:t>
            </w:r>
          </w:p>
        </w:tc>
        <w:tc>
          <w:tcPr>
            <w:tcW w:w="0" w:type="auto"/>
          </w:tcPr>
          <w:p w14:paraId="3D5E40A9" w14:textId="4A2ED1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3727A" w14:textId="012F90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AB9F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F91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779A5F" w14:textId="77777777" w:rsidTr="003F2FDA">
        <w:tc>
          <w:tcPr>
            <w:tcW w:w="0" w:type="auto"/>
          </w:tcPr>
          <w:p w14:paraId="1EA6B07F" w14:textId="386A1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R4-2109998</w:t>
            </w:r>
          </w:p>
        </w:tc>
        <w:tc>
          <w:tcPr>
            <w:tcW w:w="0" w:type="auto"/>
          </w:tcPr>
          <w:p w14:paraId="7BCDCC6D" w14:textId="5A1690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degradation in NR n3 for PC2 UE in FDD band</w:t>
            </w:r>
          </w:p>
        </w:tc>
        <w:tc>
          <w:tcPr>
            <w:tcW w:w="0" w:type="auto"/>
          </w:tcPr>
          <w:p w14:paraId="21287F11" w14:textId="2EB655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99F6041" w14:textId="23FF30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3C76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A107E" w14:textId="0FF6FD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R4-2107896</w:t>
            </w:r>
          </w:p>
        </w:tc>
      </w:tr>
      <w:tr w:rsidR="00C4771D" w14:paraId="0F00595D" w14:textId="77777777" w:rsidTr="003F2FDA">
        <w:tc>
          <w:tcPr>
            <w:tcW w:w="0" w:type="auto"/>
          </w:tcPr>
          <w:p w14:paraId="7C3A96BD" w14:textId="1B710C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R4-2109999</w:t>
            </w:r>
          </w:p>
        </w:tc>
        <w:tc>
          <w:tcPr>
            <w:tcW w:w="0" w:type="auto"/>
          </w:tcPr>
          <w:p w14:paraId="6EB5D103" w14:textId="5AFBF0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Annex I and Annex K</w:t>
            </w:r>
          </w:p>
        </w:tc>
        <w:tc>
          <w:tcPr>
            <w:tcW w:w="0" w:type="auto"/>
          </w:tcPr>
          <w:p w14:paraId="50203FC6" w14:textId="0E5808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03B6720" w14:textId="625853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EFE2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126F4" w14:textId="7195EF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R4-2108584</w:t>
            </w:r>
          </w:p>
        </w:tc>
      </w:tr>
      <w:tr w:rsidR="00C4771D" w14:paraId="10FEC6B0" w14:textId="77777777" w:rsidTr="003F2FDA">
        <w:tc>
          <w:tcPr>
            <w:tcW w:w="0" w:type="auto"/>
          </w:tcPr>
          <w:p w14:paraId="314095EC" w14:textId="191901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R4-2110000</w:t>
            </w:r>
          </w:p>
        </w:tc>
        <w:tc>
          <w:tcPr>
            <w:tcW w:w="0" w:type="auto"/>
          </w:tcPr>
          <w:p w14:paraId="15C44A7D" w14:textId="6F5DD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on TR38.809</w:t>
            </w:r>
          </w:p>
        </w:tc>
        <w:tc>
          <w:tcPr>
            <w:tcW w:w="0" w:type="auto"/>
          </w:tcPr>
          <w:p w14:paraId="266A6964" w14:textId="7D24BE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B59DBD9" w14:textId="05BBB3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53E8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59A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B447D4" w14:textId="77777777" w:rsidTr="003F2FDA">
        <w:tc>
          <w:tcPr>
            <w:tcW w:w="0" w:type="auto"/>
          </w:tcPr>
          <w:p w14:paraId="15BA7C47" w14:textId="03344D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R4-2110001</w:t>
            </w:r>
          </w:p>
        </w:tc>
        <w:tc>
          <w:tcPr>
            <w:tcW w:w="0" w:type="auto"/>
          </w:tcPr>
          <w:p w14:paraId="2E3E64EB" w14:textId="08897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Maximum Channel Bandwidth for 960kHz SCS</w:t>
            </w:r>
          </w:p>
        </w:tc>
        <w:tc>
          <w:tcPr>
            <w:tcW w:w="0" w:type="auto"/>
          </w:tcPr>
          <w:p w14:paraId="2AB25CE5" w14:textId="1D022A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A288A6" w14:textId="77206E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60F8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69F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281CC0" w14:textId="77777777" w:rsidTr="003F2FDA">
        <w:tc>
          <w:tcPr>
            <w:tcW w:w="0" w:type="auto"/>
          </w:tcPr>
          <w:p w14:paraId="6AD3DE7B" w14:textId="34E3AD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R4-2110002</w:t>
            </w:r>
          </w:p>
        </w:tc>
        <w:tc>
          <w:tcPr>
            <w:tcW w:w="0" w:type="auto"/>
          </w:tcPr>
          <w:p w14:paraId="5D0B097F" w14:textId="1D93E4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for Rel-17 IAB</w:t>
            </w:r>
          </w:p>
        </w:tc>
        <w:tc>
          <w:tcPr>
            <w:tcW w:w="0" w:type="auto"/>
          </w:tcPr>
          <w:p w14:paraId="0B782DDF" w14:textId="4DBB2B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Samsung,Qualcomm</w:t>
            </w:r>
          </w:p>
        </w:tc>
        <w:tc>
          <w:tcPr>
            <w:tcW w:w="0" w:type="auto"/>
          </w:tcPr>
          <w:p w14:paraId="1C848A99" w14:textId="208995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C5C7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421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340295" w14:textId="77777777" w:rsidTr="003F2FDA">
        <w:tc>
          <w:tcPr>
            <w:tcW w:w="0" w:type="auto"/>
          </w:tcPr>
          <w:p w14:paraId="2EF40646" w14:textId="5553F3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R4-2110003</w:t>
            </w:r>
          </w:p>
        </w:tc>
        <w:tc>
          <w:tcPr>
            <w:tcW w:w="0" w:type="auto"/>
          </w:tcPr>
          <w:p w14:paraId="62A1717C" w14:textId="10A613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simultaneous TX/RX for IAB node</w:t>
            </w:r>
          </w:p>
        </w:tc>
        <w:tc>
          <w:tcPr>
            <w:tcW w:w="0" w:type="auto"/>
          </w:tcPr>
          <w:p w14:paraId="668B9BE1" w14:textId="4E41D2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E7EDEB" w14:textId="4E2981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F08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2C5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C0A905" w14:textId="77777777" w:rsidTr="003F2FDA">
        <w:tc>
          <w:tcPr>
            <w:tcW w:w="0" w:type="auto"/>
          </w:tcPr>
          <w:p w14:paraId="5923B221" w14:textId="652122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R4-2110004</w:t>
            </w:r>
          </w:p>
        </w:tc>
        <w:tc>
          <w:tcPr>
            <w:tcW w:w="0" w:type="auto"/>
          </w:tcPr>
          <w:p w14:paraId="49757215" w14:textId="4325E7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mode for IAB</w:t>
            </w:r>
          </w:p>
        </w:tc>
        <w:tc>
          <w:tcPr>
            <w:tcW w:w="0" w:type="auto"/>
          </w:tcPr>
          <w:p w14:paraId="39A65E28" w14:textId="20302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E76E5CB" w14:textId="733DA4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A7E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7BC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69621B" w14:textId="77777777" w:rsidTr="003F2FDA">
        <w:tc>
          <w:tcPr>
            <w:tcW w:w="0" w:type="auto"/>
          </w:tcPr>
          <w:p w14:paraId="50CB138A" w14:textId="7AE562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R4-2110005</w:t>
            </w:r>
          </w:p>
        </w:tc>
        <w:tc>
          <w:tcPr>
            <w:tcW w:w="0" w:type="auto"/>
          </w:tcPr>
          <w:p w14:paraId="19B968E8" w14:textId="4CEF68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Dual-connectivity scenario for IAB</w:t>
            </w:r>
          </w:p>
        </w:tc>
        <w:tc>
          <w:tcPr>
            <w:tcW w:w="0" w:type="auto"/>
          </w:tcPr>
          <w:p w14:paraId="78FA429A" w14:textId="1777F1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3DA023C" w14:textId="6F7789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48E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9F2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DD3550" w14:textId="77777777" w:rsidTr="003F2FDA">
        <w:tc>
          <w:tcPr>
            <w:tcW w:w="0" w:type="auto"/>
          </w:tcPr>
          <w:p w14:paraId="76080B33" w14:textId="0D5308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R4-2110006</w:t>
            </w:r>
          </w:p>
        </w:tc>
        <w:tc>
          <w:tcPr>
            <w:tcW w:w="0" w:type="auto"/>
          </w:tcPr>
          <w:p w14:paraId="2DA28CA7" w14:textId="458704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4FFAB683" w14:textId="67C7B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38A33E" w14:textId="73F33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DB71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569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98276D" w14:textId="77777777" w:rsidTr="003F2FDA">
        <w:tc>
          <w:tcPr>
            <w:tcW w:w="0" w:type="auto"/>
          </w:tcPr>
          <w:p w14:paraId="4F0C0129" w14:textId="6A2D5F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R4-2110007</w:t>
            </w:r>
          </w:p>
        </w:tc>
        <w:tc>
          <w:tcPr>
            <w:tcW w:w="0" w:type="auto"/>
          </w:tcPr>
          <w:p w14:paraId="1A956447" w14:textId="69A864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7034BE39" w14:textId="7C194D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728705" w14:textId="71CF3C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B29D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F9F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FEB43E" w14:textId="77777777" w:rsidTr="003F2FDA">
        <w:tc>
          <w:tcPr>
            <w:tcW w:w="0" w:type="auto"/>
          </w:tcPr>
          <w:p w14:paraId="21B39D3A" w14:textId="48559F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R4-2110008</w:t>
            </w:r>
          </w:p>
        </w:tc>
        <w:tc>
          <w:tcPr>
            <w:tcW w:w="0" w:type="auto"/>
          </w:tcPr>
          <w:p w14:paraId="02A37C9C" w14:textId="17C9E2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54F02B89" w14:textId="36F06F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C30FD3" w14:textId="40F41B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42CF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FA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DF1239" w14:textId="77777777" w:rsidTr="003F2FDA">
        <w:tc>
          <w:tcPr>
            <w:tcW w:w="0" w:type="auto"/>
          </w:tcPr>
          <w:p w14:paraId="652E6239" w14:textId="17CAF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R4-2110009</w:t>
            </w:r>
          </w:p>
        </w:tc>
        <w:tc>
          <w:tcPr>
            <w:tcW w:w="0" w:type="auto"/>
          </w:tcPr>
          <w:p w14:paraId="3F7B0477" w14:textId="5F6A9F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6D672850" w14:textId="1881E4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827229" w14:textId="4A27D8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C6254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AE9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0A3894" w14:textId="77777777" w:rsidTr="003F2FDA">
        <w:tc>
          <w:tcPr>
            <w:tcW w:w="0" w:type="auto"/>
          </w:tcPr>
          <w:p w14:paraId="10D1FEB1" w14:textId="562973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R4-2110010</w:t>
            </w:r>
          </w:p>
        </w:tc>
        <w:tc>
          <w:tcPr>
            <w:tcW w:w="0" w:type="auto"/>
          </w:tcPr>
          <w:p w14:paraId="6324804D" w14:textId="0F4DAC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0A5AE610" w14:textId="31CEBB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38B05A" w14:textId="62EAC8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D263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F94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FA4EEA" w14:textId="77777777" w:rsidTr="003F2FDA">
        <w:tc>
          <w:tcPr>
            <w:tcW w:w="0" w:type="auto"/>
          </w:tcPr>
          <w:p w14:paraId="628E61F0" w14:textId="3AB242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R4-2110011</w:t>
            </w:r>
          </w:p>
        </w:tc>
        <w:tc>
          <w:tcPr>
            <w:tcW w:w="0" w:type="auto"/>
          </w:tcPr>
          <w:p w14:paraId="0B50234F" w14:textId="63B953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1C674F7D" w14:textId="57B76D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613452" w14:textId="32ED2D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20F3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380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667F0D" w14:textId="77777777" w:rsidTr="003F2FDA">
        <w:tc>
          <w:tcPr>
            <w:tcW w:w="0" w:type="auto"/>
          </w:tcPr>
          <w:p w14:paraId="3E5FC8DF" w14:textId="6724D1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R4-2110012</w:t>
            </w:r>
          </w:p>
        </w:tc>
        <w:tc>
          <w:tcPr>
            <w:tcW w:w="0" w:type="auto"/>
          </w:tcPr>
          <w:p w14:paraId="7BA9E9DA" w14:textId="0A97C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period definition</w:t>
            </w:r>
          </w:p>
        </w:tc>
        <w:tc>
          <w:tcPr>
            <w:tcW w:w="0" w:type="auto"/>
          </w:tcPr>
          <w:p w14:paraId="407D3E0A" w14:textId="7C7C92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C1EA90" w14:textId="51FEA9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5063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58F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797436" w14:textId="77777777" w:rsidTr="003F2FDA">
        <w:tc>
          <w:tcPr>
            <w:tcW w:w="0" w:type="auto"/>
          </w:tcPr>
          <w:p w14:paraId="43167B69" w14:textId="7C6BEA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R4-2110013</w:t>
            </w:r>
          </w:p>
        </w:tc>
        <w:tc>
          <w:tcPr>
            <w:tcW w:w="0" w:type="auto"/>
          </w:tcPr>
          <w:p w14:paraId="5089383F" w14:textId="5313C5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period definition</w:t>
            </w:r>
          </w:p>
        </w:tc>
        <w:tc>
          <w:tcPr>
            <w:tcW w:w="0" w:type="auto"/>
          </w:tcPr>
          <w:p w14:paraId="3B3F9F34" w14:textId="387F2D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CB7153" w14:textId="01FE9A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C732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7FF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6BDD9D" w14:textId="77777777" w:rsidTr="003F2FDA">
        <w:tc>
          <w:tcPr>
            <w:tcW w:w="0" w:type="auto"/>
          </w:tcPr>
          <w:p w14:paraId="7147F998" w14:textId="7B218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R4-2110014</w:t>
            </w:r>
          </w:p>
        </w:tc>
        <w:tc>
          <w:tcPr>
            <w:tcW w:w="0" w:type="auto"/>
          </w:tcPr>
          <w:p w14:paraId="713F1EBF" w14:textId="5100FB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period definition</w:t>
            </w:r>
          </w:p>
        </w:tc>
        <w:tc>
          <w:tcPr>
            <w:tcW w:w="0" w:type="auto"/>
          </w:tcPr>
          <w:p w14:paraId="1D8B8032" w14:textId="2DC7D9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C1CCEB" w14:textId="66F4FB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F03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9AA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5E6914" w14:textId="77777777" w:rsidTr="003F2FDA">
        <w:tc>
          <w:tcPr>
            <w:tcW w:w="0" w:type="auto"/>
          </w:tcPr>
          <w:p w14:paraId="3F3330B9" w14:textId="6AF1F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R4-2110015</w:t>
            </w:r>
          </w:p>
        </w:tc>
        <w:tc>
          <w:tcPr>
            <w:tcW w:w="0" w:type="auto"/>
          </w:tcPr>
          <w:p w14:paraId="29E0F4A9" w14:textId="5F9470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NR positioning requirements</w:t>
            </w:r>
          </w:p>
        </w:tc>
        <w:tc>
          <w:tcPr>
            <w:tcW w:w="0" w:type="auto"/>
          </w:tcPr>
          <w:p w14:paraId="3616CDDD" w14:textId="5C9F75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E4624A" w14:textId="6C7696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B8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018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219FB2" w14:textId="77777777" w:rsidTr="003F2FDA">
        <w:tc>
          <w:tcPr>
            <w:tcW w:w="0" w:type="auto"/>
          </w:tcPr>
          <w:p w14:paraId="61DE5537" w14:textId="2BF84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R4-2110016</w:t>
            </w:r>
          </w:p>
        </w:tc>
        <w:tc>
          <w:tcPr>
            <w:tcW w:w="0" w:type="auto"/>
          </w:tcPr>
          <w:p w14:paraId="2977FD51" w14:textId="6FDDCE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on Rel-17 NR Positioning Enhancements and LS discussion</w:t>
            </w:r>
          </w:p>
        </w:tc>
        <w:tc>
          <w:tcPr>
            <w:tcW w:w="0" w:type="auto"/>
          </w:tcPr>
          <w:p w14:paraId="7B3DDA33" w14:textId="2B56CB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E8C533" w14:textId="3BC6AE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E1F3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84A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5254BE" w14:textId="77777777" w:rsidTr="003F2FDA">
        <w:tc>
          <w:tcPr>
            <w:tcW w:w="0" w:type="auto"/>
          </w:tcPr>
          <w:p w14:paraId="3A4CBC92" w14:textId="5D89DF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R4-2110017</w:t>
            </w:r>
          </w:p>
        </w:tc>
        <w:tc>
          <w:tcPr>
            <w:tcW w:w="0" w:type="auto"/>
          </w:tcPr>
          <w:p w14:paraId="2CEB0A54" w14:textId="0D469F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FeMIMO LS replies</w:t>
            </w:r>
          </w:p>
        </w:tc>
        <w:tc>
          <w:tcPr>
            <w:tcW w:w="0" w:type="auto"/>
          </w:tcPr>
          <w:p w14:paraId="4FF7F176" w14:textId="6960BD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F71780" w14:textId="3F452C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4D8F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026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D6D288" w14:textId="77777777" w:rsidTr="003F2FDA">
        <w:tc>
          <w:tcPr>
            <w:tcW w:w="0" w:type="auto"/>
          </w:tcPr>
          <w:p w14:paraId="45CF232B" w14:textId="745799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R4-2110018</w:t>
            </w:r>
          </w:p>
        </w:tc>
        <w:tc>
          <w:tcPr>
            <w:tcW w:w="0" w:type="auto"/>
          </w:tcPr>
          <w:p w14:paraId="36850BE7" w14:textId="5F9951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on Rel-17 FeMIMO RRM and LS discussion</w:t>
            </w:r>
          </w:p>
        </w:tc>
        <w:tc>
          <w:tcPr>
            <w:tcW w:w="0" w:type="auto"/>
          </w:tcPr>
          <w:p w14:paraId="29266A3F" w14:textId="17D04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C6B7BF" w14:textId="2CEAF3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3F1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2CB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C20505" w14:textId="77777777" w:rsidTr="003F2FDA">
        <w:tc>
          <w:tcPr>
            <w:tcW w:w="0" w:type="auto"/>
          </w:tcPr>
          <w:p w14:paraId="7CA9033F" w14:textId="62475F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R4-2110019</w:t>
            </w:r>
          </w:p>
        </w:tc>
        <w:tc>
          <w:tcPr>
            <w:tcW w:w="0" w:type="auto"/>
          </w:tcPr>
          <w:p w14:paraId="7AEE8A39" w14:textId="672FD3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PC5 requirements for n259</w:t>
            </w:r>
          </w:p>
        </w:tc>
        <w:tc>
          <w:tcPr>
            <w:tcW w:w="0" w:type="auto"/>
          </w:tcPr>
          <w:p w14:paraId="2C399861" w14:textId="30D4EE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8979BD4" w14:textId="73D7D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41DE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736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0975BC" w14:textId="77777777" w:rsidTr="003F2FDA">
        <w:tc>
          <w:tcPr>
            <w:tcW w:w="0" w:type="auto"/>
          </w:tcPr>
          <w:p w14:paraId="4F0901C0" w14:textId="43F696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R4-2110020</w:t>
            </w:r>
          </w:p>
        </w:tc>
        <w:tc>
          <w:tcPr>
            <w:tcW w:w="0" w:type="auto"/>
          </w:tcPr>
          <w:p w14:paraId="27951578" w14:textId="65EFCC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TS 38.101-3 switching period for V2X </w:t>
            </w:r>
            <w:r>
              <w:rPr>
                <w:sz w:val="16"/>
              </w:rPr>
              <w:lastRenderedPageBreak/>
              <w:t>con-current operation</w:t>
            </w:r>
          </w:p>
        </w:tc>
        <w:tc>
          <w:tcPr>
            <w:tcW w:w="0" w:type="auto"/>
          </w:tcPr>
          <w:p w14:paraId="1D655398" w14:textId="3B8DD8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Xiaomi</w:t>
            </w:r>
          </w:p>
        </w:tc>
        <w:tc>
          <w:tcPr>
            <w:tcW w:w="0" w:type="auto"/>
          </w:tcPr>
          <w:p w14:paraId="5344AE22" w14:textId="4BB6C9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  <w:tc>
          <w:tcPr>
            <w:tcW w:w="0" w:type="auto"/>
          </w:tcPr>
          <w:p w14:paraId="0CD925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E95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EB8E41" w14:textId="77777777" w:rsidTr="003F2FDA">
        <w:tc>
          <w:tcPr>
            <w:tcW w:w="0" w:type="auto"/>
          </w:tcPr>
          <w:p w14:paraId="5DB620FC" w14:textId="1BBD2F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R4-2110021</w:t>
            </w:r>
          </w:p>
        </w:tc>
        <w:tc>
          <w:tcPr>
            <w:tcW w:w="0" w:type="auto"/>
          </w:tcPr>
          <w:p w14:paraId="2F1C5417" w14:textId="43D60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6CD2C973" w14:textId="052B75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D872B79" w14:textId="6F5684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9BB3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42A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88B6B0" w14:textId="77777777" w:rsidTr="003F2FDA">
        <w:tc>
          <w:tcPr>
            <w:tcW w:w="0" w:type="auto"/>
          </w:tcPr>
          <w:p w14:paraId="4A440A7E" w14:textId="14D54E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R4-2110022</w:t>
            </w:r>
          </w:p>
        </w:tc>
        <w:tc>
          <w:tcPr>
            <w:tcW w:w="0" w:type="auto"/>
          </w:tcPr>
          <w:p w14:paraId="2F536628" w14:textId="56254F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HPUE signalling issue</w:t>
            </w:r>
          </w:p>
        </w:tc>
        <w:tc>
          <w:tcPr>
            <w:tcW w:w="0" w:type="auto"/>
          </w:tcPr>
          <w:p w14:paraId="2D82D2F7" w14:textId="706871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E41DAF" w14:textId="71C850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536E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DCE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E418D3" w14:textId="77777777" w:rsidTr="003F2FDA">
        <w:tc>
          <w:tcPr>
            <w:tcW w:w="0" w:type="auto"/>
          </w:tcPr>
          <w:p w14:paraId="7857F2A6" w14:textId="1E993F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R4-2110023</w:t>
            </w:r>
          </w:p>
        </w:tc>
        <w:tc>
          <w:tcPr>
            <w:tcW w:w="0" w:type="auto"/>
          </w:tcPr>
          <w:p w14:paraId="6104CF87" w14:textId="7816AA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channelization for licensed and un-licensed band</w:t>
            </w:r>
          </w:p>
        </w:tc>
        <w:tc>
          <w:tcPr>
            <w:tcW w:w="0" w:type="auto"/>
          </w:tcPr>
          <w:p w14:paraId="109A4663" w14:textId="188D4E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8AFD5D" w14:textId="0008B5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691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8EE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F036830" w14:textId="77777777" w:rsidTr="003F2FDA">
        <w:tc>
          <w:tcPr>
            <w:tcW w:w="0" w:type="auto"/>
          </w:tcPr>
          <w:p w14:paraId="300C1BC3" w14:textId="10C0B2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R4-2110024</w:t>
            </w:r>
          </w:p>
        </w:tc>
        <w:tc>
          <w:tcPr>
            <w:tcW w:w="0" w:type="auto"/>
          </w:tcPr>
          <w:p w14:paraId="5B91E19A" w14:textId="4B7CB5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FDM intra-band concurrent operation</w:t>
            </w:r>
          </w:p>
        </w:tc>
        <w:tc>
          <w:tcPr>
            <w:tcW w:w="0" w:type="auto"/>
          </w:tcPr>
          <w:p w14:paraId="0688C204" w14:textId="0A559D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787CA9A" w14:textId="11770A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443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B8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68F8B4" w14:textId="77777777" w:rsidTr="003F2FDA">
        <w:tc>
          <w:tcPr>
            <w:tcW w:w="0" w:type="auto"/>
          </w:tcPr>
          <w:p w14:paraId="2193523D" w14:textId="2E19EF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R4-2110025</w:t>
            </w:r>
          </w:p>
        </w:tc>
        <w:tc>
          <w:tcPr>
            <w:tcW w:w="0" w:type="auto"/>
          </w:tcPr>
          <w:p w14:paraId="2BC6BA10" w14:textId="34171F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full half duplex and TDM FDM operation scenario for intra-band con-current operation</w:t>
            </w:r>
          </w:p>
        </w:tc>
        <w:tc>
          <w:tcPr>
            <w:tcW w:w="0" w:type="auto"/>
          </w:tcPr>
          <w:p w14:paraId="01DCD1BB" w14:textId="7631DC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F66A537" w14:textId="71DDA8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DCDD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933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32E613" w14:textId="77777777" w:rsidTr="003F2FDA">
        <w:tc>
          <w:tcPr>
            <w:tcW w:w="0" w:type="auto"/>
          </w:tcPr>
          <w:p w14:paraId="20B3B17C" w14:textId="07B141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R4-2110026</w:t>
            </w:r>
          </w:p>
        </w:tc>
        <w:tc>
          <w:tcPr>
            <w:tcW w:w="0" w:type="auto"/>
          </w:tcPr>
          <w:p w14:paraId="28ACB3F2" w14:textId="36190A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SL transmission timing</w:t>
            </w:r>
          </w:p>
        </w:tc>
        <w:tc>
          <w:tcPr>
            <w:tcW w:w="0" w:type="auto"/>
          </w:tcPr>
          <w:p w14:paraId="048012D9" w14:textId="79A84F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05FD0B2" w14:textId="49033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D609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8DA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EB2CB8" w14:textId="77777777" w:rsidTr="003F2FDA">
        <w:tc>
          <w:tcPr>
            <w:tcW w:w="0" w:type="auto"/>
          </w:tcPr>
          <w:p w14:paraId="246896CB" w14:textId="711F95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R4-2110027</w:t>
            </w:r>
          </w:p>
        </w:tc>
        <w:tc>
          <w:tcPr>
            <w:tcW w:w="0" w:type="auto"/>
          </w:tcPr>
          <w:p w14:paraId="5B6DAE14" w14:textId="63B9A5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switching period</w:t>
            </w:r>
          </w:p>
        </w:tc>
        <w:tc>
          <w:tcPr>
            <w:tcW w:w="0" w:type="auto"/>
          </w:tcPr>
          <w:p w14:paraId="19BC2849" w14:textId="641F75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2622506" w14:textId="25EF5C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353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0E3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C971E5" w14:textId="77777777" w:rsidTr="003F2FDA">
        <w:tc>
          <w:tcPr>
            <w:tcW w:w="0" w:type="auto"/>
          </w:tcPr>
          <w:p w14:paraId="6D05190A" w14:textId="39233F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R4-2110028</w:t>
            </w:r>
          </w:p>
        </w:tc>
        <w:tc>
          <w:tcPr>
            <w:tcW w:w="0" w:type="auto"/>
          </w:tcPr>
          <w:p w14:paraId="779E853F" w14:textId="183790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intra-band concurrent operation</w:t>
            </w:r>
          </w:p>
        </w:tc>
        <w:tc>
          <w:tcPr>
            <w:tcW w:w="0" w:type="auto"/>
          </w:tcPr>
          <w:p w14:paraId="176AC264" w14:textId="26AC54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5B03D95" w14:textId="3C4106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773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1A8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674E4C" w14:textId="77777777" w:rsidTr="003F2FDA">
        <w:tc>
          <w:tcPr>
            <w:tcW w:w="0" w:type="auto"/>
          </w:tcPr>
          <w:p w14:paraId="1BDF8CB3" w14:textId="713372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R4-2110029</w:t>
            </w:r>
          </w:p>
        </w:tc>
        <w:tc>
          <w:tcPr>
            <w:tcW w:w="0" w:type="auto"/>
          </w:tcPr>
          <w:p w14:paraId="6A256054" w14:textId="5DAD4D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TRP TRS work plan</w:t>
            </w:r>
          </w:p>
        </w:tc>
        <w:tc>
          <w:tcPr>
            <w:tcW w:w="0" w:type="auto"/>
          </w:tcPr>
          <w:p w14:paraId="36ED6449" w14:textId="5C9627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C2D2254" w14:textId="07856A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8ADA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33B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3C8BE0" w14:textId="77777777" w:rsidTr="003F2FDA">
        <w:tc>
          <w:tcPr>
            <w:tcW w:w="0" w:type="auto"/>
          </w:tcPr>
          <w:p w14:paraId="75242A74" w14:textId="57CED6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R4-2110030</w:t>
            </w:r>
          </w:p>
        </w:tc>
        <w:tc>
          <w:tcPr>
            <w:tcW w:w="0" w:type="auto"/>
          </w:tcPr>
          <w:p w14:paraId="077D9570" w14:textId="350813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 and regulation requirement</w:t>
            </w:r>
          </w:p>
        </w:tc>
        <w:tc>
          <w:tcPr>
            <w:tcW w:w="0" w:type="auto"/>
          </w:tcPr>
          <w:p w14:paraId="77DA8F60" w14:textId="11E743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6BB3DBA" w14:textId="702161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BD9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537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53C49B" w14:textId="77777777" w:rsidTr="003F2FDA">
        <w:tc>
          <w:tcPr>
            <w:tcW w:w="0" w:type="auto"/>
          </w:tcPr>
          <w:p w14:paraId="530189AB" w14:textId="59AA5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R4-2110031</w:t>
            </w:r>
          </w:p>
        </w:tc>
        <w:tc>
          <w:tcPr>
            <w:tcW w:w="0" w:type="auto"/>
          </w:tcPr>
          <w:p w14:paraId="7D0B580F" w14:textId="7733CD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373E29B7" w14:textId="196863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6D32B78" w14:textId="54C06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377A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7EE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792BCB" w14:textId="77777777" w:rsidTr="003F2FDA">
        <w:tc>
          <w:tcPr>
            <w:tcW w:w="0" w:type="auto"/>
          </w:tcPr>
          <w:p w14:paraId="50597020" w14:textId="3791BC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R4-2110032</w:t>
            </w:r>
          </w:p>
        </w:tc>
        <w:tc>
          <w:tcPr>
            <w:tcW w:w="0" w:type="auto"/>
          </w:tcPr>
          <w:p w14:paraId="122F6A99" w14:textId="6CF665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intraBandENDC-Support and interBandContiguousMRDC</w:t>
            </w:r>
          </w:p>
        </w:tc>
        <w:tc>
          <w:tcPr>
            <w:tcW w:w="0" w:type="auto"/>
          </w:tcPr>
          <w:p w14:paraId="4019236F" w14:textId="43A00F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F71277A" w14:textId="6E75F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0438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93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008378" w14:textId="77777777" w:rsidTr="003F2FDA">
        <w:tc>
          <w:tcPr>
            <w:tcW w:w="0" w:type="auto"/>
          </w:tcPr>
          <w:p w14:paraId="4E11BFFE" w14:textId="70C05B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R4-2110033</w:t>
            </w:r>
          </w:p>
        </w:tc>
        <w:tc>
          <w:tcPr>
            <w:tcW w:w="0" w:type="auto"/>
          </w:tcPr>
          <w:p w14:paraId="19FF42ED" w14:textId="1E7D4D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UL gap for power management (P-MPR) and Tx calibration (peak EIRP)</w:t>
            </w:r>
          </w:p>
        </w:tc>
        <w:tc>
          <w:tcPr>
            <w:tcW w:w="0" w:type="auto"/>
          </w:tcPr>
          <w:p w14:paraId="70B734CB" w14:textId="481254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F714083" w14:textId="023163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C4C9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964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FB1928" w14:textId="77777777" w:rsidTr="003F2FDA">
        <w:tc>
          <w:tcPr>
            <w:tcW w:w="0" w:type="auto"/>
          </w:tcPr>
          <w:p w14:paraId="3DDE8E3F" w14:textId="610101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R4-2110034</w:t>
            </w:r>
          </w:p>
        </w:tc>
        <w:tc>
          <w:tcPr>
            <w:tcW w:w="0" w:type="auto"/>
          </w:tcPr>
          <w:p w14:paraId="1E03E406" w14:textId="7E9325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L1-SINR measurement accuracy OTA test</w:t>
            </w:r>
          </w:p>
        </w:tc>
        <w:tc>
          <w:tcPr>
            <w:tcW w:w="0" w:type="auto"/>
          </w:tcPr>
          <w:p w14:paraId="164F8B8E" w14:textId="6E05D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A9841B" w14:textId="71577B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DB8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EA0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7F8E2C" w14:textId="77777777" w:rsidTr="003F2FDA">
        <w:tc>
          <w:tcPr>
            <w:tcW w:w="0" w:type="auto"/>
          </w:tcPr>
          <w:p w14:paraId="69F9477A" w14:textId="3B7E14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R4-2110035</w:t>
            </w:r>
          </w:p>
        </w:tc>
        <w:tc>
          <w:tcPr>
            <w:tcW w:w="0" w:type="auto"/>
          </w:tcPr>
          <w:p w14:paraId="1B37F69A" w14:textId="6EED6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(Rel-16)</w:t>
            </w:r>
          </w:p>
        </w:tc>
        <w:tc>
          <w:tcPr>
            <w:tcW w:w="0" w:type="auto"/>
          </w:tcPr>
          <w:p w14:paraId="4CFC3F45" w14:textId="244B9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14254B" w14:textId="03EF1D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E75E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26C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015508" w14:textId="77777777" w:rsidTr="003F2FDA">
        <w:tc>
          <w:tcPr>
            <w:tcW w:w="0" w:type="auto"/>
          </w:tcPr>
          <w:p w14:paraId="0731E3C5" w14:textId="5C2812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R4-2110036</w:t>
            </w:r>
          </w:p>
        </w:tc>
        <w:tc>
          <w:tcPr>
            <w:tcW w:w="0" w:type="auto"/>
          </w:tcPr>
          <w:p w14:paraId="1FFBA4F4" w14:textId="08590A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(Rel-17)</w:t>
            </w:r>
          </w:p>
        </w:tc>
        <w:tc>
          <w:tcPr>
            <w:tcW w:w="0" w:type="auto"/>
          </w:tcPr>
          <w:p w14:paraId="13F3FAD0" w14:textId="5AFBE9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1E9ACB2" w14:textId="0D309B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92E5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6F2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F579C9" w14:textId="77777777" w:rsidTr="003F2FDA">
        <w:tc>
          <w:tcPr>
            <w:tcW w:w="0" w:type="auto"/>
          </w:tcPr>
          <w:p w14:paraId="26ED4C1E" w14:textId="234DE1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R4-2110037</w:t>
            </w:r>
          </w:p>
        </w:tc>
        <w:tc>
          <w:tcPr>
            <w:tcW w:w="0" w:type="auto"/>
          </w:tcPr>
          <w:p w14:paraId="788DF290" w14:textId="7DDC17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RAN1 LS for L1/L2 inter-cell mobility</w:t>
            </w:r>
          </w:p>
        </w:tc>
        <w:tc>
          <w:tcPr>
            <w:tcW w:w="0" w:type="auto"/>
          </w:tcPr>
          <w:p w14:paraId="789F6C14" w14:textId="7F7B22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023F84" w14:textId="31DC50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4B75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20C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88C9C4" w14:textId="77777777" w:rsidTr="003F2FDA">
        <w:tc>
          <w:tcPr>
            <w:tcW w:w="0" w:type="auto"/>
          </w:tcPr>
          <w:p w14:paraId="300D22FA" w14:textId="53B12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R4-2110038</w:t>
            </w:r>
          </w:p>
        </w:tc>
        <w:tc>
          <w:tcPr>
            <w:tcW w:w="0" w:type="auto"/>
          </w:tcPr>
          <w:p w14:paraId="030396CF" w14:textId="4E5603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2UL2DL EN-DC including DL n77(2A) or DL n78(2A)</w:t>
            </w:r>
          </w:p>
        </w:tc>
        <w:tc>
          <w:tcPr>
            <w:tcW w:w="0" w:type="auto"/>
          </w:tcPr>
          <w:p w14:paraId="3BBD2957" w14:textId="54DD5C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2E7B38A" w14:textId="4B3C9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DFAA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029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E8FD78" w14:textId="77777777" w:rsidTr="003F2FDA">
        <w:tc>
          <w:tcPr>
            <w:tcW w:w="0" w:type="auto"/>
          </w:tcPr>
          <w:p w14:paraId="7C3774E7" w14:textId="4750B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R4-2110039</w:t>
            </w:r>
          </w:p>
        </w:tc>
        <w:tc>
          <w:tcPr>
            <w:tcW w:w="0" w:type="auto"/>
          </w:tcPr>
          <w:p w14:paraId="768CBA40" w14:textId="7F0581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RSTD</w:t>
            </w:r>
          </w:p>
        </w:tc>
        <w:tc>
          <w:tcPr>
            <w:tcW w:w="0" w:type="auto"/>
          </w:tcPr>
          <w:p w14:paraId="0FD21EAA" w14:textId="113BDB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AEF2B84" w14:textId="405320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650C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FF7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7CB5D7" w14:textId="77777777" w:rsidTr="003F2FDA">
        <w:tc>
          <w:tcPr>
            <w:tcW w:w="0" w:type="auto"/>
          </w:tcPr>
          <w:p w14:paraId="6440F7F2" w14:textId="1658C4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2B74D96E" w14:textId="667698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3CC6149F" w14:textId="6EC701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11F26E" w14:textId="63A3F3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8E11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367D95" w14:textId="23B586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</w:tr>
      <w:tr w:rsidR="00C4771D" w14:paraId="0C3EF559" w14:textId="77777777" w:rsidTr="003F2FDA">
        <w:tc>
          <w:tcPr>
            <w:tcW w:w="0" w:type="auto"/>
          </w:tcPr>
          <w:p w14:paraId="25134505" w14:textId="66571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6F4B972D" w14:textId="3731D7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41F37955" w14:textId="0E1B67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827F95" w14:textId="4C709E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6538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4160D" w14:textId="177826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</w:tr>
      <w:tr w:rsidR="00C4771D" w14:paraId="3A503BFE" w14:textId="77777777" w:rsidTr="003F2FDA">
        <w:tc>
          <w:tcPr>
            <w:tcW w:w="0" w:type="auto"/>
          </w:tcPr>
          <w:p w14:paraId="28128E55" w14:textId="331A40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R4-2110042</w:t>
            </w:r>
          </w:p>
        </w:tc>
        <w:tc>
          <w:tcPr>
            <w:tcW w:w="0" w:type="auto"/>
          </w:tcPr>
          <w:p w14:paraId="6AEB1A95" w14:textId="113629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definition of Exclusion Bands and Spatial Exclusion for IAB EMC nodes</w:t>
            </w:r>
          </w:p>
        </w:tc>
        <w:tc>
          <w:tcPr>
            <w:tcW w:w="0" w:type="auto"/>
          </w:tcPr>
          <w:p w14:paraId="5867BFD0" w14:textId="65D3E9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3667CE" w14:textId="0DA11F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90A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641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445940" w14:textId="77777777" w:rsidTr="003F2FDA">
        <w:tc>
          <w:tcPr>
            <w:tcW w:w="0" w:type="auto"/>
          </w:tcPr>
          <w:p w14:paraId="6985677A" w14:textId="582095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3DDFA68F" w14:textId="751B45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4805A3BA" w14:textId="3248DA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66E001" w14:textId="2FF5AF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AC3A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F3E42" w14:textId="7F4CAF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</w:tr>
      <w:tr w:rsidR="00C4771D" w14:paraId="602DC304" w14:textId="77777777" w:rsidTr="003F2FDA">
        <w:tc>
          <w:tcPr>
            <w:tcW w:w="0" w:type="auto"/>
          </w:tcPr>
          <w:p w14:paraId="0E2E2F6D" w14:textId="569F5D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R4-2110044</w:t>
            </w:r>
          </w:p>
        </w:tc>
        <w:tc>
          <w:tcPr>
            <w:tcW w:w="0" w:type="auto"/>
          </w:tcPr>
          <w:p w14:paraId="1CDE2EF5" w14:textId="3AC090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EMC requirements for NR Repeater</w:t>
            </w:r>
          </w:p>
        </w:tc>
        <w:tc>
          <w:tcPr>
            <w:tcW w:w="0" w:type="auto"/>
          </w:tcPr>
          <w:p w14:paraId="12BC35FD" w14:textId="0877A9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6FDB3D" w14:textId="71AB99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3A93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8E0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6D3CB9" w14:textId="77777777" w:rsidTr="003F2FDA">
        <w:tc>
          <w:tcPr>
            <w:tcW w:w="0" w:type="auto"/>
          </w:tcPr>
          <w:p w14:paraId="61912E89" w14:textId="36BF6D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R4-2110045</w:t>
            </w:r>
          </w:p>
        </w:tc>
        <w:tc>
          <w:tcPr>
            <w:tcW w:w="0" w:type="auto"/>
          </w:tcPr>
          <w:p w14:paraId="19B328D8" w14:textId="68DEB5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PRS-RSRP</w:t>
            </w:r>
          </w:p>
        </w:tc>
        <w:tc>
          <w:tcPr>
            <w:tcW w:w="0" w:type="auto"/>
          </w:tcPr>
          <w:p w14:paraId="0932AF9A" w14:textId="42E3DA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8876535" w14:textId="3A3FD6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2A0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BD8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9330E0" w14:textId="77777777" w:rsidTr="003F2FDA">
        <w:tc>
          <w:tcPr>
            <w:tcW w:w="0" w:type="auto"/>
          </w:tcPr>
          <w:p w14:paraId="55D9D57B" w14:textId="4EC6FB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R4-2110046</w:t>
            </w:r>
          </w:p>
        </w:tc>
        <w:tc>
          <w:tcPr>
            <w:tcW w:w="0" w:type="auto"/>
          </w:tcPr>
          <w:p w14:paraId="20DFAC13" w14:textId="42AE66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UE Rx-Tx time difference</w:t>
            </w:r>
          </w:p>
        </w:tc>
        <w:tc>
          <w:tcPr>
            <w:tcW w:w="0" w:type="auto"/>
          </w:tcPr>
          <w:p w14:paraId="3FD906F4" w14:textId="37A9F6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3ECA55F" w14:textId="0E6ED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0E2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F39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BA1E0D" w14:textId="77777777" w:rsidTr="003F2FDA">
        <w:tc>
          <w:tcPr>
            <w:tcW w:w="0" w:type="auto"/>
          </w:tcPr>
          <w:p w14:paraId="11E2EC41" w14:textId="691FC5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R4-2110047</w:t>
            </w:r>
          </w:p>
        </w:tc>
        <w:tc>
          <w:tcPr>
            <w:tcW w:w="0" w:type="auto"/>
          </w:tcPr>
          <w:p w14:paraId="498E37BB" w14:textId="02E38F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n77(2A) or n78(2A)</w:t>
            </w:r>
          </w:p>
        </w:tc>
        <w:tc>
          <w:tcPr>
            <w:tcW w:w="0" w:type="auto"/>
          </w:tcPr>
          <w:p w14:paraId="6FFCCAA9" w14:textId="6F0BA2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FF7AB68" w14:textId="2C5BAF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7791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5B5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B26ACB" w14:textId="77777777" w:rsidTr="003F2FDA">
        <w:tc>
          <w:tcPr>
            <w:tcW w:w="0" w:type="auto"/>
          </w:tcPr>
          <w:p w14:paraId="5AE0D503" w14:textId="1EB7F4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R4-2110048</w:t>
            </w:r>
          </w:p>
        </w:tc>
        <w:tc>
          <w:tcPr>
            <w:tcW w:w="0" w:type="auto"/>
          </w:tcPr>
          <w:p w14:paraId="7E58B591" w14:textId="1221CA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n77(2A) or n78(2A)</w:t>
            </w:r>
          </w:p>
        </w:tc>
        <w:tc>
          <w:tcPr>
            <w:tcW w:w="0" w:type="auto"/>
          </w:tcPr>
          <w:p w14:paraId="2C3A87F1" w14:textId="355566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C7E0396" w14:textId="28447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5C85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ADF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6D9801" w14:textId="77777777" w:rsidTr="003F2FDA">
        <w:tc>
          <w:tcPr>
            <w:tcW w:w="0" w:type="auto"/>
          </w:tcPr>
          <w:p w14:paraId="0AEE8D80" w14:textId="166D44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R4-2110049</w:t>
            </w:r>
          </w:p>
        </w:tc>
        <w:tc>
          <w:tcPr>
            <w:tcW w:w="0" w:type="auto"/>
          </w:tcPr>
          <w:p w14:paraId="7CB71820" w14:textId="78F4DE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inter-band CA with 2UL</w:t>
            </w:r>
          </w:p>
        </w:tc>
        <w:tc>
          <w:tcPr>
            <w:tcW w:w="0" w:type="auto"/>
          </w:tcPr>
          <w:p w14:paraId="17257F69" w14:textId="65158F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4959552" w14:textId="07289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E2A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BF2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6EA6FA" w14:textId="77777777" w:rsidTr="003F2FDA">
        <w:tc>
          <w:tcPr>
            <w:tcW w:w="0" w:type="auto"/>
          </w:tcPr>
          <w:p w14:paraId="4B6ACA1F" w14:textId="4E0884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R4-2110050</w:t>
            </w:r>
          </w:p>
        </w:tc>
        <w:tc>
          <w:tcPr>
            <w:tcW w:w="0" w:type="auto"/>
          </w:tcPr>
          <w:p w14:paraId="5AD8D1F7" w14:textId="37D338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SUL configurations</w:t>
            </w:r>
          </w:p>
        </w:tc>
        <w:tc>
          <w:tcPr>
            <w:tcW w:w="0" w:type="auto"/>
          </w:tcPr>
          <w:p w14:paraId="4AFBCE3E" w14:textId="3D1AF2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923EE60" w14:textId="4DDA56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7CA8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B9A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54C622" w14:textId="77777777" w:rsidTr="003F2FDA">
        <w:tc>
          <w:tcPr>
            <w:tcW w:w="0" w:type="auto"/>
          </w:tcPr>
          <w:p w14:paraId="4651CB04" w14:textId="6F41BA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R4-2110051</w:t>
            </w:r>
          </w:p>
        </w:tc>
        <w:tc>
          <w:tcPr>
            <w:tcW w:w="0" w:type="auto"/>
          </w:tcPr>
          <w:p w14:paraId="4AE6325E" w14:textId="4799CA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v0.4.0: High power UE for NR inter-band Carrier Aggregation with 2 bands downlink and x bands uplink (x =1,2)</w:t>
            </w:r>
          </w:p>
        </w:tc>
        <w:tc>
          <w:tcPr>
            <w:tcW w:w="0" w:type="auto"/>
          </w:tcPr>
          <w:p w14:paraId="7C2718C9" w14:textId="720047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2EED2A8" w14:textId="0FC7BE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141F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0622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B12873" w14:textId="77777777" w:rsidTr="003F2FDA">
        <w:tc>
          <w:tcPr>
            <w:tcW w:w="0" w:type="auto"/>
          </w:tcPr>
          <w:p w14:paraId="319C817C" w14:textId="5A69A3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R4-2110052</w:t>
            </w:r>
          </w:p>
        </w:tc>
        <w:tc>
          <w:tcPr>
            <w:tcW w:w="0" w:type="auto"/>
          </w:tcPr>
          <w:p w14:paraId="5C202E23" w14:textId="21BF1D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5996E87A" w14:textId="3BD548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D618284" w14:textId="0058C0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D8AE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C9A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219C47" w14:textId="77777777" w:rsidTr="003F2FDA">
        <w:tc>
          <w:tcPr>
            <w:tcW w:w="0" w:type="auto"/>
          </w:tcPr>
          <w:p w14:paraId="6C1BC54B" w14:textId="077532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R4-2110053</w:t>
            </w:r>
          </w:p>
        </w:tc>
        <w:tc>
          <w:tcPr>
            <w:tcW w:w="0" w:type="auto"/>
          </w:tcPr>
          <w:p w14:paraId="006CBCFF" w14:textId="36186E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UE Rx-Tx time difference measurement</w:t>
            </w:r>
          </w:p>
        </w:tc>
        <w:tc>
          <w:tcPr>
            <w:tcW w:w="0" w:type="auto"/>
          </w:tcPr>
          <w:p w14:paraId="669B21BB" w14:textId="6254D2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69EB62" w14:textId="6B17F3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7FB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587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47E9E6" w14:textId="77777777" w:rsidTr="003F2FDA">
        <w:tc>
          <w:tcPr>
            <w:tcW w:w="0" w:type="auto"/>
          </w:tcPr>
          <w:p w14:paraId="3410BBE7" w14:textId="38E4FF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R4-2110054</w:t>
            </w:r>
          </w:p>
        </w:tc>
        <w:tc>
          <w:tcPr>
            <w:tcW w:w="0" w:type="auto"/>
          </w:tcPr>
          <w:p w14:paraId="010556BA" w14:textId="441DBA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NR_pos test cases</w:t>
            </w:r>
          </w:p>
        </w:tc>
        <w:tc>
          <w:tcPr>
            <w:tcW w:w="0" w:type="auto"/>
          </w:tcPr>
          <w:p w14:paraId="44DCCDD3" w14:textId="437E70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5D0F097" w14:textId="64B597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AACD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904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B35C11" w14:textId="77777777" w:rsidTr="003F2FDA">
        <w:tc>
          <w:tcPr>
            <w:tcW w:w="0" w:type="auto"/>
          </w:tcPr>
          <w:p w14:paraId="7276FCE0" w14:textId="75DFD4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R4-2110055</w:t>
            </w:r>
          </w:p>
        </w:tc>
        <w:tc>
          <w:tcPr>
            <w:tcW w:w="0" w:type="auto"/>
          </w:tcPr>
          <w:p w14:paraId="59D00FB7" w14:textId="26F8D0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PRS configurations for NR_pos RRM tests</w:t>
            </w:r>
          </w:p>
        </w:tc>
        <w:tc>
          <w:tcPr>
            <w:tcW w:w="0" w:type="auto"/>
          </w:tcPr>
          <w:p w14:paraId="1DF7C084" w14:textId="325387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4A1440C" w14:textId="498E8D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9BC4D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FFD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247CA6" w14:textId="77777777" w:rsidTr="003F2FDA">
        <w:tc>
          <w:tcPr>
            <w:tcW w:w="0" w:type="auto"/>
          </w:tcPr>
          <w:p w14:paraId="569E3E32" w14:textId="37CEE8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R4-2110056</w:t>
            </w:r>
          </w:p>
        </w:tc>
        <w:tc>
          <w:tcPr>
            <w:tcW w:w="0" w:type="auto"/>
          </w:tcPr>
          <w:p w14:paraId="0FC4F95B" w14:textId="17BE9B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core part maintenance of CSI-RS based L3 measurement</w:t>
            </w:r>
          </w:p>
        </w:tc>
        <w:tc>
          <w:tcPr>
            <w:tcW w:w="0" w:type="auto"/>
          </w:tcPr>
          <w:p w14:paraId="129ECED6" w14:textId="065082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17192C0" w14:textId="59B868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7B3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306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91399D" w14:textId="77777777" w:rsidTr="003F2FDA">
        <w:tc>
          <w:tcPr>
            <w:tcW w:w="0" w:type="auto"/>
          </w:tcPr>
          <w:p w14:paraId="42C2EFC7" w14:textId="355C1D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R4-2110057</w:t>
            </w:r>
          </w:p>
        </w:tc>
        <w:tc>
          <w:tcPr>
            <w:tcW w:w="0" w:type="auto"/>
          </w:tcPr>
          <w:p w14:paraId="4B7584C0" w14:textId="29F396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7672A352" w14:textId="00D65C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6F07E5F" w14:textId="3A962E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2CC6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6E022" w14:textId="2E894F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</w:tr>
      <w:tr w:rsidR="00C4771D" w14:paraId="29A3A9CF" w14:textId="77777777" w:rsidTr="003F2FDA">
        <w:tc>
          <w:tcPr>
            <w:tcW w:w="0" w:type="auto"/>
          </w:tcPr>
          <w:p w14:paraId="1FCE314F" w14:textId="06B628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R4-2110058</w:t>
            </w:r>
          </w:p>
        </w:tc>
        <w:tc>
          <w:tcPr>
            <w:tcW w:w="0" w:type="auto"/>
          </w:tcPr>
          <w:p w14:paraId="44465D78" w14:textId="1540F4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5A7CA028" w14:textId="77F5F6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A18F705" w14:textId="3207B5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C968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B406F" w14:textId="6CCDF7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</w:tr>
      <w:tr w:rsidR="00C4771D" w14:paraId="52465A66" w14:textId="77777777" w:rsidTr="003F2FDA">
        <w:tc>
          <w:tcPr>
            <w:tcW w:w="0" w:type="auto"/>
          </w:tcPr>
          <w:p w14:paraId="35FF4E3A" w14:textId="7006E3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R4-2110059</w:t>
            </w:r>
          </w:p>
        </w:tc>
        <w:tc>
          <w:tcPr>
            <w:tcW w:w="0" w:type="auto"/>
          </w:tcPr>
          <w:p w14:paraId="1E68D6A6" w14:textId="535B4D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inter-band DL CA enhancements</w:t>
            </w:r>
          </w:p>
        </w:tc>
        <w:tc>
          <w:tcPr>
            <w:tcW w:w="0" w:type="auto"/>
          </w:tcPr>
          <w:p w14:paraId="36FF4E09" w14:textId="70AFAC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B617DCB" w14:textId="1E6754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23BC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E6A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B661AB" w14:textId="77777777" w:rsidTr="003F2FDA">
        <w:tc>
          <w:tcPr>
            <w:tcW w:w="0" w:type="auto"/>
          </w:tcPr>
          <w:p w14:paraId="3EEC523A" w14:textId="5BCDCE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R4-2110060</w:t>
            </w:r>
          </w:p>
        </w:tc>
        <w:tc>
          <w:tcPr>
            <w:tcW w:w="0" w:type="auto"/>
          </w:tcPr>
          <w:p w14:paraId="0B1B634D" w14:textId="017A44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 for Rel17 FR1 HST</w:t>
            </w:r>
          </w:p>
        </w:tc>
        <w:tc>
          <w:tcPr>
            <w:tcW w:w="0" w:type="auto"/>
          </w:tcPr>
          <w:p w14:paraId="34BD35E0" w14:textId="4A9B1D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9C88EFE" w14:textId="3BCAAE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227E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C0D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D58A7D" w14:textId="77777777" w:rsidTr="003F2FDA">
        <w:tc>
          <w:tcPr>
            <w:tcW w:w="0" w:type="auto"/>
          </w:tcPr>
          <w:p w14:paraId="1054344E" w14:textId="332EDA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R4-2110061</w:t>
            </w:r>
          </w:p>
        </w:tc>
        <w:tc>
          <w:tcPr>
            <w:tcW w:w="0" w:type="auto"/>
          </w:tcPr>
          <w:p w14:paraId="09674F15" w14:textId="2782C7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SRS ant port switch</w:t>
            </w:r>
          </w:p>
        </w:tc>
        <w:tc>
          <w:tcPr>
            <w:tcW w:w="0" w:type="auto"/>
          </w:tcPr>
          <w:p w14:paraId="5B519BB0" w14:textId="5F1F40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CE9E94" w14:textId="4CF533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686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C3A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9D44C4" w14:textId="77777777" w:rsidTr="003F2FDA">
        <w:tc>
          <w:tcPr>
            <w:tcW w:w="0" w:type="auto"/>
          </w:tcPr>
          <w:p w14:paraId="2E8F664D" w14:textId="226402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R4-2110062</w:t>
            </w:r>
          </w:p>
        </w:tc>
        <w:tc>
          <w:tcPr>
            <w:tcW w:w="0" w:type="auto"/>
          </w:tcPr>
          <w:p w14:paraId="4E5460F4" w14:textId="71C28B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HO with PSCell</w:t>
            </w:r>
          </w:p>
        </w:tc>
        <w:tc>
          <w:tcPr>
            <w:tcW w:w="0" w:type="auto"/>
          </w:tcPr>
          <w:p w14:paraId="16184756" w14:textId="4F763F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C7567CA" w14:textId="067D32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B77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B29F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C424F8" w14:textId="77777777" w:rsidTr="003F2FDA">
        <w:tc>
          <w:tcPr>
            <w:tcW w:w="0" w:type="auto"/>
          </w:tcPr>
          <w:p w14:paraId="3D9670A6" w14:textId="07CB06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R4-2110063</w:t>
            </w:r>
          </w:p>
        </w:tc>
        <w:tc>
          <w:tcPr>
            <w:tcW w:w="0" w:type="auto"/>
          </w:tcPr>
          <w:p w14:paraId="4F6C7263" w14:textId="12D29A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PUCCH SCell ActivationDeactivation</w:t>
            </w:r>
          </w:p>
        </w:tc>
        <w:tc>
          <w:tcPr>
            <w:tcW w:w="0" w:type="auto"/>
          </w:tcPr>
          <w:p w14:paraId="0E6D10E4" w14:textId="34907B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92DB4E7" w14:textId="25DCFD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81AC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864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13F62A" w14:textId="77777777" w:rsidTr="003F2FDA">
        <w:tc>
          <w:tcPr>
            <w:tcW w:w="0" w:type="auto"/>
          </w:tcPr>
          <w:p w14:paraId="7BD4B376" w14:textId="7BD780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R4-2110064</w:t>
            </w:r>
          </w:p>
        </w:tc>
        <w:tc>
          <w:tcPr>
            <w:tcW w:w="0" w:type="auto"/>
          </w:tcPr>
          <w:p w14:paraId="29F5A98F" w14:textId="155A2C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MG pattern(s) for NR_MG_enh</w:t>
            </w:r>
          </w:p>
        </w:tc>
        <w:tc>
          <w:tcPr>
            <w:tcW w:w="0" w:type="auto"/>
          </w:tcPr>
          <w:p w14:paraId="507697CF" w14:textId="3F7A65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AAB743" w14:textId="55828A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4588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2B2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1E81C0" w14:textId="77777777" w:rsidTr="003F2FDA">
        <w:tc>
          <w:tcPr>
            <w:tcW w:w="0" w:type="auto"/>
          </w:tcPr>
          <w:p w14:paraId="0350FEA6" w14:textId="086461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R4-2110065</w:t>
            </w:r>
          </w:p>
        </w:tc>
        <w:tc>
          <w:tcPr>
            <w:tcW w:w="0" w:type="auto"/>
          </w:tcPr>
          <w:p w14:paraId="5545CC98" w14:textId="0E076C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 for NR_MG_enh</w:t>
            </w:r>
          </w:p>
        </w:tc>
        <w:tc>
          <w:tcPr>
            <w:tcW w:w="0" w:type="auto"/>
          </w:tcPr>
          <w:p w14:paraId="71C6B617" w14:textId="4DE6C5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F447D26" w14:textId="293679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8211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77E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C2EBED" w14:textId="77777777" w:rsidTr="003F2FDA">
        <w:tc>
          <w:tcPr>
            <w:tcW w:w="0" w:type="auto"/>
          </w:tcPr>
          <w:p w14:paraId="48F74192" w14:textId="76E1C3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R4-2110066</w:t>
            </w:r>
          </w:p>
        </w:tc>
        <w:tc>
          <w:tcPr>
            <w:tcW w:w="0" w:type="auto"/>
          </w:tcPr>
          <w:p w14:paraId="509B6298" w14:textId="4E0E69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for NR_MG_enh</w:t>
            </w:r>
          </w:p>
        </w:tc>
        <w:tc>
          <w:tcPr>
            <w:tcW w:w="0" w:type="auto"/>
          </w:tcPr>
          <w:p w14:paraId="742231EA" w14:textId="1A003E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E1CFE6" w14:textId="165AED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F187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AE2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1262E3" w14:textId="77777777" w:rsidTr="003F2FDA">
        <w:tc>
          <w:tcPr>
            <w:tcW w:w="0" w:type="auto"/>
          </w:tcPr>
          <w:p w14:paraId="1D07E087" w14:textId="17688E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R4-2110067</w:t>
            </w:r>
          </w:p>
        </w:tc>
        <w:tc>
          <w:tcPr>
            <w:tcW w:w="0" w:type="auto"/>
          </w:tcPr>
          <w:p w14:paraId="523D5EA1" w14:textId="21293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for FeMIMO inter cell mobility</w:t>
            </w:r>
          </w:p>
        </w:tc>
        <w:tc>
          <w:tcPr>
            <w:tcW w:w="0" w:type="auto"/>
          </w:tcPr>
          <w:p w14:paraId="17641A30" w14:textId="44BF1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64D52CA" w14:textId="71690A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6E07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DCC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DA40CF" w14:textId="77777777" w:rsidTr="003F2FDA">
        <w:tc>
          <w:tcPr>
            <w:tcW w:w="0" w:type="auto"/>
          </w:tcPr>
          <w:p w14:paraId="29D7B52E" w14:textId="1CF51E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R4-2110068</w:t>
            </w:r>
          </w:p>
        </w:tc>
        <w:tc>
          <w:tcPr>
            <w:tcW w:w="0" w:type="auto"/>
          </w:tcPr>
          <w:p w14:paraId="534E6446" w14:textId="028F35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for efficient SCell activation in LTE_NR_DC_enh2</w:t>
            </w:r>
          </w:p>
        </w:tc>
        <w:tc>
          <w:tcPr>
            <w:tcW w:w="0" w:type="auto"/>
          </w:tcPr>
          <w:p w14:paraId="0169C4F9" w14:textId="4B16ED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1B63B61" w14:textId="499494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10D7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9FC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22E4A2" w14:textId="77777777" w:rsidTr="003F2FDA">
        <w:tc>
          <w:tcPr>
            <w:tcW w:w="0" w:type="auto"/>
          </w:tcPr>
          <w:p w14:paraId="19DA6E47" w14:textId="42A9FA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R4-2110069</w:t>
            </w:r>
          </w:p>
        </w:tc>
        <w:tc>
          <w:tcPr>
            <w:tcW w:w="0" w:type="auto"/>
          </w:tcPr>
          <w:p w14:paraId="6BC56C10" w14:textId="0E08B1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0FCF8C97" w14:textId="7E8943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8512A30" w14:textId="72FDFB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C49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F55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F55CF1" w14:textId="77777777" w:rsidTr="003F2FDA">
        <w:tc>
          <w:tcPr>
            <w:tcW w:w="0" w:type="auto"/>
          </w:tcPr>
          <w:p w14:paraId="24B6F028" w14:textId="01FB4A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R4-2110070</w:t>
            </w:r>
          </w:p>
        </w:tc>
        <w:tc>
          <w:tcPr>
            <w:tcW w:w="0" w:type="auto"/>
          </w:tcPr>
          <w:p w14:paraId="1927E9F4" w14:textId="2071EF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MSD requirement due to harmonic mixing for PC2 CA_n3A-n78A with up to 2 uplink</w:t>
            </w:r>
          </w:p>
        </w:tc>
        <w:tc>
          <w:tcPr>
            <w:tcW w:w="0" w:type="auto"/>
          </w:tcPr>
          <w:p w14:paraId="2B46EAB1" w14:textId="4DFABE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AA652DA" w14:textId="2761A1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C56B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BCD71" w14:textId="676C36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R4-2107833</w:t>
            </w:r>
          </w:p>
        </w:tc>
      </w:tr>
      <w:tr w:rsidR="00C4771D" w14:paraId="2C58A6CB" w14:textId="77777777" w:rsidTr="003F2FDA">
        <w:tc>
          <w:tcPr>
            <w:tcW w:w="0" w:type="auto"/>
          </w:tcPr>
          <w:p w14:paraId="6A07C0AC" w14:textId="600384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R4-2110071</w:t>
            </w:r>
          </w:p>
        </w:tc>
        <w:tc>
          <w:tcPr>
            <w:tcW w:w="0" w:type="auto"/>
          </w:tcPr>
          <w:p w14:paraId="46776D23" w14:textId="01FFED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0" w:type="auto"/>
          </w:tcPr>
          <w:p w14:paraId="6EA2ABB5" w14:textId="523A07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1A23058" w14:textId="174354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2587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B33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24A3DC" w14:textId="77777777" w:rsidTr="003F2FDA">
        <w:tc>
          <w:tcPr>
            <w:tcW w:w="0" w:type="auto"/>
          </w:tcPr>
          <w:p w14:paraId="542012BF" w14:textId="33AF05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R4-2110072</w:t>
            </w:r>
          </w:p>
        </w:tc>
        <w:tc>
          <w:tcPr>
            <w:tcW w:w="0" w:type="auto"/>
          </w:tcPr>
          <w:p w14:paraId="6D7C0805" w14:textId="5C6BB8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37.867 DL interruption clarification for CA_n1-n3-n78 to conduct Tx switching</w:t>
            </w:r>
          </w:p>
        </w:tc>
        <w:tc>
          <w:tcPr>
            <w:tcW w:w="0" w:type="auto"/>
          </w:tcPr>
          <w:p w14:paraId="4A4C9177" w14:textId="2B905E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6756090" w14:textId="5C7356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0668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1F2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8154C1" w14:textId="77777777" w:rsidTr="003F2FDA">
        <w:tc>
          <w:tcPr>
            <w:tcW w:w="0" w:type="auto"/>
          </w:tcPr>
          <w:p w14:paraId="424CFD89" w14:textId="5F9D43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R4-2110073</w:t>
            </w:r>
          </w:p>
        </w:tc>
        <w:tc>
          <w:tcPr>
            <w:tcW w:w="0" w:type="auto"/>
          </w:tcPr>
          <w:p w14:paraId="1EA743F1" w14:textId="2F3C52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RefSens for Band n3 50MHz CBW</w:t>
            </w:r>
          </w:p>
        </w:tc>
        <w:tc>
          <w:tcPr>
            <w:tcW w:w="0" w:type="auto"/>
          </w:tcPr>
          <w:p w14:paraId="11E63FDB" w14:textId="38246C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492C7D17" w14:textId="68644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C7AE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21C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46EFC9" w14:textId="77777777" w:rsidTr="003F2FDA">
        <w:tc>
          <w:tcPr>
            <w:tcW w:w="0" w:type="auto"/>
          </w:tcPr>
          <w:p w14:paraId="073717A6" w14:textId="0569DA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R4-2110074</w:t>
            </w:r>
          </w:p>
        </w:tc>
        <w:tc>
          <w:tcPr>
            <w:tcW w:w="0" w:type="auto"/>
          </w:tcPr>
          <w:p w14:paraId="6792EF14" w14:textId="48EC2F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0AEABFD0" w14:textId="27E747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6ACD5777" w14:textId="6EAAD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A166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F1574" w14:textId="2C1C76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R4-2107818</w:t>
            </w:r>
          </w:p>
        </w:tc>
      </w:tr>
      <w:tr w:rsidR="00C4771D" w14:paraId="0F6EFDFA" w14:textId="77777777" w:rsidTr="003F2FDA">
        <w:tc>
          <w:tcPr>
            <w:tcW w:w="0" w:type="auto"/>
          </w:tcPr>
          <w:p w14:paraId="23AA91C9" w14:textId="30121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R4-2110075</w:t>
            </w:r>
          </w:p>
        </w:tc>
        <w:tc>
          <w:tcPr>
            <w:tcW w:w="0" w:type="auto"/>
          </w:tcPr>
          <w:p w14:paraId="61A79333" w14:textId="40A07A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Introduce 50MHz CBW for Band n3</w:t>
            </w:r>
          </w:p>
        </w:tc>
        <w:tc>
          <w:tcPr>
            <w:tcW w:w="0" w:type="auto"/>
          </w:tcPr>
          <w:p w14:paraId="74C6FACB" w14:textId="678C3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109033D6" w14:textId="081F0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72156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CC06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0F8A5B" w14:textId="77777777" w:rsidTr="003F2FDA">
        <w:tc>
          <w:tcPr>
            <w:tcW w:w="0" w:type="auto"/>
          </w:tcPr>
          <w:p w14:paraId="0319E998" w14:textId="343B84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R4-2110076</w:t>
            </w:r>
          </w:p>
        </w:tc>
        <w:tc>
          <w:tcPr>
            <w:tcW w:w="0" w:type="auto"/>
          </w:tcPr>
          <w:p w14:paraId="14231EA6" w14:textId="6A607C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DL n77(2A) or DL n78(2A)</w:t>
            </w:r>
          </w:p>
        </w:tc>
        <w:tc>
          <w:tcPr>
            <w:tcW w:w="0" w:type="auto"/>
          </w:tcPr>
          <w:p w14:paraId="225B8327" w14:textId="128FC1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BC3262B" w14:textId="3003AF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9BFF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702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C9F126" w14:textId="77777777" w:rsidTr="003F2FDA">
        <w:tc>
          <w:tcPr>
            <w:tcW w:w="0" w:type="auto"/>
          </w:tcPr>
          <w:p w14:paraId="328131D9" w14:textId="62351C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R4-2110077</w:t>
            </w:r>
          </w:p>
        </w:tc>
        <w:tc>
          <w:tcPr>
            <w:tcW w:w="0" w:type="auto"/>
          </w:tcPr>
          <w:p w14:paraId="21621485" w14:textId="2A8C1D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criteria for transient phenomena for NR BS</w:t>
            </w:r>
          </w:p>
        </w:tc>
        <w:tc>
          <w:tcPr>
            <w:tcW w:w="0" w:type="auto"/>
          </w:tcPr>
          <w:p w14:paraId="4AB9FF1E" w14:textId="5C4BFC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5C7D02B4" w14:textId="6A11F8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DA7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835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C09431" w14:textId="77777777" w:rsidTr="003F2FDA">
        <w:tc>
          <w:tcPr>
            <w:tcW w:w="0" w:type="auto"/>
          </w:tcPr>
          <w:p w14:paraId="209B0ED1" w14:textId="1E01F4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R4-2110078</w:t>
            </w:r>
          </w:p>
        </w:tc>
        <w:tc>
          <w:tcPr>
            <w:tcW w:w="0" w:type="auto"/>
          </w:tcPr>
          <w:p w14:paraId="779422BE" w14:textId="4C0B68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2UL4DL EN-DC including DL n77(2A) or DL n78(2A)</w:t>
            </w:r>
          </w:p>
        </w:tc>
        <w:tc>
          <w:tcPr>
            <w:tcW w:w="0" w:type="auto"/>
          </w:tcPr>
          <w:p w14:paraId="0905C36B" w14:textId="6CADE0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D26A508" w14:textId="658624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95F0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3790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BA5B6D" w14:textId="77777777" w:rsidTr="003F2FDA">
        <w:tc>
          <w:tcPr>
            <w:tcW w:w="0" w:type="auto"/>
          </w:tcPr>
          <w:p w14:paraId="29C62701" w14:textId="0D523F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R4-2110079</w:t>
            </w:r>
          </w:p>
        </w:tc>
        <w:tc>
          <w:tcPr>
            <w:tcW w:w="0" w:type="auto"/>
          </w:tcPr>
          <w:p w14:paraId="31D32AFB" w14:textId="2768BD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DC of x bands (x=1,2,3) LTE inter-band CA (xDL/1UL) and 4 bands NR inter-band CA (4DL/1UL)</w:t>
            </w:r>
          </w:p>
        </w:tc>
        <w:tc>
          <w:tcPr>
            <w:tcW w:w="0" w:type="auto"/>
          </w:tcPr>
          <w:p w14:paraId="0D249BF4" w14:textId="784A1E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07F9F07" w14:textId="4E89E7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B04C3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9FA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EC4014" w14:textId="77777777" w:rsidTr="003F2FDA">
        <w:tc>
          <w:tcPr>
            <w:tcW w:w="0" w:type="auto"/>
          </w:tcPr>
          <w:p w14:paraId="6B07920B" w14:textId="1A634A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R4-2110080</w:t>
            </w:r>
          </w:p>
        </w:tc>
        <w:tc>
          <w:tcPr>
            <w:tcW w:w="0" w:type="auto"/>
          </w:tcPr>
          <w:p w14:paraId="1C7A9F7E" w14:textId="6E38BC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rules of NE-DC with contiguous intra-band NR and LTE carriers</w:t>
            </w:r>
          </w:p>
        </w:tc>
        <w:tc>
          <w:tcPr>
            <w:tcW w:w="0" w:type="auto"/>
          </w:tcPr>
          <w:p w14:paraId="2745630A" w14:textId="11B32F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BF54E4D" w14:textId="222B5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9A7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712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AA55E1" w14:textId="77777777" w:rsidTr="003F2FDA">
        <w:tc>
          <w:tcPr>
            <w:tcW w:w="0" w:type="auto"/>
          </w:tcPr>
          <w:p w14:paraId="5F988526" w14:textId="37AD40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R4-2110081</w:t>
            </w:r>
          </w:p>
        </w:tc>
        <w:tc>
          <w:tcPr>
            <w:tcW w:w="0" w:type="auto"/>
          </w:tcPr>
          <w:p w14:paraId="7938DF1D" w14:textId="0C9CB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15D45359" w14:textId="74641F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D8E41E5" w14:textId="402011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82A9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90179" w14:textId="2959C8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</w:tr>
      <w:tr w:rsidR="00C4771D" w14:paraId="51DE6C83" w14:textId="77777777" w:rsidTr="003F2FDA">
        <w:tc>
          <w:tcPr>
            <w:tcW w:w="0" w:type="auto"/>
          </w:tcPr>
          <w:p w14:paraId="5EBC0B71" w14:textId="5CF5C0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R4-2110082</w:t>
            </w:r>
          </w:p>
        </w:tc>
        <w:tc>
          <w:tcPr>
            <w:tcW w:w="0" w:type="auto"/>
          </w:tcPr>
          <w:p w14:paraId="6F0FE257" w14:textId="5AEF38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4F6B0550" w14:textId="265B12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7B7A281" w14:textId="0EE899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E223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8241F" w14:textId="0C64A3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</w:tr>
      <w:tr w:rsidR="00C4771D" w14:paraId="34E2960F" w14:textId="77777777" w:rsidTr="003F2FDA">
        <w:tc>
          <w:tcPr>
            <w:tcW w:w="0" w:type="auto"/>
          </w:tcPr>
          <w:p w14:paraId="18396D7C" w14:textId="73A391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R4-2110083</w:t>
            </w:r>
          </w:p>
        </w:tc>
        <w:tc>
          <w:tcPr>
            <w:tcW w:w="0" w:type="auto"/>
          </w:tcPr>
          <w:p w14:paraId="6E29E74A" w14:textId="65154D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589AF964" w14:textId="7D4688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5E66BE" w14:textId="15ECF0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9852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98866" w14:textId="3DCE7C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</w:tr>
      <w:tr w:rsidR="00C4771D" w14:paraId="7C3A4053" w14:textId="77777777" w:rsidTr="003F2FDA">
        <w:tc>
          <w:tcPr>
            <w:tcW w:w="0" w:type="auto"/>
          </w:tcPr>
          <w:p w14:paraId="1A695DBC" w14:textId="61C2B6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R4-2110084</w:t>
            </w:r>
          </w:p>
        </w:tc>
        <w:tc>
          <w:tcPr>
            <w:tcW w:w="0" w:type="auto"/>
          </w:tcPr>
          <w:p w14:paraId="573DAA45" w14:textId="05EE79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73BA0303" w14:textId="28BCEF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2128426" w14:textId="733EDA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647B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67599" w14:textId="4D5CB7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</w:tr>
      <w:tr w:rsidR="00C4771D" w14:paraId="36FFDDC2" w14:textId="77777777" w:rsidTr="003F2FDA">
        <w:tc>
          <w:tcPr>
            <w:tcW w:w="0" w:type="auto"/>
          </w:tcPr>
          <w:p w14:paraId="3836750F" w14:textId="10EB3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R4-2110085</w:t>
            </w:r>
          </w:p>
        </w:tc>
        <w:tc>
          <w:tcPr>
            <w:tcW w:w="0" w:type="auto"/>
          </w:tcPr>
          <w:p w14:paraId="1C35987E" w14:textId="2A8035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4F27DDA8" w14:textId="138085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76F6599" w14:textId="44920F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998A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6DA41" w14:textId="327527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</w:tr>
      <w:tr w:rsidR="00C4771D" w14:paraId="4B5A8A70" w14:textId="77777777" w:rsidTr="003F2FDA">
        <w:tc>
          <w:tcPr>
            <w:tcW w:w="0" w:type="auto"/>
          </w:tcPr>
          <w:p w14:paraId="72580598" w14:textId="6B7DC9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R4-2110086</w:t>
            </w:r>
          </w:p>
        </w:tc>
        <w:tc>
          <w:tcPr>
            <w:tcW w:w="0" w:type="auto"/>
          </w:tcPr>
          <w:p w14:paraId="35DB86BD" w14:textId="539E58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41CCD781" w14:textId="7CB895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A743758" w14:textId="503B26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7C0F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4F7FD" w14:textId="084F7C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</w:tr>
      <w:tr w:rsidR="00C4771D" w14:paraId="61BDD6D2" w14:textId="77777777" w:rsidTr="003F2FDA">
        <w:tc>
          <w:tcPr>
            <w:tcW w:w="0" w:type="auto"/>
          </w:tcPr>
          <w:p w14:paraId="76D736B1" w14:textId="4AE71C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R4-2110087</w:t>
            </w:r>
          </w:p>
        </w:tc>
        <w:tc>
          <w:tcPr>
            <w:tcW w:w="0" w:type="auto"/>
          </w:tcPr>
          <w:p w14:paraId="395A1E96" w14:textId="1F429E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  <w:tc>
          <w:tcPr>
            <w:tcW w:w="0" w:type="auto"/>
          </w:tcPr>
          <w:p w14:paraId="515424C0" w14:textId="59B6A7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12C5CC" w14:textId="4F45A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3AFA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98C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D2229E" w14:textId="77777777" w:rsidTr="003F2FDA">
        <w:tc>
          <w:tcPr>
            <w:tcW w:w="0" w:type="auto"/>
          </w:tcPr>
          <w:p w14:paraId="26CF4B79" w14:textId="7C86DE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R4-2110088</w:t>
            </w:r>
          </w:p>
        </w:tc>
        <w:tc>
          <w:tcPr>
            <w:tcW w:w="0" w:type="auto"/>
          </w:tcPr>
          <w:p w14:paraId="798F370C" w14:textId="5D0B97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47GHz band - Measurement uncertainties for BS requirements</w:t>
            </w:r>
          </w:p>
        </w:tc>
        <w:tc>
          <w:tcPr>
            <w:tcW w:w="0" w:type="auto"/>
          </w:tcPr>
          <w:p w14:paraId="063FBC40" w14:textId="20CE4D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T-Mobile USA, DISH Network</w:t>
            </w:r>
          </w:p>
        </w:tc>
        <w:tc>
          <w:tcPr>
            <w:tcW w:w="0" w:type="auto"/>
          </w:tcPr>
          <w:p w14:paraId="5625A483" w14:textId="2570F1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517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0152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6852B0" w14:textId="77777777" w:rsidTr="003F2FDA">
        <w:tc>
          <w:tcPr>
            <w:tcW w:w="0" w:type="auto"/>
          </w:tcPr>
          <w:p w14:paraId="6E87CA49" w14:textId="09390F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6A684229" w14:textId="6D2745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3CBF119C" w14:textId="16B0DB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136B09" w14:textId="19D9D7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DF8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6FA97" w14:textId="552E96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</w:tr>
      <w:tr w:rsidR="00C4771D" w14:paraId="5BFBACB0" w14:textId="77777777" w:rsidTr="003F2FDA">
        <w:tc>
          <w:tcPr>
            <w:tcW w:w="0" w:type="auto"/>
          </w:tcPr>
          <w:p w14:paraId="0B353AD5" w14:textId="611CD3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R4-2110090</w:t>
            </w:r>
          </w:p>
        </w:tc>
        <w:tc>
          <w:tcPr>
            <w:tcW w:w="0" w:type="auto"/>
          </w:tcPr>
          <w:p w14:paraId="141EA731" w14:textId="29EE71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38.860 - Coexistence aspects</w:t>
            </w:r>
          </w:p>
        </w:tc>
        <w:tc>
          <w:tcPr>
            <w:tcW w:w="0" w:type="auto"/>
          </w:tcPr>
          <w:p w14:paraId="7700C3E9" w14:textId="3B84D1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68BBED" w14:textId="7169F1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FE5D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5E47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050835" w14:textId="77777777" w:rsidTr="003F2FDA">
        <w:tc>
          <w:tcPr>
            <w:tcW w:w="0" w:type="auto"/>
          </w:tcPr>
          <w:p w14:paraId="5B5861CF" w14:textId="7718C2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R4-2110091</w:t>
            </w:r>
          </w:p>
        </w:tc>
        <w:tc>
          <w:tcPr>
            <w:tcW w:w="0" w:type="auto"/>
          </w:tcPr>
          <w:p w14:paraId="68AD1A8A" w14:textId="0BD777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Basket WID on adding channel bandwidth support to existing NR bands</w:t>
            </w:r>
          </w:p>
        </w:tc>
        <w:tc>
          <w:tcPr>
            <w:tcW w:w="0" w:type="auto"/>
          </w:tcPr>
          <w:p w14:paraId="53DFFFE4" w14:textId="641633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68ACE9" w14:textId="42B0B3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1BE53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F65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7F858A" w14:textId="77777777" w:rsidTr="003F2FDA">
        <w:tc>
          <w:tcPr>
            <w:tcW w:w="0" w:type="auto"/>
          </w:tcPr>
          <w:p w14:paraId="374B9DB3" w14:textId="7632D8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R4-2110092</w:t>
            </w:r>
          </w:p>
        </w:tc>
        <w:tc>
          <w:tcPr>
            <w:tcW w:w="0" w:type="auto"/>
          </w:tcPr>
          <w:p w14:paraId="6AEDC06E" w14:textId="17981B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0" w:type="auto"/>
          </w:tcPr>
          <w:p w14:paraId="3DFC2516" w14:textId="416AC6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2790D7" w14:textId="385AFD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EC45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F23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E2CA79" w14:textId="77777777" w:rsidTr="003F2FDA">
        <w:tc>
          <w:tcPr>
            <w:tcW w:w="0" w:type="auto"/>
          </w:tcPr>
          <w:p w14:paraId="3A2EFD95" w14:textId="3D7E6D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R4-2110093</w:t>
            </w:r>
          </w:p>
        </w:tc>
        <w:tc>
          <w:tcPr>
            <w:tcW w:w="0" w:type="auto"/>
          </w:tcPr>
          <w:p w14:paraId="37C30B0E" w14:textId="364B30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0" w:type="auto"/>
          </w:tcPr>
          <w:p w14:paraId="508BEE54" w14:textId="7DA2B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42E8FB" w14:textId="6727CC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F09E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213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A9FCF2" w14:textId="77777777" w:rsidTr="003F2FDA">
        <w:tc>
          <w:tcPr>
            <w:tcW w:w="0" w:type="auto"/>
          </w:tcPr>
          <w:p w14:paraId="73A950D0" w14:textId="1559BC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R4-2110094</w:t>
            </w:r>
          </w:p>
        </w:tc>
        <w:tc>
          <w:tcPr>
            <w:tcW w:w="0" w:type="auto"/>
          </w:tcPr>
          <w:p w14:paraId="418E2B5B" w14:textId="2EA682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06221C34" w14:textId="44E06E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A097B5" w14:textId="7104B1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E8EA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6B7E7" w14:textId="5C14D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</w:tr>
      <w:tr w:rsidR="00C4771D" w14:paraId="727336E7" w14:textId="77777777" w:rsidTr="003F2FDA">
        <w:tc>
          <w:tcPr>
            <w:tcW w:w="0" w:type="auto"/>
          </w:tcPr>
          <w:p w14:paraId="21EE0435" w14:textId="490E1F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R4-2110095</w:t>
            </w:r>
          </w:p>
        </w:tc>
        <w:tc>
          <w:tcPr>
            <w:tcW w:w="0" w:type="auto"/>
          </w:tcPr>
          <w:p w14:paraId="4324174E" w14:textId="3DE0F4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5A9EF210" w14:textId="7A0355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B92AC7" w14:textId="6CF8FD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AADB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FC05A" w14:textId="27107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</w:tr>
      <w:tr w:rsidR="00C4771D" w14:paraId="71D7AF93" w14:textId="77777777" w:rsidTr="003F2FDA">
        <w:tc>
          <w:tcPr>
            <w:tcW w:w="0" w:type="auto"/>
          </w:tcPr>
          <w:p w14:paraId="753FF25A" w14:textId="7A7785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R4-2110096</w:t>
            </w:r>
          </w:p>
        </w:tc>
        <w:tc>
          <w:tcPr>
            <w:tcW w:w="0" w:type="auto"/>
          </w:tcPr>
          <w:p w14:paraId="31414D59" w14:textId="5656C1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3141237A" w14:textId="595B8B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FAD87D" w14:textId="280A44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FEC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99A0D" w14:textId="2CE3E5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</w:tr>
      <w:tr w:rsidR="00C4771D" w14:paraId="463CC87E" w14:textId="77777777" w:rsidTr="003F2FDA">
        <w:tc>
          <w:tcPr>
            <w:tcW w:w="0" w:type="auto"/>
          </w:tcPr>
          <w:p w14:paraId="4024A840" w14:textId="24E463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R4-2110097</w:t>
            </w:r>
          </w:p>
        </w:tc>
        <w:tc>
          <w:tcPr>
            <w:tcW w:w="0" w:type="auto"/>
          </w:tcPr>
          <w:p w14:paraId="595765D5" w14:textId="68CE4F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08EA7A45" w14:textId="4DD4AC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614D09" w14:textId="72DCD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D50C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E35A4" w14:textId="1CFDCC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</w:tr>
      <w:tr w:rsidR="00C4771D" w14:paraId="0A36C09B" w14:textId="77777777" w:rsidTr="003F2FDA">
        <w:tc>
          <w:tcPr>
            <w:tcW w:w="0" w:type="auto"/>
          </w:tcPr>
          <w:p w14:paraId="4DE9B011" w14:textId="7187BF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R4-2110098</w:t>
            </w:r>
          </w:p>
        </w:tc>
        <w:tc>
          <w:tcPr>
            <w:tcW w:w="0" w:type="auto"/>
          </w:tcPr>
          <w:p w14:paraId="19145E1C" w14:textId="7FC36B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n67</w:t>
            </w:r>
          </w:p>
        </w:tc>
        <w:tc>
          <w:tcPr>
            <w:tcW w:w="0" w:type="auto"/>
          </w:tcPr>
          <w:p w14:paraId="3D6B1B29" w14:textId="06FD2F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FDB635" w14:textId="3A04F8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43DF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4FF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9D8A5A" w14:textId="77777777" w:rsidTr="003F2FDA">
        <w:tc>
          <w:tcPr>
            <w:tcW w:w="0" w:type="auto"/>
          </w:tcPr>
          <w:p w14:paraId="3C373D02" w14:textId="71D19D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R4-2110099</w:t>
            </w:r>
          </w:p>
        </w:tc>
        <w:tc>
          <w:tcPr>
            <w:tcW w:w="0" w:type="auto"/>
          </w:tcPr>
          <w:p w14:paraId="2E2C4959" w14:textId="119311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n67</w:t>
            </w:r>
          </w:p>
        </w:tc>
        <w:tc>
          <w:tcPr>
            <w:tcW w:w="0" w:type="auto"/>
          </w:tcPr>
          <w:p w14:paraId="7406B58B" w14:textId="521A41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6F8A03" w14:textId="5453F2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0E59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D96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32BFBF" w14:textId="77777777" w:rsidTr="003F2FDA">
        <w:tc>
          <w:tcPr>
            <w:tcW w:w="0" w:type="auto"/>
          </w:tcPr>
          <w:p w14:paraId="778F13DA" w14:textId="72F2DE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R4-2110100</w:t>
            </w:r>
          </w:p>
        </w:tc>
        <w:tc>
          <w:tcPr>
            <w:tcW w:w="0" w:type="auto"/>
          </w:tcPr>
          <w:p w14:paraId="46F9800A" w14:textId="6A4DAA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n67</w:t>
            </w:r>
          </w:p>
        </w:tc>
        <w:tc>
          <w:tcPr>
            <w:tcW w:w="0" w:type="auto"/>
          </w:tcPr>
          <w:p w14:paraId="6CB1E48F" w14:textId="40A0B1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9A357C" w14:textId="6FB83E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02D9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C20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547E54" w14:textId="77777777" w:rsidTr="003F2FDA">
        <w:tc>
          <w:tcPr>
            <w:tcW w:w="0" w:type="auto"/>
          </w:tcPr>
          <w:p w14:paraId="22255DB8" w14:textId="247F4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R4-2110101</w:t>
            </w:r>
          </w:p>
        </w:tc>
        <w:tc>
          <w:tcPr>
            <w:tcW w:w="0" w:type="auto"/>
          </w:tcPr>
          <w:p w14:paraId="0E891D69" w14:textId="416BBA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n67</w:t>
            </w:r>
          </w:p>
        </w:tc>
        <w:tc>
          <w:tcPr>
            <w:tcW w:w="0" w:type="auto"/>
          </w:tcPr>
          <w:p w14:paraId="3D39F626" w14:textId="5CE558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A4E1B3" w14:textId="6593A9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737E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1F8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636221" w14:textId="77777777" w:rsidTr="003F2FDA">
        <w:tc>
          <w:tcPr>
            <w:tcW w:w="0" w:type="auto"/>
          </w:tcPr>
          <w:p w14:paraId="63BFA24D" w14:textId="37B840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R4-2110102</w:t>
            </w:r>
          </w:p>
        </w:tc>
        <w:tc>
          <w:tcPr>
            <w:tcW w:w="0" w:type="auto"/>
          </w:tcPr>
          <w:p w14:paraId="49C25497" w14:textId="329587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n67</w:t>
            </w:r>
          </w:p>
        </w:tc>
        <w:tc>
          <w:tcPr>
            <w:tcW w:w="0" w:type="auto"/>
          </w:tcPr>
          <w:p w14:paraId="3F33FEEB" w14:textId="2D88DA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C763F3" w14:textId="763574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522E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735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0AE93D" w14:textId="77777777" w:rsidTr="003F2FDA">
        <w:tc>
          <w:tcPr>
            <w:tcW w:w="0" w:type="auto"/>
          </w:tcPr>
          <w:p w14:paraId="1D57F205" w14:textId="66A295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R4-2110103</w:t>
            </w:r>
          </w:p>
        </w:tc>
        <w:tc>
          <w:tcPr>
            <w:tcW w:w="0" w:type="auto"/>
          </w:tcPr>
          <w:p w14:paraId="51EC7CB0" w14:textId="064600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n67</w:t>
            </w:r>
          </w:p>
        </w:tc>
        <w:tc>
          <w:tcPr>
            <w:tcW w:w="0" w:type="auto"/>
          </w:tcPr>
          <w:p w14:paraId="787841BA" w14:textId="4687D5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7E7BF3" w14:textId="64251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65EB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F625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DFA9BF" w14:textId="77777777" w:rsidTr="003F2FDA">
        <w:tc>
          <w:tcPr>
            <w:tcW w:w="0" w:type="auto"/>
          </w:tcPr>
          <w:p w14:paraId="1EFD5D15" w14:textId="047FC2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R4-2110104</w:t>
            </w:r>
          </w:p>
        </w:tc>
        <w:tc>
          <w:tcPr>
            <w:tcW w:w="0" w:type="auto"/>
          </w:tcPr>
          <w:p w14:paraId="78E8C445" w14:textId="344459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n67</w:t>
            </w:r>
          </w:p>
        </w:tc>
        <w:tc>
          <w:tcPr>
            <w:tcW w:w="0" w:type="auto"/>
          </w:tcPr>
          <w:p w14:paraId="14BE7C83" w14:textId="3D255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BB615D" w14:textId="5C0216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931A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5F7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B880EE" w14:textId="77777777" w:rsidTr="003F2FDA">
        <w:tc>
          <w:tcPr>
            <w:tcW w:w="0" w:type="auto"/>
          </w:tcPr>
          <w:p w14:paraId="6A0BC450" w14:textId="5C371F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R4-2110105</w:t>
            </w:r>
          </w:p>
        </w:tc>
        <w:tc>
          <w:tcPr>
            <w:tcW w:w="0" w:type="auto"/>
          </w:tcPr>
          <w:p w14:paraId="60773070" w14:textId="49D17F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n67</w:t>
            </w:r>
          </w:p>
        </w:tc>
        <w:tc>
          <w:tcPr>
            <w:tcW w:w="0" w:type="auto"/>
          </w:tcPr>
          <w:p w14:paraId="578A30CC" w14:textId="052567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7EE277" w14:textId="071313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C2DF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CA2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5B36FB" w14:textId="77777777" w:rsidTr="003F2FDA">
        <w:tc>
          <w:tcPr>
            <w:tcW w:w="0" w:type="auto"/>
          </w:tcPr>
          <w:p w14:paraId="79D4EF22" w14:textId="055906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R4-2110106</w:t>
            </w:r>
          </w:p>
        </w:tc>
        <w:tc>
          <w:tcPr>
            <w:tcW w:w="0" w:type="auto"/>
          </w:tcPr>
          <w:p w14:paraId="78E6ED33" w14:textId="436631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4E26B57D" w14:textId="4282E5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0D4EE8" w14:textId="32A5CE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98F3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5FBD7" w14:textId="1DE40A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</w:tr>
      <w:tr w:rsidR="00C4771D" w14:paraId="0CDD927B" w14:textId="77777777" w:rsidTr="003F2FDA">
        <w:tc>
          <w:tcPr>
            <w:tcW w:w="0" w:type="auto"/>
          </w:tcPr>
          <w:p w14:paraId="6CECB557" w14:textId="2B492E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R4-2110107</w:t>
            </w:r>
          </w:p>
        </w:tc>
        <w:tc>
          <w:tcPr>
            <w:tcW w:w="0" w:type="auto"/>
          </w:tcPr>
          <w:p w14:paraId="4FF5BD9F" w14:textId="317D8F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21784FB6" w14:textId="38E6A9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96AF84" w14:textId="03F29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D82F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069F3" w14:textId="0C6C92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</w:tr>
      <w:tr w:rsidR="00C4771D" w14:paraId="07400E97" w14:textId="77777777" w:rsidTr="003F2FDA">
        <w:tc>
          <w:tcPr>
            <w:tcW w:w="0" w:type="auto"/>
          </w:tcPr>
          <w:p w14:paraId="75BF540B" w14:textId="3F7C5E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R4-2110108</w:t>
            </w:r>
          </w:p>
        </w:tc>
        <w:tc>
          <w:tcPr>
            <w:tcW w:w="0" w:type="auto"/>
          </w:tcPr>
          <w:p w14:paraId="48081C69" w14:textId="213385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7A36D011" w14:textId="509A5E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D919E8" w14:textId="4D25A6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C3AB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08B63" w14:textId="38662F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</w:tr>
      <w:tr w:rsidR="00C4771D" w14:paraId="05C7B4F3" w14:textId="77777777" w:rsidTr="003F2FDA">
        <w:tc>
          <w:tcPr>
            <w:tcW w:w="0" w:type="auto"/>
          </w:tcPr>
          <w:p w14:paraId="4DBBAA12" w14:textId="59758C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R4-2110109</w:t>
            </w:r>
          </w:p>
        </w:tc>
        <w:tc>
          <w:tcPr>
            <w:tcW w:w="0" w:type="auto"/>
          </w:tcPr>
          <w:p w14:paraId="337854AC" w14:textId="0DA347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2A55260C" w14:textId="4C0A4E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A172DA" w14:textId="427049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BFDC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BFDE2" w14:textId="68D2B8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</w:tr>
      <w:tr w:rsidR="00C4771D" w14:paraId="1D31584F" w14:textId="77777777" w:rsidTr="003F2FDA">
        <w:tc>
          <w:tcPr>
            <w:tcW w:w="0" w:type="auto"/>
          </w:tcPr>
          <w:p w14:paraId="692B8EEF" w14:textId="09159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R4-2110110</w:t>
            </w:r>
          </w:p>
        </w:tc>
        <w:tc>
          <w:tcPr>
            <w:tcW w:w="0" w:type="auto"/>
          </w:tcPr>
          <w:p w14:paraId="47175259" w14:textId="1D461A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n85</w:t>
            </w:r>
          </w:p>
        </w:tc>
        <w:tc>
          <w:tcPr>
            <w:tcW w:w="0" w:type="auto"/>
          </w:tcPr>
          <w:p w14:paraId="64BEECE8" w14:textId="25848B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93728D" w14:textId="68E4F8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9E3E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B0A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F4C7E7" w14:textId="77777777" w:rsidTr="003F2FDA">
        <w:tc>
          <w:tcPr>
            <w:tcW w:w="0" w:type="auto"/>
          </w:tcPr>
          <w:p w14:paraId="370D44BC" w14:textId="1BA5F3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R4-2110111</w:t>
            </w:r>
          </w:p>
        </w:tc>
        <w:tc>
          <w:tcPr>
            <w:tcW w:w="0" w:type="auto"/>
          </w:tcPr>
          <w:p w14:paraId="1312A1B6" w14:textId="48740A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n85</w:t>
            </w:r>
          </w:p>
        </w:tc>
        <w:tc>
          <w:tcPr>
            <w:tcW w:w="0" w:type="auto"/>
          </w:tcPr>
          <w:p w14:paraId="4CD28C8C" w14:textId="26C09A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66B100" w14:textId="45E906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A114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017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212DC9" w14:textId="77777777" w:rsidTr="003F2FDA">
        <w:tc>
          <w:tcPr>
            <w:tcW w:w="0" w:type="auto"/>
          </w:tcPr>
          <w:p w14:paraId="3A836ADD" w14:textId="0CE65C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R4-2110112</w:t>
            </w:r>
          </w:p>
        </w:tc>
        <w:tc>
          <w:tcPr>
            <w:tcW w:w="0" w:type="auto"/>
          </w:tcPr>
          <w:p w14:paraId="5EA76DFC" w14:textId="7C71A4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n85</w:t>
            </w:r>
          </w:p>
        </w:tc>
        <w:tc>
          <w:tcPr>
            <w:tcW w:w="0" w:type="auto"/>
          </w:tcPr>
          <w:p w14:paraId="5833443F" w14:textId="2EC027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E0DB6" w14:textId="1CB091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F0DD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999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5E4868" w14:textId="77777777" w:rsidTr="003F2FDA">
        <w:tc>
          <w:tcPr>
            <w:tcW w:w="0" w:type="auto"/>
          </w:tcPr>
          <w:p w14:paraId="672BAC42" w14:textId="7A0C9D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R4-2110113</w:t>
            </w:r>
          </w:p>
        </w:tc>
        <w:tc>
          <w:tcPr>
            <w:tcW w:w="0" w:type="auto"/>
          </w:tcPr>
          <w:p w14:paraId="117C491B" w14:textId="50F636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n85</w:t>
            </w:r>
          </w:p>
        </w:tc>
        <w:tc>
          <w:tcPr>
            <w:tcW w:w="0" w:type="auto"/>
          </w:tcPr>
          <w:p w14:paraId="680D3E37" w14:textId="10A397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18A0AA" w14:textId="6EFC9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D88E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E38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890F97" w14:textId="77777777" w:rsidTr="003F2FDA">
        <w:tc>
          <w:tcPr>
            <w:tcW w:w="0" w:type="auto"/>
          </w:tcPr>
          <w:p w14:paraId="364C8CFC" w14:textId="7E27CC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R4-2110114</w:t>
            </w:r>
          </w:p>
        </w:tc>
        <w:tc>
          <w:tcPr>
            <w:tcW w:w="0" w:type="auto"/>
          </w:tcPr>
          <w:p w14:paraId="31C9763D" w14:textId="57DA50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n85</w:t>
            </w:r>
          </w:p>
        </w:tc>
        <w:tc>
          <w:tcPr>
            <w:tcW w:w="0" w:type="auto"/>
          </w:tcPr>
          <w:p w14:paraId="18C9E212" w14:textId="6D58F0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F29333" w14:textId="08089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05CA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3E8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865221" w14:textId="77777777" w:rsidTr="003F2FDA">
        <w:tc>
          <w:tcPr>
            <w:tcW w:w="0" w:type="auto"/>
          </w:tcPr>
          <w:p w14:paraId="0B28AC07" w14:textId="4A0997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R4-2110115</w:t>
            </w:r>
          </w:p>
        </w:tc>
        <w:tc>
          <w:tcPr>
            <w:tcW w:w="0" w:type="auto"/>
          </w:tcPr>
          <w:p w14:paraId="325C2E02" w14:textId="6D163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155DD5AD" w14:textId="07D849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DB043F" w14:textId="0F7F8E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3EB9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9FFC6" w14:textId="2B8A5A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</w:tr>
      <w:tr w:rsidR="00C4771D" w14:paraId="52A6F8AE" w14:textId="77777777" w:rsidTr="003F2FDA">
        <w:tc>
          <w:tcPr>
            <w:tcW w:w="0" w:type="auto"/>
          </w:tcPr>
          <w:p w14:paraId="34742A81" w14:textId="6A9F0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R4-2110116</w:t>
            </w:r>
          </w:p>
        </w:tc>
        <w:tc>
          <w:tcPr>
            <w:tcW w:w="0" w:type="auto"/>
          </w:tcPr>
          <w:p w14:paraId="678F7246" w14:textId="72C527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051FD85A" w14:textId="108B5F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BB9DE8" w14:textId="4DD702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A5A3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96866" w14:textId="4C89AD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</w:tr>
      <w:tr w:rsidR="00C4771D" w14:paraId="343F3DD3" w14:textId="77777777" w:rsidTr="003F2FDA">
        <w:tc>
          <w:tcPr>
            <w:tcW w:w="0" w:type="auto"/>
          </w:tcPr>
          <w:p w14:paraId="472B722D" w14:textId="79339D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R4-2110117</w:t>
            </w:r>
          </w:p>
        </w:tc>
        <w:tc>
          <w:tcPr>
            <w:tcW w:w="0" w:type="auto"/>
          </w:tcPr>
          <w:p w14:paraId="68C81118" w14:textId="4C349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n85</w:t>
            </w:r>
          </w:p>
        </w:tc>
        <w:tc>
          <w:tcPr>
            <w:tcW w:w="0" w:type="auto"/>
          </w:tcPr>
          <w:p w14:paraId="5E44C35F" w14:textId="189346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0804CE" w14:textId="6502B8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AD1E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6D2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3794F5" w14:textId="77777777" w:rsidTr="003F2FDA">
        <w:tc>
          <w:tcPr>
            <w:tcW w:w="0" w:type="auto"/>
          </w:tcPr>
          <w:p w14:paraId="53102BDF" w14:textId="365A70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R4-2110118</w:t>
            </w:r>
          </w:p>
        </w:tc>
        <w:tc>
          <w:tcPr>
            <w:tcW w:w="0" w:type="auto"/>
          </w:tcPr>
          <w:p w14:paraId="2E6FE7C0" w14:textId="469D44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and spectrum aspects</w:t>
            </w:r>
          </w:p>
        </w:tc>
        <w:tc>
          <w:tcPr>
            <w:tcW w:w="0" w:type="auto"/>
          </w:tcPr>
          <w:p w14:paraId="161A6D25" w14:textId="1A548D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D9E75B" w14:textId="38D3F8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88D49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5C8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9530EF" w14:textId="77777777" w:rsidTr="003F2FDA">
        <w:tc>
          <w:tcPr>
            <w:tcW w:w="0" w:type="auto"/>
          </w:tcPr>
          <w:p w14:paraId="7A8B9040" w14:textId="26833F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R4-2110119</w:t>
            </w:r>
          </w:p>
        </w:tc>
        <w:tc>
          <w:tcPr>
            <w:tcW w:w="0" w:type="auto"/>
          </w:tcPr>
          <w:p w14:paraId="5729DED6" w14:textId="142BDD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Simulations assumptions</w:t>
            </w:r>
          </w:p>
        </w:tc>
        <w:tc>
          <w:tcPr>
            <w:tcW w:w="0" w:type="auto"/>
          </w:tcPr>
          <w:p w14:paraId="7C568DAE" w14:textId="71E3EA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865987" w14:textId="4FA604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2559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EF0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0ECD55" w14:textId="77777777" w:rsidTr="003F2FDA">
        <w:tc>
          <w:tcPr>
            <w:tcW w:w="0" w:type="auto"/>
          </w:tcPr>
          <w:p w14:paraId="2D10BD2E" w14:textId="61E826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R4-2110120</w:t>
            </w:r>
          </w:p>
        </w:tc>
        <w:tc>
          <w:tcPr>
            <w:tcW w:w="0" w:type="auto"/>
          </w:tcPr>
          <w:p w14:paraId="76366081" w14:textId="2219B0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points and reference model for NTN</w:t>
            </w:r>
          </w:p>
        </w:tc>
        <w:tc>
          <w:tcPr>
            <w:tcW w:w="0" w:type="auto"/>
          </w:tcPr>
          <w:p w14:paraId="1F212A0E" w14:textId="4E897B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5711DC" w14:textId="0B4487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54F6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97F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B0E6B7" w14:textId="77777777" w:rsidTr="003F2FDA">
        <w:tc>
          <w:tcPr>
            <w:tcW w:w="0" w:type="auto"/>
          </w:tcPr>
          <w:p w14:paraId="35F9F71E" w14:textId="488FD4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R4-2110121</w:t>
            </w:r>
          </w:p>
        </w:tc>
        <w:tc>
          <w:tcPr>
            <w:tcW w:w="0" w:type="auto"/>
          </w:tcPr>
          <w:p w14:paraId="518A1B28" w14:textId="50EAFE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results for alignment</w:t>
            </w:r>
          </w:p>
        </w:tc>
        <w:tc>
          <w:tcPr>
            <w:tcW w:w="0" w:type="auto"/>
          </w:tcPr>
          <w:p w14:paraId="3A409E88" w14:textId="622A8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0E8871" w14:textId="142143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54A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2C0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6C9A9F" w14:textId="77777777" w:rsidTr="003F2FDA">
        <w:tc>
          <w:tcPr>
            <w:tcW w:w="0" w:type="auto"/>
          </w:tcPr>
          <w:p w14:paraId="35A95787" w14:textId="31746E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3C8F950F" w14:textId="5AB55D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6B563112" w14:textId="7ADDF8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A56A76" w14:textId="30A03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F212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C85FA" w14:textId="0CF729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</w:tr>
      <w:tr w:rsidR="00C4771D" w14:paraId="6445FD81" w14:textId="77777777" w:rsidTr="003F2FDA">
        <w:tc>
          <w:tcPr>
            <w:tcW w:w="0" w:type="auto"/>
          </w:tcPr>
          <w:p w14:paraId="10E38AAE" w14:textId="6C1B39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R4-2110123</w:t>
            </w:r>
          </w:p>
        </w:tc>
        <w:tc>
          <w:tcPr>
            <w:tcW w:w="0" w:type="auto"/>
          </w:tcPr>
          <w:p w14:paraId="044BFC2C" w14:textId="6B850B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7215D7FB" w14:textId="6A0C41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B0BBAA2" w14:textId="733ABE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03BB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9B2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FB8358" w14:textId="77777777" w:rsidTr="003F2FDA">
        <w:tc>
          <w:tcPr>
            <w:tcW w:w="0" w:type="auto"/>
          </w:tcPr>
          <w:p w14:paraId="39CFA42E" w14:textId="2CEAAE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R4-2110124</w:t>
            </w:r>
          </w:p>
        </w:tc>
        <w:tc>
          <w:tcPr>
            <w:tcW w:w="0" w:type="auto"/>
          </w:tcPr>
          <w:p w14:paraId="6DDA5625" w14:textId="42303F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PRS measurement requirements</w:t>
            </w:r>
          </w:p>
        </w:tc>
        <w:tc>
          <w:tcPr>
            <w:tcW w:w="0" w:type="auto"/>
          </w:tcPr>
          <w:p w14:paraId="6C27B6AF" w14:textId="4FFF80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A98517B" w14:textId="17F5CC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7AC9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084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72433F" w14:textId="77777777" w:rsidTr="003F2FDA">
        <w:tc>
          <w:tcPr>
            <w:tcW w:w="0" w:type="auto"/>
          </w:tcPr>
          <w:p w14:paraId="2AB9AADA" w14:textId="0C8AB2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R4-2110125</w:t>
            </w:r>
          </w:p>
        </w:tc>
        <w:tc>
          <w:tcPr>
            <w:tcW w:w="0" w:type="auto"/>
          </w:tcPr>
          <w:p w14:paraId="2FDC3CB2" w14:textId="3FFA90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RSTD measurement</w:t>
            </w:r>
          </w:p>
        </w:tc>
        <w:tc>
          <w:tcPr>
            <w:tcW w:w="0" w:type="auto"/>
          </w:tcPr>
          <w:p w14:paraId="2F1147CA" w14:textId="0A930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4FBE307" w14:textId="45C78C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416A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AD3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FDCC18" w14:textId="77777777" w:rsidTr="003F2FDA">
        <w:tc>
          <w:tcPr>
            <w:tcW w:w="0" w:type="auto"/>
          </w:tcPr>
          <w:p w14:paraId="29A2E069" w14:textId="558B8A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R4-2110126</w:t>
            </w:r>
          </w:p>
        </w:tc>
        <w:tc>
          <w:tcPr>
            <w:tcW w:w="0" w:type="auto"/>
          </w:tcPr>
          <w:p w14:paraId="6887D550" w14:textId="654D9C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accuracy requirements for RSTD measurement</w:t>
            </w:r>
          </w:p>
        </w:tc>
        <w:tc>
          <w:tcPr>
            <w:tcW w:w="0" w:type="auto"/>
          </w:tcPr>
          <w:p w14:paraId="3E0F4E9B" w14:textId="6D7DB8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C476367" w14:textId="0B0AD1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9BD51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DB8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8CB9B3" w14:textId="77777777" w:rsidTr="003F2FDA">
        <w:tc>
          <w:tcPr>
            <w:tcW w:w="0" w:type="auto"/>
          </w:tcPr>
          <w:p w14:paraId="7DBB8AAA" w14:textId="1ABCF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R4-2110127</w:t>
            </w:r>
          </w:p>
        </w:tc>
        <w:tc>
          <w:tcPr>
            <w:tcW w:w="0" w:type="auto"/>
          </w:tcPr>
          <w:p w14:paraId="1EC3A51B" w14:textId="5EAA0B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PRS-RSRP measurement</w:t>
            </w:r>
          </w:p>
        </w:tc>
        <w:tc>
          <w:tcPr>
            <w:tcW w:w="0" w:type="auto"/>
          </w:tcPr>
          <w:p w14:paraId="52A1AE56" w14:textId="3C829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FA9F58E" w14:textId="7969E3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3E1A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98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5660A4" w14:textId="77777777" w:rsidTr="003F2FDA">
        <w:tc>
          <w:tcPr>
            <w:tcW w:w="0" w:type="auto"/>
          </w:tcPr>
          <w:p w14:paraId="43EFCF07" w14:textId="29C63D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R4-2110128</w:t>
            </w:r>
          </w:p>
        </w:tc>
        <w:tc>
          <w:tcPr>
            <w:tcW w:w="0" w:type="auto"/>
          </w:tcPr>
          <w:p w14:paraId="61E62645" w14:textId="352DAF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correction of NR-U band n46 channels for 60 MHz and 80 MHz</w:t>
            </w:r>
          </w:p>
        </w:tc>
        <w:tc>
          <w:tcPr>
            <w:tcW w:w="0" w:type="auto"/>
          </w:tcPr>
          <w:p w14:paraId="55570007" w14:textId="34A7D0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05A8FA04" w14:textId="24EE4B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8C2D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629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4CED9F" w14:textId="77777777" w:rsidTr="003F2FDA">
        <w:tc>
          <w:tcPr>
            <w:tcW w:w="0" w:type="auto"/>
          </w:tcPr>
          <w:p w14:paraId="5BA3EF80" w14:textId="2844B3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R4-2110129</w:t>
            </w:r>
          </w:p>
        </w:tc>
        <w:tc>
          <w:tcPr>
            <w:tcW w:w="0" w:type="auto"/>
          </w:tcPr>
          <w:p w14:paraId="3B27F291" w14:textId="6EA6D4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06918231" w14:textId="1136B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173C394A" w14:textId="7A9789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6E9B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32E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CBCB9F" w14:textId="77777777" w:rsidTr="003F2FDA">
        <w:tc>
          <w:tcPr>
            <w:tcW w:w="0" w:type="auto"/>
          </w:tcPr>
          <w:p w14:paraId="4C31853D" w14:textId="424F6A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R4-2110130</w:t>
            </w:r>
          </w:p>
        </w:tc>
        <w:tc>
          <w:tcPr>
            <w:tcW w:w="0" w:type="auto"/>
          </w:tcPr>
          <w:p w14:paraId="22D16422" w14:textId="7BC124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55FB2033" w14:textId="3BAA96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1E0F390B" w14:textId="1A5925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0C1F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C0B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66CF78" w14:textId="77777777" w:rsidTr="003F2FDA">
        <w:tc>
          <w:tcPr>
            <w:tcW w:w="0" w:type="auto"/>
          </w:tcPr>
          <w:p w14:paraId="22FC58C7" w14:textId="6931F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R4-2110131</w:t>
            </w:r>
          </w:p>
        </w:tc>
        <w:tc>
          <w:tcPr>
            <w:tcW w:w="0" w:type="auto"/>
          </w:tcPr>
          <w:p w14:paraId="45E699CB" w14:textId="3D5554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3AA6CFDF" w14:textId="0D9F1D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2C8170A9" w14:textId="2C4B47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CBC4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35E3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FD4429" w14:textId="77777777" w:rsidTr="003F2FDA">
        <w:tc>
          <w:tcPr>
            <w:tcW w:w="0" w:type="auto"/>
          </w:tcPr>
          <w:p w14:paraId="1BC2B545" w14:textId="492C85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R4-2110132</w:t>
            </w:r>
          </w:p>
        </w:tc>
        <w:tc>
          <w:tcPr>
            <w:tcW w:w="0" w:type="auto"/>
          </w:tcPr>
          <w:p w14:paraId="17B0CCAB" w14:textId="4BF836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74A8833A" w14:textId="0C5D74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7FBF305E" w14:textId="783EF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AF80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C06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ED371A" w14:textId="77777777" w:rsidTr="003F2FDA">
        <w:tc>
          <w:tcPr>
            <w:tcW w:w="0" w:type="auto"/>
          </w:tcPr>
          <w:p w14:paraId="0E94F607" w14:textId="0967B2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R4-2110133</w:t>
            </w:r>
          </w:p>
        </w:tc>
        <w:tc>
          <w:tcPr>
            <w:tcW w:w="0" w:type="auto"/>
          </w:tcPr>
          <w:p w14:paraId="03AF1F26" w14:textId="6A48A0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37.107 with NR-U introduction for performance part</w:t>
            </w:r>
          </w:p>
        </w:tc>
        <w:tc>
          <w:tcPr>
            <w:tcW w:w="0" w:type="auto"/>
          </w:tcPr>
          <w:p w14:paraId="704A958C" w14:textId="7F502B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580428" w14:textId="41B133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A46C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C72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DAB7E3" w14:textId="77777777" w:rsidTr="003F2FDA">
        <w:tc>
          <w:tcPr>
            <w:tcW w:w="0" w:type="auto"/>
          </w:tcPr>
          <w:p w14:paraId="6CDB6B7C" w14:textId="0BCD3F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R4-2110134</w:t>
            </w:r>
          </w:p>
        </w:tc>
        <w:tc>
          <w:tcPr>
            <w:tcW w:w="0" w:type="auto"/>
          </w:tcPr>
          <w:p w14:paraId="38B753A8" w14:textId="5C0823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configurations for wideband NR-U operation</w:t>
            </w:r>
          </w:p>
        </w:tc>
        <w:tc>
          <w:tcPr>
            <w:tcW w:w="0" w:type="auto"/>
          </w:tcPr>
          <w:p w14:paraId="6C11252D" w14:textId="3F4B8C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CC24AF" w14:textId="5066D4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838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7C1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87702F" w14:textId="77777777" w:rsidTr="003F2FDA">
        <w:tc>
          <w:tcPr>
            <w:tcW w:w="0" w:type="auto"/>
          </w:tcPr>
          <w:p w14:paraId="13BF02B6" w14:textId="1AE79B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R4-2110135</w:t>
            </w:r>
          </w:p>
        </w:tc>
        <w:tc>
          <w:tcPr>
            <w:tcW w:w="0" w:type="auto"/>
          </w:tcPr>
          <w:p w14:paraId="21D7CF2B" w14:textId="42373B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– Test configurations for NR-U BS conformance tests</w:t>
            </w:r>
          </w:p>
        </w:tc>
        <w:tc>
          <w:tcPr>
            <w:tcW w:w="0" w:type="auto"/>
          </w:tcPr>
          <w:p w14:paraId="6F33704C" w14:textId="5C038F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67FEFC" w14:textId="0FA5F5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DC8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88D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AE195E" w14:textId="77777777" w:rsidTr="003F2FDA">
        <w:tc>
          <w:tcPr>
            <w:tcW w:w="0" w:type="auto"/>
          </w:tcPr>
          <w:p w14:paraId="287C7FE5" w14:textId="710FF8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R4-2110136</w:t>
            </w:r>
          </w:p>
        </w:tc>
        <w:tc>
          <w:tcPr>
            <w:tcW w:w="0" w:type="auto"/>
          </w:tcPr>
          <w:p w14:paraId="4B434EC8" w14:textId="0CCA84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– Test configurations for NR-U BS conformance tests</w:t>
            </w:r>
          </w:p>
        </w:tc>
        <w:tc>
          <w:tcPr>
            <w:tcW w:w="0" w:type="auto"/>
          </w:tcPr>
          <w:p w14:paraId="70321948" w14:textId="504B3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00DC10" w14:textId="719F3B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50723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784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4A535C" w14:textId="77777777" w:rsidTr="003F2FDA">
        <w:tc>
          <w:tcPr>
            <w:tcW w:w="0" w:type="auto"/>
          </w:tcPr>
          <w:p w14:paraId="3C116D85" w14:textId="1E6CDC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R4-2110137</w:t>
            </w:r>
          </w:p>
        </w:tc>
        <w:tc>
          <w:tcPr>
            <w:tcW w:w="0" w:type="auto"/>
          </w:tcPr>
          <w:p w14:paraId="03A34DAE" w14:textId="5166DD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2AE7AED4" w14:textId="72533B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2AD1B6" w14:textId="7E10D9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BBEC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2FC6B" w14:textId="6778B6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R4-2108537</w:t>
            </w:r>
          </w:p>
        </w:tc>
      </w:tr>
      <w:tr w:rsidR="00C4771D" w14:paraId="4B280221" w14:textId="77777777" w:rsidTr="003F2FDA">
        <w:tc>
          <w:tcPr>
            <w:tcW w:w="0" w:type="auto"/>
          </w:tcPr>
          <w:p w14:paraId="41BCDB5A" w14:textId="58E697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R4-2110138</w:t>
            </w:r>
          </w:p>
        </w:tc>
        <w:tc>
          <w:tcPr>
            <w:tcW w:w="0" w:type="auto"/>
          </w:tcPr>
          <w:p w14:paraId="0537EA1C" w14:textId="214F49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4D1CE28D" w14:textId="79B6C2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2C25C5" w14:textId="735168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0B1DB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424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106E73" w14:textId="77777777" w:rsidTr="003F2FDA">
        <w:tc>
          <w:tcPr>
            <w:tcW w:w="0" w:type="auto"/>
          </w:tcPr>
          <w:p w14:paraId="186D5B8E" w14:textId="2C6A09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R4-2110139</w:t>
            </w:r>
          </w:p>
        </w:tc>
        <w:tc>
          <w:tcPr>
            <w:tcW w:w="0" w:type="auto"/>
          </w:tcPr>
          <w:p w14:paraId="365E0CC3" w14:textId="7AF641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pattern for IAB test models</w:t>
            </w:r>
          </w:p>
        </w:tc>
        <w:tc>
          <w:tcPr>
            <w:tcW w:w="0" w:type="auto"/>
          </w:tcPr>
          <w:p w14:paraId="511C54D4" w14:textId="544CE9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EF2780" w14:textId="259B7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CB35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53F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9A4E4D" w14:textId="77777777" w:rsidTr="003F2FDA">
        <w:tc>
          <w:tcPr>
            <w:tcW w:w="0" w:type="auto"/>
          </w:tcPr>
          <w:p w14:paraId="48044774" w14:textId="61BABA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R4-2110140</w:t>
            </w:r>
          </w:p>
        </w:tc>
        <w:tc>
          <w:tcPr>
            <w:tcW w:w="0" w:type="auto"/>
          </w:tcPr>
          <w:p w14:paraId="67361956" w14:textId="5396D0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 test configurations with TPs to 38.176-1 and 38.176-2</w:t>
            </w:r>
          </w:p>
        </w:tc>
        <w:tc>
          <w:tcPr>
            <w:tcW w:w="0" w:type="auto"/>
          </w:tcPr>
          <w:p w14:paraId="2176EB8F" w14:textId="5BD58D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379554" w14:textId="2AB4CE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8A3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942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0692A4" w14:textId="77777777" w:rsidTr="003F2FDA">
        <w:tc>
          <w:tcPr>
            <w:tcW w:w="0" w:type="auto"/>
          </w:tcPr>
          <w:p w14:paraId="6BAD278A" w14:textId="2E3451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R4-2110141</w:t>
            </w:r>
          </w:p>
        </w:tc>
        <w:tc>
          <w:tcPr>
            <w:tcW w:w="0" w:type="auto"/>
          </w:tcPr>
          <w:p w14:paraId="6CD2BCDC" w14:textId="2824B7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1024QAM simulation assumptions and preliminary results</w:t>
            </w:r>
          </w:p>
        </w:tc>
        <w:tc>
          <w:tcPr>
            <w:tcW w:w="0" w:type="auto"/>
          </w:tcPr>
          <w:p w14:paraId="6BA43B21" w14:textId="2391AF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7D60E5" w14:textId="26FFCA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AE7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F41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8B0F67" w14:textId="77777777" w:rsidTr="003F2FDA">
        <w:tc>
          <w:tcPr>
            <w:tcW w:w="0" w:type="auto"/>
          </w:tcPr>
          <w:p w14:paraId="16C1248C" w14:textId="1FDA9F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R4-2110142</w:t>
            </w:r>
          </w:p>
        </w:tc>
        <w:tc>
          <w:tcPr>
            <w:tcW w:w="0" w:type="auto"/>
          </w:tcPr>
          <w:p w14:paraId="0AA3C0EA" w14:textId="212DD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clauses 6.1, 6.2, 6.3 and 6.7</w:t>
            </w:r>
          </w:p>
        </w:tc>
        <w:tc>
          <w:tcPr>
            <w:tcW w:w="0" w:type="auto"/>
          </w:tcPr>
          <w:p w14:paraId="472C915F" w14:textId="76017E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D1C47A" w14:textId="32591B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6B43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694E6" w14:textId="1F860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R4-2108580</w:t>
            </w:r>
          </w:p>
        </w:tc>
      </w:tr>
      <w:tr w:rsidR="00C4771D" w14:paraId="339F6F98" w14:textId="77777777" w:rsidTr="003F2FDA">
        <w:tc>
          <w:tcPr>
            <w:tcW w:w="0" w:type="auto"/>
          </w:tcPr>
          <w:p w14:paraId="78200D73" w14:textId="0688E8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R4-2110143</w:t>
            </w:r>
          </w:p>
        </w:tc>
        <w:tc>
          <w:tcPr>
            <w:tcW w:w="0" w:type="auto"/>
          </w:tcPr>
          <w:p w14:paraId="00B0EE51" w14:textId="4D5B68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1EB33E85" w14:textId="46C09D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5D72246C" w14:textId="667809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EC19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449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F707FB" w14:textId="77777777" w:rsidTr="003F2FDA">
        <w:tc>
          <w:tcPr>
            <w:tcW w:w="0" w:type="auto"/>
          </w:tcPr>
          <w:p w14:paraId="5B7ED413" w14:textId="23FA03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R4-2110144</w:t>
            </w:r>
          </w:p>
        </w:tc>
        <w:tc>
          <w:tcPr>
            <w:tcW w:w="0" w:type="auto"/>
          </w:tcPr>
          <w:p w14:paraId="2B9AB23F" w14:textId="49716E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(Rel-16)</w:t>
            </w:r>
          </w:p>
        </w:tc>
        <w:tc>
          <w:tcPr>
            <w:tcW w:w="0" w:type="auto"/>
          </w:tcPr>
          <w:p w14:paraId="68B4F074" w14:textId="1FB27E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0797C9E" w14:textId="1DBD7A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FAE71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3777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4917FE" w14:textId="77777777" w:rsidTr="003F2FDA">
        <w:tc>
          <w:tcPr>
            <w:tcW w:w="0" w:type="auto"/>
          </w:tcPr>
          <w:p w14:paraId="1BC679A6" w14:textId="312A22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R4-2110145</w:t>
            </w:r>
          </w:p>
        </w:tc>
        <w:tc>
          <w:tcPr>
            <w:tcW w:w="0" w:type="auto"/>
          </w:tcPr>
          <w:p w14:paraId="2835A75A" w14:textId="3885B6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(Rel-17)</w:t>
            </w:r>
          </w:p>
        </w:tc>
        <w:tc>
          <w:tcPr>
            <w:tcW w:w="0" w:type="auto"/>
          </w:tcPr>
          <w:p w14:paraId="2D61FD91" w14:textId="7CB4C7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3495D4C" w14:textId="3E5EC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8CFA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8B0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67B42A" w14:textId="77777777" w:rsidTr="003F2FDA">
        <w:tc>
          <w:tcPr>
            <w:tcW w:w="0" w:type="auto"/>
          </w:tcPr>
          <w:p w14:paraId="3F186E3A" w14:textId="07777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R4-2110146</w:t>
            </w:r>
          </w:p>
        </w:tc>
        <w:tc>
          <w:tcPr>
            <w:tcW w:w="0" w:type="auto"/>
          </w:tcPr>
          <w:p w14:paraId="27498628" w14:textId="0D88F0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4AAC7343" w14:textId="597144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54CEBD29" w14:textId="696987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BB6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F2F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8C3B84" w14:textId="77777777" w:rsidTr="003F2FDA">
        <w:tc>
          <w:tcPr>
            <w:tcW w:w="0" w:type="auto"/>
          </w:tcPr>
          <w:p w14:paraId="6CBA53D6" w14:textId="25D405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R4-2110147</w:t>
            </w:r>
          </w:p>
        </w:tc>
        <w:tc>
          <w:tcPr>
            <w:tcW w:w="0" w:type="auto"/>
          </w:tcPr>
          <w:p w14:paraId="432F223E" w14:textId="51D4A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HO with PSCell</w:t>
            </w:r>
          </w:p>
        </w:tc>
        <w:tc>
          <w:tcPr>
            <w:tcW w:w="0" w:type="auto"/>
          </w:tcPr>
          <w:p w14:paraId="02418051" w14:textId="654814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5E44419" w14:textId="19404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52E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497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7BF002" w14:textId="77777777" w:rsidTr="003F2FDA">
        <w:tc>
          <w:tcPr>
            <w:tcW w:w="0" w:type="auto"/>
          </w:tcPr>
          <w:p w14:paraId="6218F257" w14:textId="61B356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R4-2110148</w:t>
            </w:r>
          </w:p>
        </w:tc>
        <w:tc>
          <w:tcPr>
            <w:tcW w:w="0" w:type="auto"/>
          </w:tcPr>
          <w:p w14:paraId="7215EB90" w14:textId="38042A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tests for FR1</w:t>
            </w:r>
          </w:p>
        </w:tc>
        <w:tc>
          <w:tcPr>
            <w:tcW w:w="0" w:type="auto"/>
          </w:tcPr>
          <w:p w14:paraId="4DFAEC19" w14:textId="12E854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E404D6E" w14:textId="75ED43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E740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C19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EDA1802" w14:textId="77777777" w:rsidTr="003F2FDA">
        <w:tc>
          <w:tcPr>
            <w:tcW w:w="0" w:type="auto"/>
          </w:tcPr>
          <w:p w14:paraId="43933081" w14:textId="1FD7F6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R4-2110149</w:t>
            </w:r>
          </w:p>
        </w:tc>
        <w:tc>
          <w:tcPr>
            <w:tcW w:w="0" w:type="auto"/>
          </w:tcPr>
          <w:p w14:paraId="00B89EA2" w14:textId="3B1FC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45AA5131" w14:textId="4D638A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31F9A250" w14:textId="7EC5BD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D4B0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7F40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BB86D8" w14:textId="77777777" w:rsidTr="003F2FDA">
        <w:tc>
          <w:tcPr>
            <w:tcW w:w="0" w:type="auto"/>
          </w:tcPr>
          <w:p w14:paraId="6A6A4F96" w14:textId="3B30EA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R4-2110150</w:t>
            </w:r>
          </w:p>
        </w:tc>
        <w:tc>
          <w:tcPr>
            <w:tcW w:w="0" w:type="auto"/>
          </w:tcPr>
          <w:p w14:paraId="0B7C241B" w14:textId="5EA9CE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(Rel-17)</w:t>
            </w:r>
          </w:p>
        </w:tc>
        <w:tc>
          <w:tcPr>
            <w:tcW w:w="0" w:type="auto"/>
          </w:tcPr>
          <w:p w14:paraId="3481E7E4" w14:textId="336D1B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A9E5A0" w14:textId="7BC2EF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DB16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C8B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E00B32" w14:textId="77777777" w:rsidTr="003F2FDA">
        <w:tc>
          <w:tcPr>
            <w:tcW w:w="0" w:type="auto"/>
          </w:tcPr>
          <w:p w14:paraId="5914EE58" w14:textId="7C1A31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R4-2110151</w:t>
            </w:r>
          </w:p>
        </w:tc>
        <w:tc>
          <w:tcPr>
            <w:tcW w:w="0" w:type="auto"/>
          </w:tcPr>
          <w:p w14:paraId="13088EA6" w14:textId="13FC92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Correspondence Side Conditions for SSB and CSI-RS</w:t>
            </w:r>
          </w:p>
        </w:tc>
        <w:tc>
          <w:tcPr>
            <w:tcW w:w="0" w:type="auto"/>
          </w:tcPr>
          <w:p w14:paraId="4A552044" w14:textId="5B9D4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EC39FC1" w14:textId="3B39F2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D47A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782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B679DE" w14:textId="77777777" w:rsidTr="003F2FDA">
        <w:tc>
          <w:tcPr>
            <w:tcW w:w="0" w:type="auto"/>
          </w:tcPr>
          <w:p w14:paraId="7E8C0C14" w14:textId="176E3E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R4-2110152</w:t>
            </w:r>
          </w:p>
        </w:tc>
        <w:tc>
          <w:tcPr>
            <w:tcW w:w="0" w:type="auto"/>
          </w:tcPr>
          <w:p w14:paraId="5DB868A7" w14:textId="7B71A9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(Rel-17)</w:t>
            </w:r>
          </w:p>
        </w:tc>
        <w:tc>
          <w:tcPr>
            <w:tcW w:w="0" w:type="auto"/>
          </w:tcPr>
          <w:p w14:paraId="0693C595" w14:textId="5272EB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E0FA2B8" w14:textId="1DC064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E252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4A4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C65B98" w14:textId="77777777" w:rsidTr="003F2FDA">
        <w:tc>
          <w:tcPr>
            <w:tcW w:w="0" w:type="auto"/>
          </w:tcPr>
          <w:p w14:paraId="73729582" w14:textId="72B4A1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R4-2110153</w:t>
            </w:r>
          </w:p>
        </w:tc>
        <w:tc>
          <w:tcPr>
            <w:tcW w:w="0" w:type="auto"/>
          </w:tcPr>
          <w:p w14:paraId="0DDE7EB0" w14:textId="169F9A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n262 (Rel-17)</w:t>
            </w:r>
          </w:p>
        </w:tc>
        <w:tc>
          <w:tcPr>
            <w:tcW w:w="0" w:type="auto"/>
          </w:tcPr>
          <w:p w14:paraId="2BAECD20" w14:textId="03F5C9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001E63" w14:textId="0735BB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B9AAD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CE9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BD7062" w14:textId="77777777" w:rsidTr="003F2FDA">
        <w:tc>
          <w:tcPr>
            <w:tcW w:w="0" w:type="auto"/>
          </w:tcPr>
          <w:p w14:paraId="37BC382A" w14:textId="328D27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R4-2110154</w:t>
            </w:r>
          </w:p>
        </w:tc>
        <w:tc>
          <w:tcPr>
            <w:tcW w:w="0" w:type="auto"/>
          </w:tcPr>
          <w:p w14:paraId="4AC369B1" w14:textId="6C3834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intra-band EN-DC combinations</w:t>
            </w:r>
          </w:p>
        </w:tc>
        <w:tc>
          <w:tcPr>
            <w:tcW w:w="0" w:type="auto"/>
          </w:tcPr>
          <w:p w14:paraId="45BA7B40" w14:textId="433E0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1718D3" w14:textId="3E4C62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2010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89A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01583C" w14:textId="77777777" w:rsidTr="003F2FDA">
        <w:tc>
          <w:tcPr>
            <w:tcW w:w="0" w:type="auto"/>
          </w:tcPr>
          <w:p w14:paraId="3DA4B6CE" w14:textId="53A2E2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R4-2110155</w:t>
            </w:r>
          </w:p>
        </w:tc>
        <w:tc>
          <w:tcPr>
            <w:tcW w:w="0" w:type="auto"/>
          </w:tcPr>
          <w:p w14:paraId="7305CB5C" w14:textId="2AEA10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4057700C" w14:textId="7088A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725E4A" w14:textId="44D476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F9826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F8E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26F4EA" w14:textId="77777777" w:rsidTr="003F2FDA">
        <w:tc>
          <w:tcPr>
            <w:tcW w:w="0" w:type="auto"/>
          </w:tcPr>
          <w:p w14:paraId="7B3361BB" w14:textId="6C8E96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R4-2110156</w:t>
            </w:r>
          </w:p>
        </w:tc>
        <w:tc>
          <w:tcPr>
            <w:tcW w:w="0" w:type="auto"/>
          </w:tcPr>
          <w:p w14:paraId="7D394C59" w14:textId="3538BE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1A32F7A2" w14:textId="5D0158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52BAB9" w14:textId="17BA53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0D21F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1DB7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24645F" w14:textId="77777777" w:rsidTr="003F2FDA">
        <w:tc>
          <w:tcPr>
            <w:tcW w:w="0" w:type="auto"/>
          </w:tcPr>
          <w:p w14:paraId="544A543A" w14:textId="482B3A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R4-2110157</w:t>
            </w:r>
          </w:p>
        </w:tc>
        <w:tc>
          <w:tcPr>
            <w:tcW w:w="0" w:type="auto"/>
          </w:tcPr>
          <w:p w14:paraId="428E15A7" w14:textId="3D7A82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5FE186AD" w14:textId="1FECD6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9F880F9" w14:textId="5BFFAE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78C0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9F1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B6EF7F" w14:textId="77777777" w:rsidTr="003F2FDA">
        <w:tc>
          <w:tcPr>
            <w:tcW w:w="0" w:type="auto"/>
          </w:tcPr>
          <w:p w14:paraId="72186838" w14:textId="150EA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R4-2110158</w:t>
            </w:r>
          </w:p>
        </w:tc>
        <w:tc>
          <w:tcPr>
            <w:tcW w:w="0" w:type="auto"/>
          </w:tcPr>
          <w:p w14:paraId="2D630ECD" w14:textId="6EAC5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test points for US EN-DC combinations with n77</w:t>
            </w:r>
          </w:p>
        </w:tc>
        <w:tc>
          <w:tcPr>
            <w:tcW w:w="0" w:type="auto"/>
          </w:tcPr>
          <w:p w14:paraId="4C3B9C06" w14:textId="65BAE4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DD6BF2" w14:textId="4DDFE7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2ED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2A3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E7E119" w14:textId="77777777" w:rsidTr="003F2FDA">
        <w:tc>
          <w:tcPr>
            <w:tcW w:w="0" w:type="auto"/>
          </w:tcPr>
          <w:p w14:paraId="089CCD83" w14:textId="58B34A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R4-2110159</w:t>
            </w:r>
          </w:p>
        </w:tc>
        <w:tc>
          <w:tcPr>
            <w:tcW w:w="0" w:type="auto"/>
          </w:tcPr>
          <w:p w14:paraId="0284DFC1" w14:textId="714203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3E889554" w14:textId="0C9DC9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D5836C" w14:textId="1C4EFA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1F90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264F5" w14:textId="1CF61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R4-2107810</w:t>
            </w:r>
          </w:p>
        </w:tc>
      </w:tr>
      <w:tr w:rsidR="00C4771D" w14:paraId="0B8F97A0" w14:textId="77777777" w:rsidTr="003F2FDA">
        <w:tc>
          <w:tcPr>
            <w:tcW w:w="0" w:type="auto"/>
          </w:tcPr>
          <w:p w14:paraId="1D425356" w14:textId="1EB879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R4-2110160</w:t>
            </w:r>
          </w:p>
        </w:tc>
        <w:tc>
          <w:tcPr>
            <w:tcW w:w="0" w:type="auto"/>
          </w:tcPr>
          <w:p w14:paraId="1483D254" w14:textId="262147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FR1 REFSENS table split and simplication</w:t>
            </w:r>
          </w:p>
        </w:tc>
        <w:tc>
          <w:tcPr>
            <w:tcW w:w="0" w:type="auto"/>
          </w:tcPr>
          <w:p w14:paraId="202889F4" w14:textId="65BB2F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411A46" w14:textId="591BDE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99D7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E94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5C035E" w14:textId="77777777" w:rsidTr="003F2FDA">
        <w:tc>
          <w:tcPr>
            <w:tcW w:w="0" w:type="auto"/>
          </w:tcPr>
          <w:p w14:paraId="5F21AFEC" w14:textId="24FA0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R4-2110161</w:t>
            </w:r>
          </w:p>
        </w:tc>
        <w:tc>
          <w:tcPr>
            <w:tcW w:w="0" w:type="auto"/>
          </w:tcPr>
          <w:p w14:paraId="2A66EBFE" w14:textId="26B16C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FR2 CA BW classes</w:t>
            </w:r>
          </w:p>
        </w:tc>
        <w:tc>
          <w:tcPr>
            <w:tcW w:w="0" w:type="auto"/>
          </w:tcPr>
          <w:p w14:paraId="49784165" w14:textId="7F8F8C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719C88" w14:textId="4115C2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EC2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80C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EB6F72" w14:textId="77777777" w:rsidTr="003F2FDA">
        <w:tc>
          <w:tcPr>
            <w:tcW w:w="0" w:type="auto"/>
          </w:tcPr>
          <w:p w14:paraId="5A490A38" w14:textId="131F4E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R4-2110162</w:t>
            </w:r>
          </w:p>
        </w:tc>
        <w:tc>
          <w:tcPr>
            <w:tcW w:w="0" w:type="auto"/>
          </w:tcPr>
          <w:p w14:paraId="3F19F863" w14:textId="3314F4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625AB2F9" w14:textId="45E74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90DF76" w14:textId="54491A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CD986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F6FA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4F4CEA" w14:textId="77777777" w:rsidTr="003F2FDA">
        <w:tc>
          <w:tcPr>
            <w:tcW w:w="0" w:type="auto"/>
          </w:tcPr>
          <w:p w14:paraId="754A9C62" w14:textId="6C467C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R4-2110163</w:t>
            </w:r>
          </w:p>
        </w:tc>
        <w:tc>
          <w:tcPr>
            <w:tcW w:w="0" w:type="auto"/>
          </w:tcPr>
          <w:p w14:paraId="4A5E4985" w14:textId="672636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Half duplex operation for PC2 FDD bands</w:t>
            </w:r>
          </w:p>
        </w:tc>
        <w:tc>
          <w:tcPr>
            <w:tcW w:w="0" w:type="auto"/>
          </w:tcPr>
          <w:p w14:paraId="1E375F24" w14:textId="3FFAF7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49AA2A" w14:textId="19EE59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11EF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C2E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287C09" w14:textId="77777777" w:rsidTr="003F2FDA">
        <w:tc>
          <w:tcPr>
            <w:tcW w:w="0" w:type="auto"/>
          </w:tcPr>
          <w:p w14:paraId="054AD8CD" w14:textId="712B1A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R4-2110164</w:t>
            </w:r>
          </w:p>
        </w:tc>
        <w:tc>
          <w:tcPr>
            <w:tcW w:w="0" w:type="auto"/>
          </w:tcPr>
          <w:p w14:paraId="236BE3BA" w14:textId="1DB485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simultaneous Rx/Tx capability</w:t>
            </w:r>
          </w:p>
        </w:tc>
        <w:tc>
          <w:tcPr>
            <w:tcW w:w="0" w:type="auto"/>
          </w:tcPr>
          <w:p w14:paraId="7D0C1355" w14:textId="316AFC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34EAFFE" w14:textId="706EE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C296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366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C04CCB" w14:textId="77777777" w:rsidTr="003F2FDA">
        <w:tc>
          <w:tcPr>
            <w:tcW w:w="0" w:type="auto"/>
          </w:tcPr>
          <w:p w14:paraId="3BC9FC22" w14:textId="554EF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R4-2110165</w:t>
            </w:r>
          </w:p>
        </w:tc>
        <w:tc>
          <w:tcPr>
            <w:tcW w:w="0" w:type="auto"/>
          </w:tcPr>
          <w:p w14:paraId="4EDA86A8" w14:textId="5238FA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306CC0DC" w14:textId="6EFDA8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2F8BFE" w14:textId="142820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1A61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A1C66" w14:textId="62647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R4-2107893</w:t>
            </w:r>
          </w:p>
        </w:tc>
      </w:tr>
      <w:tr w:rsidR="00C4771D" w14:paraId="221E5098" w14:textId="77777777" w:rsidTr="003F2FDA">
        <w:tc>
          <w:tcPr>
            <w:tcW w:w="0" w:type="auto"/>
          </w:tcPr>
          <w:p w14:paraId="399803BC" w14:textId="0006AA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R4-2110166</w:t>
            </w:r>
          </w:p>
        </w:tc>
        <w:tc>
          <w:tcPr>
            <w:tcW w:w="0" w:type="auto"/>
          </w:tcPr>
          <w:p w14:paraId="17D41FFC" w14:textId="1AC0A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TRP/TRS for NR FR1 stand-alone</w:t>
            </w:r>
          </w:p>
        </w:tc>
        <w:tc>
          <w:tcPr>
            <w:tcW w:w="0" w:type="auto"/>
          </w:tcPr>
          <w:p w14:paraId="3FDBD479" w14:textId="6C3D6A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72FC32" w14:textId="0B2B44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420C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925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3CB4D9" w14:textId="77777777" w:rsidTr="003F2FDA">
        <w:tc>
          <w:tcPr>
            <w:tcW w:w="0" w:type="auto"/>
          </w:tcPr>
          <w:p w14:paraId="2872CC71" w14:textId="75F2C2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R4-2110167</w:t>
            </w:r>
          </w:p>
        </w:tc>
        <w:tc>
          <w:tcPr>
            <w:tcW w:w="0" w:type="auto"/>
          </w:tcPr>
          <w:p w14:paraId="5719E02B" w14:textId="7D2312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downlink power configuration</w:t>
            </w:r>
          </w:p>
        </w:tc>
        <w:tc>
          <w:tcPr>
            <w:tcW w:w="0" w:type="auto"/>
          </w:tcPr>
          <w:p w14:paraId="16B9B8A6" w14:textId="457C62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6DED88C6" w14:textId="4FCB28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A517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AE8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5ACCDA" w14:textId="77777777" w:rsidTr="003F2FDA">
        <w:tc>
          <w:tcPr>
            <w:tcW w:w="0" w:type="auto"/>
          </w:tcPr>
          <w:p w14:paraId="31E7DFE7" w14:textId="5071A1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R4-2110168</w:t>
            </w:r>
          </w:p>
        </w:tc>
        <w:tc>
          <w:tcPr>
            <w:tcW w:w="0" w:type="auto"/>
          </w:tcPr>
          <w:p w14:paraId="278578F6" w14:textId="324CE7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(R16)</w:t>
            </w:r>
          </w:p>
        </w:tc>
        <w:tc>
          <w:tcPr>
            <w:tcW w:w="0" w:type="auto"/>
          </w:tcPr>
          <w:p w14:paraId="467E3941" w14:textId="4B4D1D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3673BD1" w14:textId="686949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6EAC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D64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2E330B" w14:textId="77777777" w:rsidTr="003F2FDA">
        <w:tc>
          <w:tcPr>
            <w:tcW w:w="0" w:type="auto"/>
          </w:tcPr>
          <w:p w14:paraId="2EA5F891" w14:textId="616900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R4-2110169</w:t>
            </w:r>
          </w:p>
        </w:tc>
        <w:tc>
          <w:tcPr>
            <w:tcW w:w="0" w:type="auto"/>
          </w:tcPr>
          <w:p w14:paraId="303D9CA2" w14:textId="1440DC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(R17)</w:t>
            </w:r>
          </w:p>
        </w:tc>
        <w:tc>
          <w:tcPr>
            <w:tcW w:w="0" w:type="auto"/>
          </w:tcPr>
          <w:p w14:paraId="46AEB10B" w14:textId="175956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6CAC3B2" w14:textId="59509C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C24F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4E8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D52B2F" w14:textId="77777777" w:rsidTr="003F2FDA">
        <w:tc>
          <w:tcPr>
            <w:tcW w:w="0" w:type="auto"/>
          </w:tcPr>
          <w:p w14:paraId="60045415" w14:textId="01E699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R4-2110170</w:t>
            </w:r>
          </w:p>
        </w:tc>
        <w:tc>
          <w:tcPr>
            <w:tcW w:w="0" w:type="auto"/>
          </w:tcPr>
          <w:p w14:paraId="211A80FF" w14:textId="06A9B3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UE Application Layer Data Throughput Performance</w:t>
            </w:r>
          </w:p>
        </w:tc>
        <w:tc>
          <w:tcPr>
            <w:tcW w:w="0" w:type="auto"/>
          </w:tcPr>
          <w:p w14:paraId="10D38889" w14:textId="376313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E29B7B4" w14:textId="6EF281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7936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328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5B1977" w14:textId="77777777" w:rsidTr="003F2FDA">
        <w:tc>
          <w:tcPr>
            <w:tcW w:w="0" w:type="auto"/>
          </w:tcPr>
          <w:p w14:paraId="507D836C" w14:textId="1EECA0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R4-2110171</w:t>
            </w:r>
          </w:p>
        </w:tc>
        <w:tc>
          <w:tcPr>
            <w:tcW w:w="0" w:type="auto"/>
          </w:tcPr>
          <w:p w14:paraId="7A27B8CC" w14:textId="76E3B4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in 60 GHz NR</w:t>
            </w:r>
          </w:p>
        </w:tc>
        <w:tc>
          <w:tcPr>
            <w:tcW w:w="0" w:type="auto"/>
          </w:tcPr>
          <w:p w14:paraId="60E95FE5" w14:textId="18A36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410C2B5" w14:textId="506F1C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A96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B43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D47E93" w14:textId="77777777" w:rsidTr="003F2FDA">
        <w:tc>
          <w:tcPr>
            <w:tcW w:w="0" w:type="auto"/>
          </w:tcPr>
          <w:p w14:paraId="6692B0C2" w14:textId="2308C9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R4-2110172</w:t>
            </w:r>
          </w:p>
        </w:tc>
        <w:tc>
          <w:tcPr>
            <w:tcW w:w="0" w:type="auto"/>
          </w:tcPr>
          <w:p w14:paraId="2493E875" w14:textId="23180C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in 60 GHz NR</w:t>
            </w:r>
          </w:p>
        </w:tc>
        <w:tc>
          <w:tcPr>
            <w:tcW w:w="0" w:type="auto"/>
          </w:tcPr>
          <w:p w14:paraId="59498C25" w14:textId="6CB079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59257C2" w14:textId="491EF5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3D92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80D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BEAED9" w14:textId="77777777" w:rsidTr="003F2FDA">
        <w:tc>
          <w:tcPr>
            <w:tcW w:w="0" w:type="auto"/>
          </w:tcPr>
          <w:p w14:paraId="57EF0AA3" w14:textId="674670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R4-2110173</w:t>
            </w:r>
          </w:p>
        </w:tc>
        <w:tc>
          <w:tcPr>
            <w:tcW w:w="0" w:type="auto"/>
          </w:tcPr>
          <w:p w14:paraId="0877E443" w14:textId="146739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60 GHz NR</w:t>
            </w:r>
          </w:p>
        </w:tc>
        <w:tc>
          <w:tcPr>
            <w:tcW w:w="0" w:type="auto"/>
          </w:tcPr>
          <w:p w14:paraId="7A7C9808" w14:textId="5722F6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8E165DE" w14:textId="73471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0DAB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8B3D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B48475" w14:textId="77777777" w:rsidTr="003F2FDA">
        <w:tc>
          <w:tcPr>
            <w:tcW w:w="0" w:type="auto"/>
          </w:tcPr>
          <w:p w14:paraId="77F53743" w14:textId="3D4A45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R4-2110174</w:t>
            </w:r>
          </w:p>
        </w:tc>
        <w:tc>
          <w:tcPr>
            <w:tcW w:w="0" w:type="auto"/>
          </w:tcPr>
          <w:p w14:paraId="15561056" w14:textId="6566DC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IAB enhancement in Rel-17</w:t>
            </w:r>
          </w:p>
        </w:tc>
        <w:tc>
          <w:tcPr>
            <w:tcW w:w="0" w:type="auto"/>
          </w:tcPr>
          <w:p w14:paraId="21BD649F" w14:textId="361650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9C9F622" w14:textId="1108BE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476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F37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4E3D0C" w14:textId="77777777" w:rsidTr="003F2FDA">
        <w:tc>
          <w:tcPr>
            <w:tcW w:w="0" w:type="auto"/>
          </w:tcPr>
          <w:p w14:paraId="4AA6BC16" w14:textId="6C88F4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R4-2110175</w:t>
            </w:r>
          </w:p>
        </w:tc>
        <w:tc>
          <w:tcPr>
            <w:tcW w:w="0" w:type="auto"/>
          </w:tcPr>
          <w:p w14:paraId="798A8263" w14:textId="5D21C8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bandwidth for newly introduced SL bands</w:t>
            </w:r>
          </w:p>
        </w:tc>
        <w:tc>
          <w:tcPr>
            <w:tcW w:w="0" w:type="auto"/>
          </w:tcPr>
          <w:p w14:paraId="51B918EF" w14:textId="74121E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FE6429" w14:textId="761DF5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5562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DCC2A" w14:textId="764EE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R4-2107866</w:t>
            </w:r>
          </w:p>
        </w:tc>
      </w:tr>
      <w:tr w:rsidR="00C4771D" w14:paraId="537CCDAB" w14:textId="77777777" w:rsidTr="003F2FDA">
        <w:tc>
          <w:tcPr>
            <w:tcW w:w="0" w:type="auto"/>
          </w:tcPr>
          <w:p w14:paraId="6ED64C33" w14:textId="75EB03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R4-2110176</w:t>
            </w:r>
          </w:p>
        </w:tc>
        <w:tc>
          <w:tcPr>
            <w:tcW w:w="0" w:type="auto"/>
          </w:tcPr>
          <w:p w14:paraId="2E363BC9" w14:textId="53EA3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(Rel-15)</w:t>
            </w:r>
          </w:p>
        </w:tc>
        <w:tc>
          <w:tcPr>
            <w:tcW w:w="0" w:type="auto"/>
          </w:tcPr>
          <w:p w14:paraId="71A06037" w14:textId="5C2D1A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9801C9" w14:textId="495276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8953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5F2E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494F7D" w14:textId="77777777" w:rsidTr="003F2FDA">
        <w:tc>
          <w:tcPr>
            <w:tcW w:w="0" w:type="auto"/>
          </w:tcPr>
          <w:p w14:paraId="3C6A3F13" w14:textId="057B40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R4-2110177</w:t>
            </w:r>
          </w:p>
        </w:tc>
        <w:tc>
          <w:tcPr>
            <w:tcW w:w="0" w:type="auto"/>
          </w:tcPr>
          <w:p w14:paraId="53029212" w14:textId="645BFE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Framework on FR1 MIMO OTA requirements development</w:t>
            </w:r>
          </w:p>
        </w:tc>
        <w:tc>
          <w:tcPr>
            <w:tcW w:w="0" w:type="auto"/>
          </w:tcPr>
          <w:p w14:paraId="24AA9209" w14:textId="384944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CAICT,vivo</w:t>
            </w:r>
          </w:p>
        </w:tc>
        <w:tc>
          <w:tcPr>
            <w:tcW w:w="0" w:type="auto"/>
          </w:tcPr>
          <w:p w14:paraId="3EB12069" w14:textId="6DE21F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353E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6C7BD" w14:textId="16D206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R4-2108617</w:t>
            </w:r>
          </w:p>
        </w:tc>
      </w:tr>
      <w:tr w:rsidR="00C4771D" w14:paraId="4C772C41" w14:textId="77777777" w:rsidTr="003F2FDA">
        <w:tc>
          <w:tcPr>
            <w:tcW w:w="0" w:type="auto"/>
          </w:tcPr>
          <w:p w14:paraId="2B5597DB" w14:textId="12E98D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R4-2110178</w:t>
            </w:r>
          </w:p>
        </w:tc>
        <w:tc>
          <w:tcPr>
            <w:tcW w:w="0" w:type="auto"/>
          </w:tcPr>
          <w:p w14:paraId="0DAF88F3" w14:textId="24E4A5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38.101-2 on side conditions for beam correspondence based on SSB and CSI-RS for </w:t>
            </w:r>
            <w:r>
              <w:rPr>
                <w:sz w:val="16"/>
              </w:rPr>
              <w:lastRenderedPageBreak/>
              <w:t>n257, n258, n260, n261 (Rel-16)</w:t>
            </w:r>
          </w:p>
        </w:tc>
        <w:tc>
          <w:tcPr>
            <w:tcW w:w="0" w:type="auto"/>
          </w:tcPr>
          <w:p w14:paraId="22258455" w14:textId="72A0DF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1452713F" w14:textId="20B2AC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CF32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0AC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7468DD" w14:textId="77777777" w:rsidTr="003F2FDA">
        <w:tc>
          <w:tcPr>
            <w:tcW w:w="0" w:type="auto"/>
          </w:tcPr>
          <w:p w14:paraId="0D70A05B" w14:textId="43E7B0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R4-2110179</w:t>
            </w:r>
          </w:p>
        </w:tc>
        <w:tc>
          <w:tcPr>
            <w:tcW w:w="0" w:type="auto"/>
          </w:tcPr>
          <w:p w14:paraId="34C47BEE" w14:textId="2A77F7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TRP&amp;TRS EN-DC test methodology</w:t>
            </w:r>
          </w:p>
        </w:tc>
        <w:tc>
          <w:tcPr>
            <w:tcW w:w="0" w:type="auto"/>
          </w:tcPr>
          <w:p w14:paraId="70D32E21" w14:textId="5765A4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709D8B91" w14:textId="715D12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0022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9A6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D1AA97" w14:textId="77777777" w:rsidTr="003F2FDA">
        <w:tc>
          <w:tcPr>
            <w:tcW w:w="0" w:type="auto"/>
          </w:tcPr>
          <w:p w14:paraId="37236E19" w14:textId="208A52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R4-2110180</w:t>
            </w:r>
          </w:p>
        </w:tc>
        <w:tc>
          <w:tcPr>
            <w:tcW w:w="0" w:type="auto"/>
          </w:tcPr>
          <w:p w14:paraId="65437A04" w14:textId="758045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68ACC97C" w14:textId="54EC55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BA98AD" w14:textId="098F65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7FFD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239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6B3582" w14:textId="77777777" w:rsidTr="003F2FDA">
        <w:tc>
          <w:tcPr>
            <w:tcW w:w="0" w:type="auto"/>
          </w:tcPr>
          <w:p w14:paraId="2733EE9C" w14:textId="17F0A2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R4-2110181</w:t>
            </w:r>
          </w:p>
        </w:tc>
        <w:tc>
          <w:tcPr>
            <w:tcW w:w="0" w:type="auto"/>
          </w:tcPr>
          <w:p w14:paraId="0E55A786" w14:textId="059706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signalling for BCS4</w:t>
            </w:r>
          </w:p>
        </w:tc>
        <w:tc>
          <w:tcPr>
            <w:tcW w:w="0" w:type="auto"/>
          </w:tcPr>
          <w:p w14:paraId="070872C9" w14:textId="0DDC97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A2837D9" w14:textId="629C73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F36D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92A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EAD96E" w14:textId="77777777" w:rsidTr="003F2FDA">
        <w:tc>
          <w:tcPr>
            <w:tcW w:w="0" w:type="auto"/>
          </w:tcPr>
          <w:p w14:paraId="3C78C1C7" w14:textId="4BA407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R4-2110182</w:t>
            </w:r>
          </w:p>
        </w:tc>
        <w:tc>
          <w:tcPr>
            <w:tcW w:w="0" w:type="auto"/>
          </w:tcPr>
          <w:p w14:paraId="7FAEB3A0" w14:textId="6ECC68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capability of IBM and CBM</w:t>
            </w:r>
          </w:p>
        </w:tc>
        <w:tc>
          <w:tcPr>
            <w:tcW w:w="0" w:type="auto"/>
          </w:tcPr>
          <w:p w14:paraId="6C2DF423" w14:textId="32D355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9FBDC06" w14:textId="7092EB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34AF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B08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AA5799" w14:textId="77777777" w:rsidTr="003F2FDA">
        <w:tc>
          <w:tcPr>
            <w:tcW w:w="0" w:type="auto"/>
          </w:tcPr>
          <w:p w14:paraId="5091F1B5" w14:textId="0EEF5E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R4-2110183</w:t>
            </w:r>
          </w:p>
        </w:tc>
        <w:tc>
          <w:tcPr>
            <w:tcW w:w="0" w:type="auto"/>
          </w:tcPr>
          <w:p w14:paraId="09F29EB9" w14:textId="1015A1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 CBM</w:t>
            </w:r>
          </w:p>
        </w:tc>
        <w:tc>
          <w:tcPr>
            <w:tcW w:w="0" w:type="auto"/>
          </w:tcPr>
          <w:p w14:paraId="3BBFDD40" w14:textId="28D2B4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A97A303" w14:textId="36737D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557D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A3D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4510BB" w14:textId="77777777" w:rsidTr="003F2FDA">
        <w:tc>
          <w:tcPr>
            <w:tcW w:w="0" w:type="auto"/>
          </w:tcPr>
          <w:p w14:paraId="01BE7CD8" w14:textId="519F7C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R4-2110184</w:t>
            </w:r>
          </w:p>
        </w:tc>
        <w:tc>
          <w:tcPr>
            <w:tcW w:w="0" w:type="auto"/>
          </w:tcPr>
          <w:p w14:paraId="03C811CF" w14:textId="6E704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requirements for inter-band UL CA between different frequency groups based on IBM</w:t>
            </w:r>
          </w:p>
        </w:tc>
        <w:tc>
          <w:tcPr>
            <w:tcW w:w="0" w:type="auto"/>
          </w:tcPr>
          <w:p w14:paraId="2D5FF38A" w14:textId="64BE9D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50ECE96" w14:textId="7FBCEB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183C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160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5E2EB9" w14:textId="77777777" w:rsidTr="003F2FDA">
        <w:tc>
          <w:tcPr>
            <w:tcW w:w="0" w:type="auto"/>
          </w:tcPr>
          <w:p w14:paraId="0B2103A3" w14:textId="593336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R4-2110185</w:t>
            </w:r>
          </w:p>
        </w:tc>
        <w:tc>
          <w:tcPr>
            <w:tcW w:w="0" w:type="auto"/>
          </w:tcPr>
          <w:p w14:paraId="0C952F01" w14:textId="1CC302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new CA BW class denotation and definition</w:t>
            </w:r>
          </w:p>
        </w:tc>
        <w:tc>
          <w:tcPr>
            <w:tcW w:w="0" w:type="auto"/>
          </w:tcPr>
          <w:p w14:paraId="5238E1F9" w14:textId="005102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B41F887" w14:textId="3ECDF6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842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D66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2A783F" w14:textId="77777777" w:rsidTr="003F2FDA">
        <w:tc>
          <w:tcPr>
            <w:tcW w:w="0" w:type="auto"/>
          </w:tcPr>
          <w:p w14:paraId="357D4B49" w14:textId="1F53DE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R4-2110186</w:t>
            </w:r>
          </w:p>
        </w:tc>
        <w:tc>
          <w:tcPr>
            <w:tcW w:w="0" w:type="auto"/>
          </w:tcPr>
          <w:p w14:paraId="22BDFFB2" w14:textId="6F8432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some errors in Delta TIB and Delta RIB table</w:t>
            </w:r>
          </w:p>
        </w:tc>
        <w:tc>
          <w:tcPr>
            <w:tcW w:w="0" w:type="auto"/>
          </w:tcPr>
          <w:p w14:paraId="6E0710C6" w14:textId="3DA07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01B7637" w14:textId="50A97D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92E0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170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6BFBAF" w14:textId="77777777" w:rsidTr="003F2FDA">
        <w:tc>
          <w:tcPr>
            <w:tcW w:w="0" w:type="auto"/>
          </w:tcPr>
          <w:p w14:paraId="77FBAD9B" w14:textId="35A34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R4-2110187</w:t>
            </w:r>
          </w:p>
        </w:tc>
        <w:tc>
          <w:tcPr>
            <w:tcW w:w="0" w:type="auto"/>
          </w:tcPr>
          <w:p w14:paraId="0D40141D" w14:textId="538DEA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some errors in Delta TIB and Delta RIB table</w:t>
            </w:r>
          </w:p>
        </w:tc>
        <w:tc>
          <w:tcPr>
            <w:tcW w:w="0" w:type="auto"/>
          </w:tcPr>
          <w:p w14:paraId="6E50594D" w14:textId="06625C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B7EC4BA" w14:textId="068FBD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4DE0D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6BC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D11B83" w14:textId="77777777" w:rsidTr="003F2FDA">
        <w:tc>
          <w:tcPr>
            <w:tcW w:w="0" w:type="auto"/>
          </w:tcPr>
          <w:p w14:paraId="132B4E98" w14:textId="51194D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R4-2110188</w:t>
            </w:r>
          </w:p>
        </w:tc>
        <w:tc>
          <w:tcPr>
            <w:tcW w:w="0" w:type="auto"/>
          </w:tcPr>
          <w:p w14:paraId="7F72D9C2" w14:textId="52C4CA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7418DEAF" w14:textId="6288FC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923DF79" w14:textId="3C4D18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41278E" w14:textId="74B081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976382" w14:textId="325FE1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</w:tr>
      <w:tr w:rsidR="00C4771D" w14:paraId="3DF57C31" w14:textId="77777777" w:rsidTr="003F2FDA">
        <w:tc>
          <w:tcPr>
            <w:tcW w:w="0" w:type="auto"/>
          </w:tcPr>
          <w:p w14:paraId="6A356DB7" w14:textId="0DAA3C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1EBF00BD" w14:textId="56D210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208C24C9" w14:textId="53DCC0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B6BE97E" w14:textId="56DE4B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E962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79D537" w14:textId="290CCA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</w:tr>
      <w:tr w:rsidR="00C4771D" w14:paraId="7A404281" w14:textId="77777777" w:rsidTr="003F2FDA">
        <w:tc>
          <w:tcPr>
            <w:tcW w:w="0" w:type="auto"/>
          </w:tcPr>
          <w:p w14:paraId="6A874DB5" w14:textId="0E4455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R4-2110190</w:t>
            </w:r>
          </w:p>
        </w:tc>
        <w:tc>
          <w:tcPr>
            <w:tcW w:w="0" w:type="auto"/>
          </w:tcPr>
          <w:p w14:paraId="63BD0061" w14:textId="6E9145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correct some errors in Delta TIB and Delta RIB table</w:t>
            </w:r>
          </w:p>
        </w:tc>
        <w:tc>
          <w:tcPr>
            <w:tcW w:w="0" w:type="auto"/>
          </w:tcPr>
          <w:p w14:paraId="64C46B18" w14:textId="562FA0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E4D5A19" w14:textId="7C346A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865D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C50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DF3894" w14:textId="77777777" w:rsidTr="003F2FDA">
        <w:tc>
          <w:tcPr>
            <w:tcW w:w="0" w:type="auto"/>
          </w:tcPr>
          <w:p w14:paraId="7B3942DF" w14:textId="7B8A59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R4-2110191</w:t>
            </w:r>
          </w:p>
        </w:tc>
        <w:tc>
          <w:tcPr>
            <w:tcW w:w="0" w:type="auto"/>
          </w:tcPr>
          <w:p w14:paraId="5EC764B0" w14:textId="059C99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38.101-3 to correct some errors in Delta TIB and Delta RIB table</w:t>
            </w:r>
          </w:p>
        </w:tc>
        <w:tc>
          <w:tcPr>
            <w:tcW w:w="0" w:type="auto"/>
          </w:tcPr>
          <w:p w14:paraId="226EA18F" w14:textId="63B2F5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38BAD4" w14:textId="637FE1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63FC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12E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E68B4A" w14:textId="77777777" w:rsidTr="003F2FDA">
        <w:tc>
          <w:tcPr>
            <w:tcW w:w="0" w:type="auto"/>
          </w:tcPr>
          <w:p w14:paraId="3F6A512B" w14:textId="017A59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R4-2110192</w:t>
            </w:r>
          </w:p>
        </w:tc>
        <w:tc>
          <w:tcPr>
            <w:tcW w:w="0" w:type="auto"/>
          </w:tcPr>
          <w:p w14:paraId="6CB8AF9E" w14:textId="4DCA0F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issue for HP UE inter-band UL CA</w:t>
            </w:r>
          </w:p>
        </w:tc>
        <w:tc>
          <w:tcPr>
            <w:tcW w:w="0" w:type="auto"/>
          </w:tcPr>
          <w:p w14:paraId="043627CE" w14:textId="5BC7A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CA1B06D" w14:textId="1550BF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A0D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71B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5B1347" w14:textId="77777777" w:rsidTr="003F2FDA">
        <w:tc>
          <w:tcPr>
            <w:tcW w:w="0" w:type="auto"/>
          </w:tcPr>
          <w:p w14:paraId="73921991" w14:textId="27FF54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R4-2110193</w:t>
            </w:r>
          </w:p>
        </w:tc>
        <w:tc>
          <w:tcPr>
            <w:tcW w:w="0" w:type="auto"/>
          </w:tcPr>
          <w:p w14:paraId="46EBC696" w14:textId="096BA7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Preminary simulation result for coexistence study on NR to support non-terrestrial networks</w:t>
            </w:r>
          </w:p>
        </w:tc>
        <w:tc>
          <w:tcPr>
            <w:tcW w:w="0" w:type="auto"/>
          </w:tcPr>
          <w:p w14:paraId="5E2E4C85" w14:textId="0207B6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13A76F7" w14:textId="7D0148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F2A3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08A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0CC641" w14:textId="77777777" w:rsidTr="003F2FDA">
        <w:tc>
          <w:tcPr>
            <w:tcW w:w="0" w:type="auto"/>
          </w:tcPr>
          <w:p w14:paraId="477C9613" w14:textId="1B1E6A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R4-2110194</w:t>
            </w:r>
          </w:p>
        </w:tc>
        <w:tc>
          <w:tcPr>
            <w:tcW w:w="0" w:type="auto"/>
          </w:tcPr>
          <w:p w14:paraId="1196214F" w14:textId="78F612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interfaces for NR to support non-terrestrial networks</w:t>
            </w:r>
          </w:p>
        </w:tc>
        <w:tc>
          <w:tcPr>
            <w:tcW w:w="0" w:type="auto"/>
          </w:tcPr>
          <w:p w14:paraId="47889556" w14:textId="133921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DD5E293" w14:textId="11D13F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215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13D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14CFE6" w14:textId="77777777" w:rsidTr="003F2FDA">
        <w:tc>
          <w:tcPr>
            <w:tcW w:w="0" w:type="auto"/>
          </w:tcPr>
          <w:p w14:paraId="16110C84" w14:textId="6A78A3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R4-2110195</w:t>
            </w:r>
          </w:p>
        </w:tc>
        <w:tc>
          <w:tcPr>
            <w:tcW w:w="0" w:type="auto"/>
          </w:tcPr>
          <w:p w14:paraId="2719EF68" w14:textId="3121F2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corrections on power tolerance for intra-band contiguous CA</w:t>
            </w:r>
          </w:p>
        </w:tc>
        <w:tc>
          <w:tcPr>
            <w:tcW w:w="0" w:type="auto"/>
          </w:tcPr>
          <w:p w14:paraId="29023F40" w14:textId="7E6D4F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56414541" w14:textId="429F6D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0AA1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7A7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39E1E4" w14:textId="77777777" w:rsidTr="003F2FDA">
        <w:tc>
          <w:tcPr>
            <w:tcW w:w="0" w:type="auto"/>
          </w:tcPr>
          <w:p w14:paraId="252A96DB" w14:textId="109BC1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R4-2110196</w:t>
            </w:r>
          </w:p>
        </w:tc>
        <w:tc>
          <w:tcPr>
            <w:tcW w:w="0" w:type="auto"/>
          </w:tcPr>
          <w:p w14:paraId="6DEA05F4" w14:textId="425BCF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corrections on power tolerance for intra-band contiguous CA</w:t>
            </w:r>
          </w:p>
        </w:tc>
        <w:tc>
          <w:tcPr>
            <w:tcW w:w="0" w:type="auto"/>
          </w:tcPr>
          <w:p w14:paraId="45F35CE6" w14:textId="572307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243FB5C1" w14:textId="75DDFB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2C6A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0A1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A86F1C" w14:textId="77777777" w:rsidTr="003F2FDA">
        <w:tc>
          <w:tcPr>
            <w:tcW w:w="0" w:type="auto"/>
          </w:tcPr>
          <w:p w14:paraId="39E29BDE" w14:textId="62BB4D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R4-2110197</w:t>
            </w:r>
          </w:p>
        </w:tc>
        <w:tc>
          <w:tcPr>
            <w:tcW w:w="0" w:type="auto"/>
          </w:tcPr>
          <w:p w14:paraId="45826F96" w14:textId="46A3A5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FDD bands</w:t>
            </w:r>
          </w:p>
        </w:tc>
        <w:tc>
          <w:tcPr>
            <w:tcW w:w="0" w:type="auto"/>
          </w:tcPr>
          <w:p w14:paraId="37FFA276" w14:textId="0F113A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50861F4" w14:textId="22F960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A2CC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48B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ADDFFB" w14:textId="77777777" w:rsidTr="003F2FDA">
        <w:tc>
          <w:tcPr>
            <w:tcW w:w="0" w:type="auto"/>
          </w:tcPr>
          <w:p w14:paraId="0D5324A8" w14:textId="5A7692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R4-2110198</w:t>
            </w:r>
          </w:p>
        </w:tc>
        <w:tc>
          <w:tcPr>
            <w:tcW w:w="0" w:type="auto"/>
          </w:tcPr>
          <w:p w14:paraId="49B208E3" w14:textId="11EE5E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4E0BCDB9" w14:textId="00BC1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5E00335" w14:textId="4BBC51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7C9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20F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411D02" w14:textId="77777777" w:rsidTr="003F2FDA">
        <w:tc>
          <w:tcPr>
            <w:tcW w:w="0" w:type="auto"/>
          </w:tcPr>
          <w:p w14:paraId="4CED146E" w14:textId="1D02A9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R4-2110199</w:t>
            </w:r>
          </w:p>
        </w:tc>
        <w:tc>
          <w:tcPr>
            <w:tcW w:w="0" w:type="auto"/>
          </w:tcPr>
          <w:p w14:paraId="3E358F6C" w14:textId="0A24AA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27CC0118" w14:textId="3BA2B3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852CDE8" w14:textId="6BDCA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235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9FD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8C145B" w14:textId="77777777" w:rsidTr="003F2FDA">
        <w:tc>
          <w:tcPr>
            <w:tcW w:w="0" w:type="auto"/>
          </w:tcPr>
          <w:p w14:paraId="2008FEB4" w14:textId="68F5AA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R4-2110200</w:t>
            </w:r>
          </w:p>
        </w:tc>
        <w:tc>
          <w:tcPr>
            <w:tcW w:w="0" w:type="auto"/>
          </w:tcPr>
          <w:p w14:paraId="141FF7D1" w14:textId="338C30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principle for simultaneous Rx Tx band combinations for CA, SUL, MR-DC and NR-DC</w:t>
            </w:r>
          </w:p>
        </w:tc>
        <w:tc>
          <w:tcPr>
            <w:tcW w:w="0" w:type="auto"/>
          </w:tcPr>
          <w:p w14:paraId="2972B7C9" w14:textId="242F10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1016FF7" w14:textId="3CA072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117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586E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57A3AD" w14:textId="77777777" w:rsidTr="003F2FDA">
        <w:tc>
          <w:tcPr>
            <w:tcW w:w="0" w:type="auto"/>
          </w:tcPr>
          <w:p w14:paraId="7EF16BB1" w14:textId="142F06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R4-2110201</w:t>
            </w:r>
          </w:p>
        </w:tc>
        <w:tc>
          <w:tcPr>
            <w:tcW w:w="0" w:type="auto"/>
          </w:tcPr>
          <w:p w14:paraId="0EBD6668" w14:textId="6B1D2B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UE maximum power high limit</w:t>
            </w:r>
          </w:p>
        </w:tc>
        <w:tc>
          <w:tcPr>
            <w:tcW w:w="0" w:type="auto"/>
          </w:tcPr>
          <w:p w14:paraId="130E5610" w14:textId="590FE5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80852B8" w14:textId="51D2F8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5A2B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17C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8E272A" w14:textId="77777777" w:rsidTr="003F2FDA">
        <w:tc>
          <w:tcPr>
            <w:tcW w:w="0" w:type="auto"/>
          </w:tcPr>
          <w:p w14:paraId="681B877E" w14:textId="73813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R4-2110202</w:t>
            </w:r>
          </w:p>
        </w:tc>
        <w:tc>
          <w:tcPr>
            <w:tcW w:w="0" w:type="auto"/>
          </w:tcPr>
          <w:p w14:paraId="0329EE7A" w14:textId="402A60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PUSCH demod requirement error correction (8.2.1)</w:t>
            </w:r>
          </w:p>
        </w:tc>
        <w:tc>
          <w:tcPr>
            <w:tcW w:w="0" w:type="auto"/>
          </w:tcPr>
          <w:p w14:paraId="7AAE81E7" w14:textId="34C28E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3BA74FB" w14:textId="26DC72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2687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AA8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1F3C8A" w14:textId="77777777" w:rsidTr="003F2FDA">
        <w:tc>
          <w:tcPr>
            <w:tcW w:w="0" w:type="auto"/>
          </w:tcPr>
          <w:p w14:paraId="0B074620" w14:textId="476238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R4-2110203</w:t>
            </w:r>
          </w:p>
        </w:tc>
        <w:tc>
          <w:tcPr>
            <w:tcW w:w="0" w:type="auto"/>
          </w:tcPr>
          <w:p w14:paraId="3119F199" w14:textId="1E2E97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PSCCH test case</w:t>
            </w:r>
          </w:p>
        </w:tc>
        <w:tc>
          <w:tcPr>
            <w:tcW w:w="0" w:type="auto"/>
          </w:tcPr>
          <w:p w14:paraId="4B56485B" w14:textId="7C82FD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822B9BA" w14:textId="48514E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3BF9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D6D1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FBCE47" w14:textId="77777777" w:rsidTr="003F2FDA">
        <w:tc>
          <w:tcPr>
            <w:tcW w:w="0" w:type="auto"/>
          </w:tcPr>
          <w:p w14:paraId="71FFD66B" w14:textId="792537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R4-2110204</w:t>
            </w:r>
          </w:p>
        </w:tc>
        <w:tc>
          <w:tcPr>
            <w:tcW w:w="0" w:type="auto"/>
          </w:tcPr>
          <w:p w14:paraId="7ED1C8F1" w14:textId="23E18F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PSBCH test case</w:t>
            </w:r>
          </w:p>
        </w:tc>
        <w:tc>
          <w:tcPr>
            <w:tcW w:w="0" w:type="auto"/>
          </w:tcPr>
          <w:p w14:paraId="5116D257" w14:textId="1F412F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3903921" w14:textId="22C7B2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CAB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BEC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7FA852" w14:textId="77777777" w:rsidTr="003F2FDA">
        <w:tc>
          <w:tcPr>
            <w:tcW w:w="0" w:type="auto"/>
          </w:tcPr>
          <w:p w14:paraId="08DEF8D1" w14:textId="3E6940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R4-2110205</w:t>
            </w:r>
          </w:p>
        </w:tc>
        <w:tc>
          <w:tcPr>
            <w:tcW w:w="0" w:type="auto"/>
          </w:tcPr>
          <w:p w14:paraId="6CFC263E" w14:textId="66DD8D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2053FAD5" w14:textId="5C7A12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0CA7CD8" w14:textId="522F46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243E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00655" w14:textId="7AA96C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</w:tr>
      <w:tr w:rsidR="00C4771D" w14:paraId="0F8D160A" w14:textId="77777777" w:rsidTr="003F2FDA">
        <w:tc>
          <w:tcPr>
            <w:tcW w:w="0" w:type="auto"/>
          </w:tcPr>
          <w:p w14:paraId="3A02A70C" w14:textId="329336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R4-2110206</w:t>
            </w:r>
          </w:p>
        </w:tc>
        <w:tc>
          <w:tcPr>
            <w:tcW w:w="0" w:type="auto"/>
          </w:tcPr>
          <w:p w14:paraId="12CF3A20" w14:textId="54AA47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32F58B08" w14:textId="237337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0E38E99" w14:textId="1626E0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E22B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E00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15BE1D" w14:textId="77777777" w:rsidTr="003F2FDA">
        <w:tc>
          <w:tcPr>
            <w:tcW w:w="0" w:type="auto"/>
          </w:tcPr>
          <w:p w14:paraId="2FC01E87" w14:textId="1E2B1D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R4-2110207</w:t>
            </w:r>
          </w:p>
        </w:tc>
        <w:tc>
          <w:tcPr>
            <w:tcW w:w="0" w:type="auto"/>
          </w:tcPr>
          <w:p w14:paraId="785FEA52" w14:textId="77197A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12AD3E5C" w14:textId="278A9B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B3DF88F" w14:textId="0B782C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7555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D8C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65CDF2" w14:textId="77777777" w:rsidTr="003F2FDA">
        <w:tc>
          <w:tcPr>
            <w:tcW w:w="0" w:type="auto"/>
          </w:tcPr>
          <w:p w14:paraId="5521BEEF" w14:textId="0E9A97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R4-2110208</w:t>
            </w:r>
          </w:p>
        </w:tc>
        <w:tc>
          <w:tcPr>
            <w:tcW w:w="0" w:type="auto"/>
          </w:tcPr>
          <w:p w14:paraId="0AA6C772" w14:textId="5BBE79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3B3E141D" w14:textId="355A31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796831C" w14:textId="603858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30BC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EAF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E7117D" w14:textId="77777777" w:rsidTr="003F2FDA">
        <w:tc>
          <w:tcPr>
            <w:tcW w:w="0" w:type="auto"/>
          </w:tcPr>
          <w:p w14:paraId="358B3115" w14:textId="69968C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R4-2110209</w:t>
            </w:r>
          </w:p>
        </w:tc>
        <w:tc>
          <w:tcPr>
            <w:tcW w:w="0" w:type="auto"/>
          </w:tcPr>
          <w:p w14:paraId="37E6D2B0" w14:textId="4F99DF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2D2D7E88" w14:textId="5D25BD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55C0405" w14:textId="0BE465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12FA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B58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94D738" w14:textId="77777777" w:rsidTr="003F2FDA">
        <w:tc>
          <w:tcPr>
            <w:tcW w:w="0" w:type="auto"/>
          </w:tcPr>
          <w:p w14:paraId="110B6DB0" w14:textId="141154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R4-2110210</w:t>
            </w:r>
          </w:p>
        </w:tc>
        <w:tc>
          <w:tcPr>
            <w:tcW w:w="0" w:type="auto"/>
          </w:tcPr>
          <w:p w14:paraId="7E7BA61E" w14:textId="77D0DA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BS demod test item error correction on TS38.141-1 and -2, summary of CRs</w:t>
            </w:r>
          </w:p>
        </w:tc>
        <w:tc>
          <w:tcPr>
            <w:tcW w:w="0" w:type="auto"/>
          </w:tcPr>
          <w:p w14:paraId="68A0BB0A" w14:textId="2261BB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9346F6E" w14:textId="1A5C13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A3D8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B0E0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6AC06E" w14:textId="77777777" w:rsidTr="003F2FDA">
        <w:tc>
          <w:tcPr>
            <w:tcW w:w="0" w:type="auto"/>
          </w:tcPr>
          <w:p w14:paraId="0B797EB2" w14:textId="3064E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R4-2110211</w:t>
            </w:r>
          </w:p>
        </w:tc>
        <w:tc>
          <w:tcPr>
            <w:tcW w:w="0" w:type="auto"/>
          </w:tcPr>
          <w:p w14:paraId="4EFE1940" w14:textId="2A063B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PSSCH test case</w:t>
            </w:r>
          </w:p>
        </w:tc>
        <w:tc>
          <w:tcPr>
            <w:tcW w:w="0" w:type="auto"/>
          </w:tcPr>
          <w:p w14:paraId="051B9AFF" w14:textId="4C28BB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F15EDF3" w14:textId="51BAF2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637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93A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31EBDB" w14:textId="77777777" w:rsidTr="003F2FDA">
        <w:tc>
          <w:tcPr>
            <w:tcW w:w="0" w:type="auto"/>
          </w:tcPr>
          <w:p w14:paraId="67C09119" w14:textId="4431EC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R4-2110212</w:t>
            </w:r>
          </w:p>
        </w:tc>
        <w:tc>
          <w:tcPr>
            <w:tcW w:w="0" w:type="auto"/>
          </w:tcPr>
          <w:p w14:paraId="618B4DA3" w14:textId="4A3F50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general RRM requirements enhancement for NR HST in FR1</w:t>
            </w:r>
          </w:p>
        </w:tc>
        <w:tc>
          <w:tcPr>
            <w:tcW w:w="0" w:type="auto"/>
          </w:tcPr>
          <w:p w14:paraId="382E5316" w14:textId="7A0D53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3649E8" w14:textId="6C36DD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BE3E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0FF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2C1614" w14:textId="77777777" w:rsidTr="003F2FDA">
        <w:tc>
          <w:tcPr>
            <w:tcW w:w="0" w:type="auto"/>
          </w:tcPr>
          <w:p w14:paraId="793E4641" w14:textId="4D57AB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R4-2110213</w:t>
            </w:r>
          </w:p>
        </w:tc>
        <w:tc>
          <w:tcPr>
            <w:tcW w:w="0" w:type="auto"/>
          </w:tcPr>
          <w:p w14:paraId="651A304F" w14:textId="375823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inter-frequency measurements for NR HST in FR1</w:t>
            </w:r>
          </w:p>
        </w:tc>
        <w:tc>
          <w:tcPr>
            <w:tcW w:w="0" w:type="auto"/>
          </w:tcPr>
          <w:p w14:paraId="38BC4674" w14:textId="4B6550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E79E5E" w14:textId="08DA59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B347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A34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0C86EA" w14:textId="77777777" w:rsidTr="003F2FDA">
        <w:tc>
          <w:tcPr>
            <w:tcW w:w="0" w:type="auto"/>
          </w:tcPr>
          <w:p w14:paraId="6D590743" w14:textId="5CA092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R4-2110214</w:t>
            </w:r>
          </w:p>
        </w:tc>
        <w:tc>
          <w:tcPr>
            <w:tcW w:w="0" w:type="auto"/>
          </w:tcPr>
          <w:p w14:paraId="0B78813D" w14:textId="172E98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intra-frequency measurements for NR HST in FR1</w:t>
            </w:r>
          </w:p>
        </w:tc>
        <w:tc>
          <w:tcPr>
            <w:tcW w:w="0" w:type="auto"/>
          </w:tcPr>
          <w:p w14:paraId="2902CA38" w14:textId="71AAAC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147DA3" w14:textId="3BBBA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4D8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D55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E9FC4" w14:textId="77777777" w:rsidTr="003F2FDA">
        <w:tc>
          <w:tcPr>
            <w:tcW w:w="0" w:type="auto"/>
          </w:tcPr>
          <w:p w14:paraId="6EB076A0" w14:textId="46742B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R4-2110215</w:t>
            </w:r>
          </w:p>
        </w:tc>
        <w:tc>
          <w:tcPr>
            <w:tcW w:w="0" w:type="auto"/>
          </w:tcPr>
          <w:p w14:paraId="02C3C394" w14:textId="71A632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0" w:type="auto"/>
          </w:tcPr>
          <w:p w14:paraId="2B32BB17" w14:textId="0FED33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402F48" w14:textId="19E5E9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62CA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BA4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5EF07D" w14:textId="77777777" w:rsidTr="003F2FDA">
        <w:tc>
          <w:tcPr>
            <w:tcW w:w="0" w:type="auto"/>
          </w:tcPr>
          <w:p w14:paraId="41ED9A87" w14:textId="313C9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R4-2110216</w:t>
            </w:r>
          </w:p>
        </w:tc>
        <w:tc>
          <w:tcPr>
            <w:tcW w:w="0" w:type="auto"/>
          </w:tcPr>
          <w:p w14:paraId="534E01C9" w14:textId="7CED64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beam number for HST FR2</w:t>
            </w:r>
          </w:p>
        </w:tc>
        <w:tc>
          <w:tcPr>
            <w:tcW w:w="0" w:type="auto"/>
          </w:tcPr>
          <w:p w14:paraId="72A76691" w14:textId="3A3701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16ADC2" w14:textId="6B3650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4A0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685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32722B" w14:textId="77777777" w:rsidTr="003F2FDA">
        <w:tc>
          <w:tcPr>
            <w:tcW w:w="0" w:type="auto"/>
          </w:tcPr>
          <w:p w14:paraId="4023453F" w14:textId="7352CC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R4-2110217</w:t>
            </w:r>
          </w:p>
        </w:tc>
        <w:tc>
          <w:tcPr>
            <w:tcW w:w="0" w:type="auto"/>
          </w:tcPr>
          <w:p w14:paraId="24245E0D" w14:textId="4A6C5A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impacted for HST FR2</w:t>
            </w:r>
          </w:p>
        </w:tc>
        <w:tc>
          <w:tcPr>
            <w:tcW w:w="0" w:type="auto"/>
          </w:tcPr>
          <w:p w14:paraId="2238DC3C" w14:textId="39D80F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65B685" w14:textId="30D794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180C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51C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D6790D" w14:textId="77777777" w:rsidTr="003F2FDA">
        <w:tc>
          <w:tcPr>
            <w:tcW w:w="0" w:type="auto"/>
          </w:tcPr>
          <w:p w14:paraId="0271D119" w14:textId="6CEEA8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R4-2110218</w:t>
            </w:r>
          </w:p>
        </w:tc>
        <w:tc>
          <w:tcPr>
            <w:tcW w:w="0" w:type="auto"/>
          </w:tcPr>
          <w:p w14:paraId="636F5584" w14:textId="1ACA2D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requirements for NTN</w:t>
            </w:r>
          </w:p>
        </w:tc>
        <w:tc>
          <w:tcPr>
            <w:tcW w:w="0" w:type="auto"/>
          </w:tcPr>
          <w:p w14:paraId="413093F4" w14:textId="595083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A8D0CD" w14:textId="00CD3F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5F4E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41C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20C785" w14:textId="77777777" w:rsidTr="003F2FDA">
        <w:tc>
          <w:tcPr>
            <w:tcW w:w="0" w:type="auto"/>
          </w:tcPr>
          <w:p w14:paraId="5A0F73E9" w14:textId="4792F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R4-2110219</w:t>
            </w:r>
          </w:p>
        </w:tc>
        <w:tc>
          <w:tcPr>
            <w:tcW w:w="0" w:type="auto"/>
          </w:tcPr>
          <w:p w14:paraId="1DDE9D78" w14:textId="6C2B2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inter-frequency measurements for NR HST in FR1</w:t>
            </w:r>
          </w:p>
        </w:tc>
        <w:tc>
          <w:tcPr>
            <w:tcW w:w="0" w:type="auto"/>
          </w:tcPr>
          <w:p w14:paraId="004BC6AF" w14:textId="4E8613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11E2FD" w14:textId="08AFF0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3E05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D09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3981BF" w14:textId="77777777" w:rsidTr="003F2FDA">
        <w:tc>
          <w:tcPr>
            <w:tcW w:w="0" w:type="auto"/>
          </w:tcPr>
          <w:p w14:paraId="6DBE26E4" w14:textId="773371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R4-2110220</w:t>
            </w:r>
          </w:p>
        </w:tc>
        <w:tc>
          <w:tcPr>
            <w:tcW w:w="0" w:type="auto"/>
          </w:tcPr>
          <w:p w14:paraId="32E6EE8B" w14:textId="0B8A92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intra-frequency measurements for NR HST in FR1</w:t>
            </w:r>
          </w:p>
        </w:tc>
        <w:tc>
          <w:tcPr>
            <w:tcW w:w="0" w:type="auto"/>
          </w:tcPr>
          <w:p w14:paraId="605A0BC2" w14:textId="5E16FB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81F354" w14:textId="32AFC3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60E6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E5E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64B687" w14:textId="77777777" w:rsidTr="003F2FDA">
        <w:tc>
          <w:tcPr>
            <w:tcW w:w="0" w:type="auto"/>
          </w:tcPr>
          <w:p w14:paraId="74EC8C60" w14:textId="3DBB1B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R4-2110221</w:t>
            </w:r>
          </w:p>
        </w:tc>
        <w:tc>
          <w:tcPr>
            <w:tcW w:w="0" w:type="auto"/>
          </w:tcPr>
          <w:p w14:paraId="31D234AA" w14:textId="4E23A1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0" w:type="auto"/>
          </w:tcPr>
          <w:p w14:paraId="683B25E9" w14:textId="48008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2A58C6" w14:textId="57BEFB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C8A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5E9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09BE24" w14:textId="77777777" w:rsidTr="003F2FDA">
        <w:tc>
          <w:tcPr>
            <w:tcW w:w="0" w:type="auto"/>
          </w:tcPr>
          <w:p w14:paraId="52ED40A2" w14:textId="57D05A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R4-2110222</w:t>
            </w:r>
          </w:p>
        </w:tc>
        <w:tc>
          <w:tcPr>
            <w:tcW w:w="0" w:type="auto"/>
          </w:tcPr>
          <w:p w14:paraId="72D56CFA" w14:textId="6F3AF7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beam number for HST FR2</w:t>
            </w:r>
          </w:p>
        </w:tc>
        <w:tc>
          <w:tcPr>
            <w:tcW w:w="0" w:type="auto"/>
          </w:tcPr>
          <w:p w14:paraId="00C2A2C4" w14:textId="44285A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EAFB11" w14:textId="5B1EF7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AE88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64D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7C9AD2" w14:textId="77777777" w:rsidTr="003F2FDA">
        <w:tc>
          <w:tcPr>
            <w:tcW w:w="0" w:type="auto"/>
          </w:tcPr>
          <w:p w14:paraId="5D2D42C2" w14:textId="434C3A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R4-2110223</w:t>
            </w:r>
          </w:p>
        </w:tc>
        <w:tc>
          <w:tcPr>
            <w:tcW w:w="0" w:type="auto"/>
          </w:tcPr>
          <w:p w14:paraId="2C66F813" w14:textId="5E7A07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impacted for HST FR2</w:t>
            </w:r>
          </w:p>
        </w:tc>
        <w:tc>
          <w:tcPr>
            <w:tcW w:w="0" w:type="auto"/>
          </w:tcPr>
          <w:p w14:paraId="0547C474" w14:textId="0A861D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48378F" w14:textId="56207F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843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850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335EE5" w14:textId="77777777" w:rsidTr="003F2FDA">
        <w:tc>
          <w:tcPr>
            <w:tcW w:w="0" w:type="auto"/>
          </w:tcPr>
          <w:p w14:paraId="694F72C2" w14:textId="6ECC3D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R4-2110224</w:t>
            </w:r>
          </w:p>
        </w:tc>
        <w:tc>
          <w:tcPr>
            <w:tcW w:w="0" w:type="auto"/>
          </w:tcPr>
          <w:p w14:paraId="27F26B86" w14:textId="2C4F64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requirements for NTN</w:t>
            </w:r>
          </w:p>
        </w:tc>
        <w:tc>
          <w:tcPr>
            <w:tcW w:w="0" w:type="auto"/>
          </w:tcPr>
          <w:p w14:paraId="1A13AE80" w14:textId="7CBDD8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1A2E89" w14:textId="1A2102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77DC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573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1242F7" w14:textId="77777777" w:rsidTr="003F2FDA">
        <w:tc>
          <w:tcPr>
            <w:tcW w:w="0" w:type="auto"/>
          </w:tcPr>
          <w:p w14:paraId="580CE934" w14:textId="4CA004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R4-2110225</w:t>
            </w:r>
          </w:p>
        </w:tc>
        <w:tc>
          <w:tcPr>
            <w:tcW w:w="0" w:type="auto"/>
          </w:tcPr>
          <w:p w14:paraId="025B57AC" w14:textId="31E31F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link level simulation results</w:t>
            </w:r>
          </w:p>
        </w:tc>
        <w:tc>
          <w:tcPr>
            <w:tcW w:w="0" w:type="auto"/>
          </w:tcPr>
          <w:p w14:paraId="053F048E" w14:textId="714AC4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9E6F5D" w14:textId="5C5A3F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320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454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DCEC53" w14:textId="77777777" w:rsidTr="003F2FDA">
        <w:tc>
          <w:tcPr>
            <w:tcW w:w="0" w:type="auto"/>
          </w:tcPr>
          <w:p w14:paraId="79414B86" w14:textId="7C631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R4-2110226</w:t>
            </w:r>
          </w:p>
        </w:tc>
        <w:tc>
          <w:tcPr>
            <w:tcW w:w="0" w:type="auto"/>
          </w:tcPr>
          <w:p w14:paraId="58FB5AB3" w14:textId="007915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Pos performance simulation results collection</w:t>
            </w:r>
          </w:p>
        </w:tc>
        <w:tc>
          <w:tcPr>
            <w:tcW w:w="0" w:type="auto"/>
          </w:tcPr>
          <w:p w14:paraId="3DD36B28" w14:textId="403BF6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C2A71C" w14:textId="576581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1C5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8E7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581239" w14:textId="77777777" w:rsidTr="003F2FDA">
        <w:tc>
          <w:tcPr>
            <w:tcW w:w="0" w:type="auto"/>
          </w:tcPr>
          <w:p w14:paraId="3CBC80B1" w14:textId="6DBFDD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R4-2110227</w:t>
            </w:r>
          </w:p>
        </w:tc>
        <w:tc>
          <w:tcPr>
            <w:tcW w:w="0" w:type="auto"/>
          </w:tcPr>
          <w:p w14:paraId="26A1D906" w14:textId="749180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SRS-RSRP requirements</w:t>
            </w:r>
          </w:p>
        </w:tc>
        <w:tc>
          <w:tcPr>
            <w:tcW w:w="0" w:type="auto"/>
          </w:tcPr>
          <w:p w14:paraId="2A0F830A" w14:textId="0D01D4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22D187" w14:textId="1A3C25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CCF9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ADC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6FC898" w14:textId="77777777" w:rsidTr="003F2FDA">
        <w:tc>
          <w:tcPr>
            <w:tcW w:w="0" w:type="auto"/>
          </w:tcPr>
          <w:p w14:paraId="7C9B968C" w14:textId="586F23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R4-2110228</w:t>
            </w:r>
          </w:p>
        </w:tc>
        <w:tc>
          <w:tcPr>
            <w:tcW w:w="0" w:type="auto"/>
          </w:tcPr>
          <w:p w14:paraId="77EB60EF" w14:textId="3AA6F7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1BF29634" w14:textId="326F19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791997" w14:textId="6B402A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D781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B6A0A" w14:textId="17AB23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R4-2108315</w:t>
            </w:r>
          </w:p>
        </w:tc>
      </w:tr>
      <w:tr w:rsidR="00C4771D" w14:paraId="06870E02" w14:textId="77777777" w:rsidTr="003F2FDA">
        <w:tc>
          <w:tcPr>
            <w:tcW w:w="0" w:type="auto"/>
          </w:tcPr>
          <w:p w14:paraId="20EF669C" w14:textId="06311D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R4-2110229</w:t>
            </w:r>
          </w:p>
        </w:tc>
        <w:tc>
          <w:tcPr>
            <w:tcW w:w="0" w:type="auto"/>
          </w:tcPr>
          <w:p w14:paraId="1B403183" w14:textId="254A2D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time difference requirements</w:t>
            </w:r>
          </w:p>
        </w:tc>
        <w:tc>
          <w:tcPr>
            <w:tcW w:w="0" w:type="auto"/>
          </w:tcPr>
          <w:p w14:paraId="08B822F8" w14:textId="29CA52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22364C" w14:textId="51DA4E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89CF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9F0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9642D5" w14:textId="77777777" w:rsidTr="003F2FDA">
        <w:tc>
          <w:tcPr>
            <w:tcW w:w="0" w:type="auto"/>
          </w:tcPr>
          <w:p w14:paraId="0299ED85" w14:textId="5A8EDB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R4-2110230</w:t>
            </w:r>
          </w:p>
        </w:tc>
        <w:tc>
          <w:tcPr>
            <w:tcW w:w="0" w:type="auto"/>
          </w:tcPr>
          <w:p w14:paraId="6639AB0E" w14:textId="359787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measurement</w:t>
            </w:r>
          </w:p>
        </w:tc>
        <w:tc>
          <w:tcPr>
            <w:tcW w:w="0" w:type="auto"/>
          </w:tcPr>
          <w:p w14:paraId="4D642A94" w14:textId="113B3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C24F3A" w14:textId="273B89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76627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DCC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9D04B1" w14:textId="77777777" w:rsidTr="003F2FDA">
        <w:tc>
          <w:tcPr>
            <w:tcW w:w="0" w:type="auto"/>
          </w:tcPr>
          <w:p w14:paraId="7F7BA31B" w14:textId="43C9B1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R4-2110231</w:t>
            </w:r>
          </w:p>
        </w:tc>
        <w:tc>
          <w:tcPr>
            <w:tcW w:w="0" w:type="auto"/>
          </w:tcPr>
          <w:p w14:paraId="452D38F8" w14:textId="2BB4D6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regarding RRM core requirements</w:t>
            </w:r>
          </w:p>
        </w:tc>
        <w:tc>
          <w:tcPr>
            <w:tcW w:w="0" w:type="auto"/>
          </w:tcPr>
          <w:p w14:paraId="72EF6D2A" w14:textId="5386D5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3BD3C0" w14:textId="76B2B3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3751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9CD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0FC1B1" w14:textId="77777777" w:rsidTr="003F2FDA">
        <w:tc>
          <w:tcPr>
            <w:tcW w:w="0" w:type="auto"/>
          </w:tcPr>
          <w:p w14:paraId="15622D8C" w14:textId="208683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R4-2110232</w:t>
            </w:r>
          </w:p>
        </w:tc>
        <w:tc>
          <w:tcPr>
            <w:tcW w:w="0" w:type="auto"/>
          </w:tcPr>
          <w:p w14:paraId="727A1605" w14:textId="6375B4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RRM core requirements</w:t>
            </w:r>
          </w:p>
        </w:tc>
        <w:tc>
          <w:tcPr>
            <w:tcW w:w="0" w:type="auto"/>
          </w:tcPr>
          <w:p w14:paraId="50ABA691" w14:textId="359A5E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21E01D" w14:textId="7E2D0E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9FB7C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99E03" w14:textId="21A326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R4-2108362</w:t>
            </w:r>
          </w:p>
        </w:tc>
      </w:tr>
      <w:tr w:rsidR="00C4771D" w14:paraId="14FD4964" w14:textId="77777777" w:rsidTr="003F2FDA">
        <w:tc>
          <w:tcPr>
            <w:tcW w:w="0" w:type="auto"/>
          </w:tcPr>
          <w:p w14:paraId="26E03878" w14:textId="53F54B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R4-2110233</w:t>
            </w:r>
          </w:p>
        </w:tc>
        <w:tc>
          <w:tcPr>
            <w:tcW w:w="0" w:type="auto"/>
          </w:tcPr>
          <w:p w14:paraId="02E3093F" w14:textId="04672C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on UE/TRP Tx/Rx Timing Errors</w:t>
            </w:r>
          </w:p>
        </w:tc>
        <w:tc>
          <w:tcPr>
            <w:tcW w:w="0" w:type="auto"/>
          </w:tcPr>
          <w:p w14:paraId="5AE66B76" w14:textId="0533AB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B562D6" w14:textId="2A3A11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D9B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030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61DBBE" w14:textId="77777777" w:rsidTr="003F2FDA">
        <w:tc>
          <w:tcPr>
            <w:tcW w:w="0" w:type="auto"/>
          </w:tcPr>
          <w:p w14:paraId="0505E136" w14:textId="7B37E7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R4-2110234</w:t>
            </w:r>
          </w:p>
        </w:tc>
        <w:tc>
          <w:tcPr>
            <w:tcW w:w="0" w:type="auto"/>
          </w:tcPr>
          <w:p w14:paraId="4D9D9235" w14:textId="2AACC3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Scenario-A</w:t>
            </w:r>
          </w:p>
        </w:tc>
        <w:tc>
          <w:tcPr>
            <w:tcW w:w="0" w:type="auto"/>
          </w:tcPr>
          <w:p w14:paraId="30FEE0EF" w14:textId="40DF6A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D07F6F5" w14:textId="560D6B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99EF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3A5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05F6A5" w14:textId="77777777" w:rsidTr="003F2FDA">
        <w:tc>
          <w:tcPr>
            <w:tcW w:w="0" w:type="auto"/>
          </w:tcPr>
          <w:p w14:paraId="7FC64AB6" w14:textId="3BD405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R4-2110235</w:t>
            </w:r>
          </w:p>
        </w:tc>
        <w:tc>
          <w:tcPr>
            <w:tcW w:w="0" w:type="auto"/>
          </w:tcPr>
          <w:p w14:paraId="752D294A" w14:textId="4FE075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Scenario-B</w:t>
            </w:r>
          </w:p>
        </w:tc>
        <w:tc>
          <w:tcPr>
            <w:tcW w:w="0" w:type="auto"/>
          </w:tcPr>
          <w:p w14:paraId="609601C7" w14:textId="71094A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5CF1FE8" w14:textId="0C6DB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0807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C91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B79513" w14:textId="77777777" w:rsidTr="003F2FDA">
        <w:tc>
          <w:tcPr>
            <w:tcW w:w="0" w:type="auto"/>
          </w:tcPr>
          <w:p w14:paraId="594FF21B" w14:textId="68DEE0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R4-2110236</w:t>
            </w:r>
          </w:p>
        </w:tc>
        <w:tc>
          <w:tcPr>
            <w:tcW w:w="0" w:type="auto"/>
          </w:tcPr>
          <w:p w14:paraId="6B07DC4F" w14:textId="4967DA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RF requirement for FR2 HST</w:t>
            </w:r>
          </w:p>
        </w:tc>
        <w:tc>
          <w:tcPr>
            <w:tcW w:w="0" w:type="auto"/>
          </w:tcPr>
          <w:p w14:paraId="279BAF1F" w14:textId="3046DF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9A0BCF" w14:textId="2A04F2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C3CB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536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CA6581" w14:textId="77777777" w:rsidTr="003F2FDA">
        <w:tc>
          <w:tcPr>
            <w:tcW w:w="0" w:type="auto"/>
          </w:tcPr>
          <w:p w14:paraId="6122AED8" w14:textId="64A502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R4-2110237</w:t>
            </w:r>
          </w:p>
        </w:tc>
        <w:tc>
          <w:tcPr>
            <w:tcW w:w="0" w:type="auto"/>
          </w:tcPr>
          <w:p w14:paraId="0A9A8FA8" w14:textId="296531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Beam Correspondence for FR2 HST UE</w:t>
            </w:r>
          </w:p>
        </w:tc>
        <w:tc>
          <w:tcPr>
            <w:tcW w:w="0" w:type="auto"/>
          </w:tcPr>
          <w:p w14:paraId="6685C4D2" w14:textId="2A34FF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4DC8D3F" w14:textId="4E495C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385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085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C35F2C" w14:textId="77777777" w:rsidTr="003F2FDA">
        <w:tc>
          <w:tcPr>
            <w:tcW w:w="0" w:type="auto"/>
          </w:tcPr>
          <w:p w14:paraId="77CB060D" w14:textId="052720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R4-2110238</w:t>
            </w:r>
          </w:p>
        </w:tc>
        <w:tc>
          <w:tcPr>
            <w:tcW w:w="0" w:type="auto"/>
          </w:tcPr>
          <w:p w14:paraId="42B427D2" w14:textId="4916E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HST</w:t>
            </w:r>
          </w:p>
        </w:tc>
        <w:tc>
          <w:tcPr>
            <w:tcW w:w="0" w:type="auto"/>
          </w:tcPr>
          <w:p w14:paraId="146869F3" w14:textId="0EF873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B54DC6" w14:textId="6C7555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7544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C41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6102A4" w14:textId="77777777" w:rsidTr="003F2FDA">
        <w:tc>
          <w:tcPr>
            <w:tcW w:w="0" w:type="auto"/>
          </w:tcPr>
          <w:p w14:paraId="3A922148" w14:textId="3AAF15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R4-2110239</w:t>
            </w:r>
          </w:p>
        </w:tc>
        <w:tc>
          <w:tcPr>
            <w:tcW w:w="0" w:type="auto"/>
          </w:tcPr>
          <w:p w14:paraId="131393BC" w14:textId="69E483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(Rel-15)</w:t>
            </w:r>
          </w:p>
        </w:tc>
        <w:tc>
          <w:tcPr>
            <w:tcW w:w="0" w:type="auto"/>
          </w:tcPr>
          <w:p w14:paraId="71175F32" w14:textId="7EA64A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8AC0171" w14:textId="4C87F9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C024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C6F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0C58C0" w14:textId="77777777" w:rsidTr="003F2FDA">
        <w:tc>
          <w:tcPr>
            <w:tcW w:w="0" w:type="auto"/>
          </w:tcPr>
          <w:p w14:paraId="145F1270" w14:textId="22B57C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R4-2110240</w:t>
            </w:r>
          </w:p>
        </w:tc>
        <w:tc>
          <w:tcPr>
            <w:tcW w:w="0" w:type="auto"/>
          </w:tcPr>
          <w:p w14:paraId="1E530E2F" w14:textId="27803B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DC_20A-28A_n1A</w:t>
            </w:r>
          </w:p>
        </w:tc>
        <w:tc>
          <w:tcPr>
            <w:tcW w:w="0" w:type="auto"/>
          </w:tcPr>
          <w:p w14:paraId="7353DD17" w14:textId="7D83F8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55A826" w14:textId="4AE400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20B0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141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652475" w14:textId="77777777" w:rsidTr="003F2FDA">
        <w:tc>
          <w:tcPr>
            <w:tcW w:w="0" w:type="auto"/>
          </w:tcPr>
          <w:p w14:paraId="00988EFA" w14:textId="07345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R4-2110241</w:t>
            </w:r>
          </w:p>
        </w:tc>
        <w:tc>
          <w:tcPr>
            <w:tcW w:w="0" w:type="auto"/>
          </w:tcPr>
          <w:p w14:paraId="77B1CB02" w14:textId="7EB62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DC_8A-20A_n1A</w:t>
            </w:r>
          </w:p>
        </w:tc>
        <w:tc>
          <w:tcPr>
            <w:tcW w:w="0" w:type="auto"/>
          </w:tcPr>
          <w:p w14:paraId="7AC602C9" w14:textId="2DF46C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1965D687" w14:textId="14F5B3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E3B6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E2B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F0B4E6" w14:textId="77777777" w:rsidTr="003F2FDA">
        <w:tc>
          <w:tcPr>
            <w:tcW w:w="0" w:type="auto"/>
          </w:tcPr>
          <w:p w14:paraId="7A609E31" w14:textId="5958A1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R4-2110242</w:t>
            </w:r>
          </w:p>
        </w:tc>
        <w:tc>
          <w:tcPr>
            <w:tcW w:w="0" w:type="auto"/>
          </w:tcPr>
          <w:p w14:paraId="67A1C352" w14:textId="3825D8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DC_8A-20A_n3A</w:t>
            </w:r>
          </w:p>
        </w:tc>
        <w:tc>
          <w:tcPr>
            <w:tcW w:w="0" w:type="auto"/>
          </w:tcPr>
          <w:p w14:paraId="43CF1501" w14:textId="1EF107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7A6596A2" w14:textId="1FC977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50CB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73033" w14:textId="0EF734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R4-2107688</w:t>
            </w:r>
          </w:p>
        </w:tc>
      </w:tr>
      <w:tr w:rsidR="00C4771D" w14:paraId="4A97AA8B" w14:textId="77777777" w:rsidTr="003F2FDA">
        <w:tc>
          <w:tcPr>
            <w:tcW w:w="0" w:type="auto"/>
          </w:tcPr>
          <w:p w14:paraId="263CD3A7" w14:textId="377669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R4-2110243</w:t>
            </w:r>
          </w:p>
        </w:tc>
        <w:tc>
          <w:tcPr>
            <w:tcW w:w="0" w:type="auto"/>
          </w:tcPr>
          <w:p w14:paraId="06907D9F" w14:textId="54BAD0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DC_8A-20A_n28A</w:t>
            </w:r>
          </w:p>
        </w:tc>
        <w:tc>
          <w:tcPr>
            <w:tcW w:w="0" w:type="auto"/>
          </w:tcPr>
          <w:p w14:paraId="702FE8F8" w14:textId="1DE49A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095260" w14:textId="66021A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AA16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C11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86B22D" w14:textId="77777777" w:rsidTr="003F2FDA">
        <w:tc>
          <w:tcPr>
            <w:tcW w:w="0" w:type="auto"/>
          </w:tcPr>
          <w:p w14:paraId="29D607DA" w14:textId="5D6E22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R4-2110244</w:t>
            </w:r>
          </w:p>
        </w:tc>
        <w:tc>
          <w:tcPr>
            <w:tcW w:w="0" w:type="auto"/>
          </w:tcPr>
          <w:p w14:paraId="12F80CF7" w14:textId="653993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DC_1A-32A_n78C</w:t>
            </w:r>
          </w:p>
        </w:tc>
        <w:tc>
          <w:tcPr>
            <w:tcW w:w="0" w:type="auto"/>
          </w:tcPr>
          <w:p w14:paraId="5116203E" w14:textId="6CD4A4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DFD36C" w14:textId="34B2C1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DBEBB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A86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118DEA" w14:textId="77777777" w:rsidTr="003F2FDA">
        <w:tc>
          <w:tcPr>
            <w:tcW w:w="0" w:type="auto"/>
          </w:tcPr>
          <w:p w14:paraId="72F4594C" w14:textId="337E48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R4-2110245</w:t>
            </w:r>
          </w:p>
        </w:tc>
        <w:tc>
          <w:tcPr>
            <w:tcW w:w="0" w:type="auto"/>
          </w:tcPr>
          <w:p w14:paraId="2312B19F" w14:textId="0EB56E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DC_3A-32A_n78C</w:t>
            </w:r>
          </w:p>
        </w:tc>
        <w:tc>
          <w:tcPr>
            <w:tcW w:w="0" w:type="auto"/>
          </w:tcPr>
          <w:p w14:paraId="1F34E1BA" w14:textId="6149FF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C4628E" w14:textId="6EDE4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05AE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46D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914A7F" w14:textId="77777777" w:rsidTr="003F2FDA">
        <w:tc>
          <w:tcPr>
            <w:tcW w:w="0" w:type="auto"/>
          </w:tcPr>
          <w:p w14:paraId="661FE189" w14:textId="76E39F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R4-2110246</w:t>
            </w:r>
          </w:p>
        </w:tc>
        <w:tc>
          <w:tcPr>
            <w:tcW w:w="0" w:type="auto"/>
          </w:tcPr>
          <w:p w14:paraId="701C3EC0" w14:textId="155BDF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DC_20A-32A_n78C</w:t>
            </w:r>
          </w:p>
        </w:tc>
        <w:tc>
          <w:tcPr>
            <w:tcW w:w="0" w:type="auto"/>
          </w:tcPr>
          <w:p w14:paraId="06A040DE" w14:textId="008B7C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E53487" w14:textId="0224FB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1CFB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963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9F16F7" w14:textId="77777777" w:rsidTr="003F2FDA">
        <w:tc>
          <w:tcPr>
            <w:tcW w:w="0" w:type="auto"/>
          </w:tcPr>
          <w:p w14:paraId="394EFA7E" w14:textId="3240CA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R4-2110247</w:t>
            </w:r>
          </w:p>
        </w:tc>
        <w:tc>
          <w:tcPr>
            <w:tcW w:w="0" w:type="auto"/>
          </w:tcPr>
          <w:p w14:paraId="25EC823A" w14:textId="7AA36F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DC_1A-3A-32A_n78C</w:t>
            </w:r>
          </w:p>
        </w:tc>
        <w:tc>
          <w:tcPr>
            <w:tcW w:w="0" w:type="auto"/>
          </w:tcPr>
          <w:p w14:paraId="7D4CA55C" w14:textId="6AF1A8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70C6C4" w14:textId="53D734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8608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116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64137B" w14:textId="77777777" w:rsidTr="003F2FDA">
        <w:tc>
          <w:tcPr>
            <w:tcW w:w="0" w:type="auto"/>
          </w:tcPr>
          <w:p w14:paraId="43E0E945" w14:textId="3F4C4D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R4-2110248</w:t>
            </w:r>
          </w:p>
        </w:tc>
        <w:tc>
          <w:tcPr>
            <w:tcW w:w="0" w:type="auto"/>
          </w:tcPr>
          <w:p w14:paraId="2661E62B" w14:textId="6D42E5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DC_3A-20A-28A_n1A</w:t>
            </w:r>
          </w:p>
        </w:tc>
        <w:tc>
          <w:tcPr>
            <w:tcW w:w="0" w:type="auto"/>
          </w:tcPr>
          <w:p w14:paraId="14C7BAE4" w14:textId="3A74D5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598A4E" w14:textId="2F2DD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1BA5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AD8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9A89E3" w14:textId="77777777" w:rsidTr="003F2FDA">
        <w:tc>
          <w:tcPr>
            <w:tcW w:w="0" w:type="auto"/>
          </w:tcPr>
          <w:p w14:paraId="3E96B440" w14:textId="5BA8AE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R4-2110249</w:t>
            </w:r>
          </w:p>
        </w:tc>
        <w:tc>
          <w:tcPr>
            <w:tcW w:w="0" w:type="auto"/>
          </w:tcPr>
          <w:p w14:paraId="368DC14F" w14:textId="714B45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DC_7A-20A-28A_n1A</w:t>
            </w:r>
          </w:p>
        </w:tc>
        <w:tc>
          <w:tcPr>
            <w:tcW w:w="0" w:type="auto"/>
          </w:tcPr>
          <w:p w14:paraId="773DC72B" w14:textId="6FA737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0EA3CD" w14:textId="7D18BF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AEA7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04D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A350F3" w14:textId="77777777" w:rsidTr="003F2FDA">
        <w:tc>
          <w:tcPr>
            <w:tcW w:w="0" w:type="auto"/>
          </w:tcPr>
          <w:p w14:paraId="1D8A29A4" w14:textId="03655B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R4-2110250</w:t>
            </w:r>
          </w:p>
        </w:tc>
        <w:tc>
          <w:tcPr>
            <w:tcW w:w="0" w:type="auto"/>
          </w:tcPr>
          <w:p w14:paraId="586C3E7C" w14:textId="627847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DC_3A-7A-20A-28A_n1A</w:t>
            </w:r>
          </w:p>
        </w:tc>
        <w:tc>
          <w:tcPr>
            <w:tcW w:w="0" w:type="auto"/>
          </w:tcPr>
          <w:p w14:paraId="4BA606F1" w14:textId="3B611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653AF8" w14:textId="1768A4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9419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CDC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BF96AC" w14:textId="77777777" w:rsidTr="003F2FDA">
        <w:tc>
          <w:tcPr>
            <w:tcW w:w="0" w:type="auto"/>
          </w:tcPr>
          <w:p w14:paraId="27365A09" w14:textId="7A042C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R4-2110251</w:t>
            </w:r>
          </w:p>
        </w:tc>
        <w:tc>
          <w:tcPr>
            <w:tcW w:w="0" w:type="auto"/>
          </w:tcPr>
          <w:p w14:paraId="6B28D0A7" w14:textId="0D1FEF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add the configuration SUL_n41C-n83A SUL_n41C-n80A and SUL_n78C-n84A</w:t>
            </w:r>
          </w:p>
        </w:tc>
        <w:tc>
          <w:tcPr>
            <w:tcW w:w="0" w:type="auto"/>
          </w:tcPr>
          <w:p w14:paraId="17D97827" w14:textId="1D4328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32FC9" w14:textId="348480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ACED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65C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E867A4" w14:textId="77777777" w:rsidTr="003F2FDA">
        <w:tc>
          <w:tcPr>
            <w:tcW w:w="0" w:type="auto"/>
          </w:tcPr>
          <w:p w14:paraId="13DCBBD1" w14:textId="1BDCAB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R4-2110252</w:t>
            </w:r>
          </w:p>
        </w:tc>
        <w:tc>
          <w:tcPr>
            <w:tcW w:w="0" w:type="auto"/>
          </w:tcPr>
          <w:p w14:paraId="161DFE98" w14:textId="7BA4E0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CA_n3_SUL_n78-n80</w:t>
            </w:r>
          </w:p>
        </w:tc>
        <w:tc>
          <w:tcPr>
            <w:tcW w:w="0" w:type="auto"/>
          </w:tcPr>
          <w:p w14:paraId="17BCD381" w14:textId="7F4175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0ABDE0" w14:textId="0D4D73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2315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0B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8C0B6D" w14:textId="77777777" w:rsidTr="003F2FDA">
        <w:tc>
          <w:tcPr>
            <w:tcW w:w="0" w:type="auto"/>
          </w:tcPr>
          <w:p w14:paraId="0CD46DD8" w14:textId="709F2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R4-2110253</w:t>
            </w:r>
          </w:p>
        </w:tc>
        <w:tc>
          <w:tcPr>
            <w:tcW w:w="0" w:type="auto"/>
          </w:tcPr>
          <w:p w14:paraId="4C86BB5A" w14:textId="2477DF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CA_n3A_SUL_n79A-n80A / CA_n3A_SUL_n79C-n80A</w:t>
            </w:r>
          </w:p>
        </w:tc>
        <w:tc>
          <w:tcPr>
            <w:tcW w:w="0" w:type="auto"/>
          </w:tcPr>
          <w:p w14:paraId="67CE5B43" w14:textId="25C0B7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9004EF" w14:textId="6D520C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1A3E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57A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451184" w14:textId="77777777" w:rsidTr="003F2FDA">
        <w:tc>
          <w:tcPr>
            <w:tcW w:w="0" w:type="auto"/>
          </w:tcPr>
          <w:p w14:paraId="05FE37F0" w14:textId="3ABE03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R4-2110254</w:t>
            </w:r>
          </w:p>
        </w:tc>
        <w:tc>
          <w:tcPr>
            <w:tcW w:w="0" w:type="auto"/>
          </w:tcPr>
          <w:p w14:paraId="04B49CC0" w14:textId="2697D8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CA_n3A_SUL_n41A-n80A / CA_n3A_SUL_n41C-n80A</w:t>
            </w:r>
          </w:p>
        </w:tc>
        <w:tc>
          <w:tcPr>
            <w:tcW w:w="0" w:type="auto"/>
          </w:tcPr>
          <w:p w14:paraId="1FEE2BD2" w14:textId="2A5F52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13E85D" w14:textId="25DEEF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C5FF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2D7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F763B8" w14:textId="77777777" w:rsidTr="003F2FDA">
        <w:tc>
          <w:tcPr>
            <w:tcW w:w="0" w:type="auto"/>
          </w:tcPr>
          <w:p w14:paraId="79A9A8BC" w14:textId="73B990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R4-2110255</w:t>
            </w:r>
          </w:p>
        </w:tc>
        <w:tc>
          <w:tcPr>
            <w:tcW w:w="0" w:type="auto"/>
          </w:tcPr>
          <w:p w14:paraId="7CBB1AA5" w14:textId="30EEB4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(Rel-16)</w:t>
            </w:r>
          </w:p>
        </w:tc>
        <w:tc>
          <w:tcPr>
            <w:tcW w:w="0" w:type="auto"/>
          </w:tcPr>
          <w:p w14:paraId="30FA30F1" w14:textId="509812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93450EA" w14:textId="750F29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10DF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677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D7DF01" w14:textId="77777777" w:rsidTr="003F2FDA">
        <w:tc>
          <w:tcPr>
            <w:tcW w:w="0" w:type="auto"/>
          </w:tcPr>
          <w:p w14:paraId="7B2BDB7A" w14:textId="759310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R4-2110256</w:t>
            </w:r>
          </w:p>
        </w:tc>
        <w:tc>
          <w:tcPr>
            <w:tcW w:w="0" w:type="auto"/>
          </w:tcPr>
          <w:p w14:paraId="5C8FC4A4" w14:textId="25E5BD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(Rel-17)</w:t>
            </w:r>
          </w:p>
        </w:tc>
        <w:tc>
          <w:tcPr>
            <w:tcW w:w="0" w:type="auto"/>
          </w:tcPr>
          <w:p w14:paraId="1277A205" w14:textId="799397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28F5683" w14:textId="2E2372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F698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27C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ABAFA9" w14:textId="77777777" w:rsidTr="003F2FDA">
        <w:tc>
          <w:tcPr>
            <w:tcW w:w="0" w:type="auto"/>
          </w:tcPr>
          <w:p w14:paraId="5731CE4C" w14:textId="4C7EC1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2CC414B9" w14:textId="35D54D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795BD23F" w14:textId="52FD3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29DC14F" w14:textId="57A780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0DC8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CF8199" w14:textId="4FF688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</w:tr>
      <w:tr w:rsidR="00C4771D" w14:paraId="09DA2586" w14:textId="77777777" w:rsidTr="003F2FDA">
        <w:tc>
          <w:tcPr>
            <w:tcW w:w="0" w:type="auto"/>
          </w:tcPr>
          <w:p w14:paraId="29F22824" w14:textId="10DE42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R4-2110258</w:t>
            </w:r>
          </w:p>
        </w:tc>
        <w:tc>
          <w:tcPr>
            <w:tcW w:w="0" w:type="auto"/>
          </w:tcPr>
          <w:p w14:paraId="49FAB622" w14:textId="39B374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(Rel-16)</w:t>
            </w:r>
          </w:p>
        </w:tc>
        <w:tc>
          <w:tcPr>
            <w:tcW w:w="0" w:type="auto"/>
          </w:tcPr>
          <w:p w14:paraId="322A1403" w14:textId="348EE7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34E92E1" w14:textId="694BB3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6588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CCE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AE76DC" w14:textId="77777777" w:rsidTr="003F2FDA">
        <w:tc>
          <w:tcPr>
            <w:tcW w:w="0" w:type="auto"/>
          </w:tcPr>
          <w:p w14:paraId="5976352D" w14:textId="5B12BA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R4-2110259</w:t>
            </w:r>
          </w:p>
        </w:tc>
        <w:tc>
          <w:tcPr>
            <w:tcW w:w="0" w:type="auto"/>
          </w:tcPr>
          <w:p w14:paraId="26E2F67C" w14:textId="788302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(Rel-17)</w:t>
            </w:r>
          </w:p>
        </w:tc>
        <w:tc>
          <w:tcPr>
            <w:tcW w:w="0" w:type="auto"/>
          </w:tcPr>
          <w:p w14:paraId="6C16C58A" w14:textId="54FB4E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0A53ED0" w14:textId="480D2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6778D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2E0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7C345A" w14:textId="77777777" w:rsidTr="003F2FDA">
        <w:tc>
          <w:tcPr>
            <w:tcW w:w="0" w:type="auto"/>
          </w:tcPr>
          <w:p w14:paraId="17D9638F" w14:textId="3EF12B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R4-2110260</w:t>
            </w:r>
          </w:p>
        </w:tc>
        <w:tc>
          <w:tcPr>
            <w:tcW w:w="0" w:type="auto"/>
          </w:tcPr>
          <w:p w14:paraId="09CD301B" w14:textId="452645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(Rel-15)</w:t>
            </w:r>
          </w:p>
        </w:tc>
        <w:tc>
          <w:tcPr>
            <w:tcW w:w="0" w:type="auto"/>
          </w:tcPr>
          <w:p w14:paraId="1FBB3668" w14:textId="6833C1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C22E8E7" w14:textId="248360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4DDD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2F3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04EE16" w14:textId="77777777" w:rsidTr="003F2FDA">
        <w:tc>
          <w:tcPr>
            <w:tcW w:w="0" w:type="auto"/>
          </w:tcPr>
          <w:p w14:paraId="06C580D1" w14:textId="092EB2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R4-2110261</w:t>
            </w:r>
          </w:p>
        </w:tc>
        <w:tc>
          <w:tcPr>
            <w:tcW w:w="0" w:type="auto"/>
          </w:tcPr>
          <w:p w14:paraId="61EB7F55" w14:textId="5F8404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(Rel-16)</w:t>
            </w:r>
          </w:p>
        </w:tc>
        <w:tc>
          <w:tcPr>
            <w:tcW w:w="0" w:type="auto"/>
          </w:tcPr>
          <w:p w14:paraId="2280BC91" w14:textId="66BB7C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FCED49A" w14:textId="41B69C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BEEE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483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2C765F" w14:textId="77777777" w:rsidTr="003F2FDA">
        <w:tc>
          <w:tcPr>
            <w:tcW w:w="0" w:type="auto"/>
          </w:tcPr>
          <w:p w14:paraId="0DEABD10" w14:textId="62C5DC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R4-2110262</w:t>
            </w:r>
          </w:p>
        </w:tc>
        <w:tc>
          <w:tcPr>
            <w:tcW w:w="0" w:type="auto"/>
          </w:tcPr>
          <w:p w14:paraId="0163D746" w14:textId="5B9B7C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(Rel-17)</w:t>
            </w:r>
          </w:p>
        </w:tc>
        <w:tc>
          <w:tcPr>
            <w:tcW w:w="0" w:type="auto"/>
          </w:tcPr>
          <w:p w14:paraId="6E463E57" w14:textId="76F63E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7D28C5D" w14:textId="5FD61F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5F9B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ACE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E9E2B6" w14:textId="77777777" w:rsidTr="003F2FDA">
        <w:tc>
          <w:tcPr>
            <w:tcW w:w="0" w:type="auto"/>
          </w:tcPr>
          <w:p w14:paraId="14111894" w14:textId="5DAB1C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R4-2110263</w:t>
            </w:r>
          </w:p>
        </w:tc>
        <w:tc>
          <w:tcPr>
            <w:tcW w:w="0" w:type="auto"/>
          </w:tcPr>
          <w:p w14:paraId="6EE89019" w14:textId="087750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15)</w:t>
            </w:r>
          </w:p>
        </w:tc>
        <w:tc>
          <w:tcPr>
            <w:tcW w:w="0" w:type="auto"/>
          </w:tcPr>
          <w:p w14:paraId="6AED00F9" w14:textId="644E3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14B2DE5" w14:textId="272D4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2C71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D99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FA4EDE" w14:textId="77777777" w:rsidTr="003F2FDA">
        <w:tc>
          <w:tcPr>
            <w:tcW w:w="0" w:type="auto"/>
          </w:tcPr>
          <w:p w14:paraId="7CECADFF" w14:textId="4DB088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R4-2110264</w:t>
            </w:r>
          </w:p>
        </w:tc>
        <w:tc>
          <w:tcPr>
            <w:tcW w:w="0" w:type="auto"/>
          </w:tcPr>
          <w:p w14:paraId="1EDBFF95" w14:textId="08826D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16)</w:t>
            </w:r>
          </w:p>
        </w:tc>
        <w:tc>
          <w:tcPr>
            <w:tcW w:w="0" w:type="auto"/>
          </w:tcPr>
          <w:p w14:paraId="78E8B8FD" w14:textId="0EBA38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30DB527" w14:textId="1909B1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EB5A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48F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715CB2" w14:textId="77777777" w:rsidTr="003F2FDA">
        <w:tc>
          <w:tcPr>
            <w:tcW w:w="0" w:type="auto"/>
          </w:tcPr>
          <w:p w14:paraId="159D9C5C" w14:textId="57FDEF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R4-2110265</w:t>
            </w:r>
          </w:p>
        </w:tc>
        <w:tc>
          <w:tcPr>
            <w:tcW w:w="0" w:type="auto"/>
          </w:tcPr>
          <w:p w14:paraId="5A842D18" w14:textId="43D455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17)</w:t>
            </w:r>
          </w:p>
        </w:tc>
        <w:tc>
          <w:tcPr>
            <w:tcW w:w="0" w:type="auto"/>
          </w:tcPr>
          <w:p w14:paraId="1BC2C9FD" w14:textId="43F2D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ACBA157" w14:textId="556597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F943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9D5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8FE6F1" w14:textId="77777777" w:rsidTr="003F2FDA">
        <w:tc>
          <w:tcPr>
            <w:tcW w:w="0" w:type="auto"/>
          </w:tcPr>
          <w:p w14:paraId="46279A7D" w14:textId="639B5E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R4-2110266</w:t>
            </w:r>
          </w:p>
        </w:tc>
        <w:tc>
          <w:tcPr>
            <w:tcW w:w="0" w:type="auto"/>
          </w:tcPr>
          <w:p w14:paraId="785E8BAB" w14:textId="5A76E2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5E210C4A" w14:textId="1DE65D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4E165C0" w14:textId="29A4CC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093BA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3869B" w14:textId="323E9B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</w:tr>
      <w:tr w:rsidR="00C4771D" w14:paraId="29AB60EE" w14:textId="77777777" w:rsidTr="003F2FDA">
        <w:tc>
          <w:tcPr>
            <w:tcW w:w="0" w:type="auto"/>
          </w:tcPr>
          <w:p w14:paraId="3987D48E" w14:textId="2EB249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R4-2110267</w:t>
            </w:r>
          </w:p>
        </w:tc>
        <w:tc>
          <w:tcPr>
            <w:tcW w:w="0" w:type="auto"/>
          </w:tcPr>
          <w:p w14:paraId="2AF22A39" w14:textId="08C51D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16)</w:t>
            </w:r>
          </w:p>
        </w:tc>
        <w:tc>
          <w:tcPr>
            <w:tcW w:w="0" w:type="auto"/>
          </w:tcPr>
          <w:p w14:paraId="274A8FFF" w14:textId="0D06B9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282E175" w14:textId="55F571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102B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98F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E56A19" w14:textId="77777777" w:rsidTr="003F2FDA">
        <w:tc>
          <w:tcPr>
            <w:tcW w:w="0" w:type="auto"/>
          </w:tcPr>
          <w:p w14:paraId="194A24E6" w14:textId="152426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R4-2110268</w:t>
            </w:r>
          </w:p>
        </w:tc>
        <w:tc>
          <w:tcPr>
            <w:tcW w:w="0" w:type="auto"/>
          </w:tcPr>
          <w:p w14:paraId="4C76519D" w14:textId="26E72D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17)</w:t>
            </w:r>
          </w:p>
        </w:tc>
        <w:tc>
          <w:tcPr>
            <w:tcW w:w="0" w:type="auto"/>
          </w:tcPr>
          <w:p w14:paraId="7225C781" w14:textId="0DC9C8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E63870A" w14:textId="112F85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4069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D7F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4CBC4B" w14:textId="77777777" w:rsidTr="003F2FDA">
        <w:tc>
          <w:tcPr>
            <w:tcW w:w="0" w:type="auto"/>
          </w:tcPr>
          <w:p w14:paraId="01EED69D" w14:textId="7EE066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R4-2110269</w:t>
            </w:r>
          </w:p>
        </w:tc>
        <w:tc>
          <w:tcPr>
            <w:tcW w:w="0" w:type="auto"/>
          </w:tcPr>
          <w:p w14:paraId="42AC0985" w14:textId="01C48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patterns</w:t>
            </w:r>
          </w:p>
        </w:tc>
        <w:tc>
          <w:tcPr>
            <w:tcW w:w="0" w:type="auto"/>
          </w:tcPr>
          <w:p w14:paraId="5CF60DE8" w14:textId="6CADCA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805EE9" w14:textId="623DE3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604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6DB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85B2DC" w14:textId="77777777" w:rsidTr="003F2FDA">
        <w:tc>
          <w:tcPr>
            <w:tcW w:w="0" w:type="auto"/>
          </w:tcPr>
          <w:p w14:paraId="764E23C2" w14:textId="162B7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R4-2110270</w:t>
            </w:r>
          </w:p>
        </w:tc>
        <w:tc>
          <w:tcPr>
            <w:tcW w:w="0" w:type="auto"/>
          </w:tcPr>
          <w:p w14:paraId="2EBED2F9" w14:textId="1B7FED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Gaps for NR</w:t>
            </w:r>
          </w:p>
        </w:tc>
        <w:tc>
          <w:tcPr>
            <w:tcW w:w="0" w:type="auto"/>
          </w:tcPr>
          <w:p w14:paraId="69B059EB" w14:textId="15BF66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7686CE" w14:textId="6AD40F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1E5F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099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918C09" w14:textId="77777777" w:rsidTr="003F2FDA">
        <w:tc>
          <w:tcPr>
            <w:tcW w:w="0" w:type="auto"/>
          </w:tcPr>
          <w:p w14:paraId="3ED77AB1" w14:textId="6FB623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R4-2110271</w:t>
            </w:r>
          </w:p>
        </w:tc>
        <w:tc>
          <w:tcPr>
            <w:tcW w:w="0" w:type="auto"/>
          </w:tcPr>
          <w:p w14:paraId="6B8AA64D" w14:textId="3973B4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for gNB measurement accuracy requirements</w:t>
            </w:r>
          </w:p>
        </w:tc>
        <w:tc>
          <w:tcPr>
            <w:tcW w:w="0" w:type="auto"/>
          </w:tcPr>
          <w:p w14:paraId="411AC392" w14:textId="26CF5A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CD8B96" w14:textId="7BD08D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70C1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374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4F71F9B" w14:textId="77777777" w:rsidTr="003F2FDA">
        <w:tc>
          <w:tcPr>
            <w:tcW w:w="0" w:type="auto"/>
          </w:tcPr>
          <w:p w14:paraId="0CFEC0AE" w14:textId="37844D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R4-2110272</w:t>
            </w:r>
          </w:p>
        </w:tc>
        <w:tc>
          <w:tcPr>
            <w:tcW w:w="0" w:type="auto"/>
          </w:tcPr>
          <w:p w14:paraId="24329560" w14:textId="69A5EE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43994643" w14:textId="1DC5E9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294FA1" w14:textId="4C9B2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E0C4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9F8B5" w14:textId="7705B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R4-2108178</w:t>
            </w:r>
          </w:p>
        </w:tc>
      </w:tr>
      <w:tr w:rsidR="00C4771D" w14:paraId="137FFB7D" w14:textId="77777777" w:rsidTr="003F2FDA">
        <w:tc>
          <w:tcPr>
            <w:tcW w:w="0" w:type="auto"/>
          </w:tcPr>
          <w:p w14:paraId="0845C1C3" w14:textId="2FDFB6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R4-2110273</w:t>
            </w:r>
          </w:p>
        </w:tc>
        <w:tc>
          <w:tcPr>
            <w:tcW w:w="0" w:type="auto"/>
          </w:tcPr>
          <w:p w14:paraId="77270857" w14:textId="3464D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gNB Rx-Tx time difference accuracy</w:t>
            </w:r>
          </w:p>
        </w:tc>
        <w:tc>
          <w:tcPr>
            <w:tcW w:w="0" w:type="auto"/>
          </w:tcPr>
          <w:p w14:paraId="2F77DBC8" w14:textId="1B465D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3749F8" w14:textId="75781B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1D7F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DFAEC" w14:textId="1BBDA3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R4-2108179</w:t>
            </w:r>
          </w:p>
        </w:tc>
      </w:tr>
      <w:tr w:rsidR="00C4771D" w14:paraId="55ACC583" w14:textId="77777777" w:rsidTr="003F2FDA">
        <w:tc>
          <w:tcPr>
            <w:tcW w:w="0" w:type="auto"/>
          </w:tcPr>
          <w:p w14:paraId="58AA6D5D" w14:textId="602208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R4-2110274</w:t>
            </w:r>
          </w:p>
        </w:tc>
        <w:tc>
          <w:tcPr>
            <w:tcW w:w="0" w:type="auto"/>
          </w:tcPr>
          <w:p w14:paraId="1D32718A" w14:textId="14B110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RRM core requirements for RedCap</w:t>
            </w:r>
          </w:p>
        </w:tc>
        <w:tc>
          <w:tcPr>
            <w:tcW w:w="0" w:type="auto"/>
          </w:tcPr>
          <w:p w14:paraId="333A6C10" w14:textId="67C86C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506CBD" w14:textId="0F036F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6881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C9D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A3E2D2" w14:textId="77777777" w:rsidTr="003F2FDA">
        <w:tc>
          <w:tcPr>
            <w:tcW w:w="0" w:type="auto"/>
          </w:tcPr>
          <w:p w14:paraId="507C12A4" w14:textId="14417E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R4-2110275</w:t>
            </w:r>
          </w:p>
        </w:tc>
        <w:tc>
          <w:tcPr>
            <w:tcW w:w="0" w:type="auto"/>
          </w:tcPr>
          <w:p w14:paraId="42E3F612" w14:textId="2FA9BF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RRM core requirements for Additional enhancements for NB-IoT and LTE-MTC</w:t>
            </w:r>
          </w:p>
        </w:tc>
        <w:tc>
          <w:tcPr>
            <w:tcW w:w="0" w:type="auto"/>
          </w:tcPr>
          <w:p w14:paraId="3E63D7DF" w14:textId="1E22CE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5D5CDB" w14:textId="385B22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005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E35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F79A62" w14:textId="77777777" w:rsidTr="003F2FDA">
        <w:tc>
          <w:tcPr>
            <w:tcW w:w="0" w:type="auto"/>
          </w:tcPr>
          <w:p w14:paraId="25849433" w14:textId="38EA79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R4-2110276</w:t>
            </w:r>
          </w:p>
        </w:tc>
        <w:tc>
          <w:tcPr>
            <w:tcW w:w="0" w:type="auto"/>
          </w:tcPr>
          <w:p w14:paraId="6A362E0F" w14:textId="164972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RSS based RSRQ for LTE-MTC</w:t>
            </w:r>
          </w:p>
        </w:tc>
        <w:tc>
          <w:tcPr>
            <w:tcW w:w="0" w:type="auto"/>
          </w:tcPr>
          <w:p w14:paraId="3B91E4DE" w14:textId="1AC6F8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05F64F" w14:textId="5E2D6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710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052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778000" w14:textId="77777777" w:rsidTr="003F2FDA">
        <w:tc>
          <w:tcPr>
            <w:tcW w:w="0" w:type="auto"/>
          </w:tcPr>
          <w:p w14:paraId="2D43D70A" w14:textId="457649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R4-2110277</w:t>
            </w:r>
          </w:p>
        </w:tc>
        <w:tc>
          <w:tcPr>
            <w:tcW w:w="0" w:type="auto"/>
          </w:tcPr>
          <w:p w14:paraId="1E9D5E12" w14:textId="65FD1A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direct Scell activation</w:t>
            </w:r>
          </w:p>
        </w:tc>
        <w:tc>
          <w:tcPr>
            <w:tcW w:w="0" w:type="auto"/>
          </w:tcPr>
          <w:p w14:paraId="162E9E4D" w14:textId="39E7B6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57BA793" w14:textId="096339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D85D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189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562A79" w14:textId="77777777" w:rsidTr="003F2FDA">
        <w:tc>
          <w:tcPr>
            <w:tcW w:w="0" w:type="auto"/>
          </w:tcPr>
          <w:p w14:paraId="1C69EA88" w14:textId="72A836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R4-2110278</w:t>
            </w:r>
          </w:p>
        </w:tc>
        <w:tc>
          <w:tcPr>
            <w:tcW w:w="0" w:type="auto"/>
          </w:tcPr>
          <w:p w14:paraId="26571F80" w14:textId="3A3259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R16</w:t>
            </w:r>
          </w:p>
        </w:tc>
        <w:tc>
          <w:tcPr>
            <w:tcW w:w="0" w:type="auto"/>
          </w:tcPr>
          <w:p w14:paraId="77603EE6" w14:textId="38B27D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59EFBF" w14:textId="3279DB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F45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3AA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D3914D" w14:textId="77777777" w:rsidTr="003F2FDA">
        <w:tc>
          <w:tcPr>
            <w:tcW w:w="0" w:type="auto"/>
          </w:tcPr>
          <w:p w14:paraId="7CF7D0E1" w14:textId="4979FD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R4-2110279</w:t>
            </w:r>
          </w:p>
        </w:tc>
        <w:tc>
          <w:tcPr>
            <w:tcW w:w="0" w:type="auto"/>
          </w:tcPr>
          <w:p w14:paraId="4A153F79" w14:textId="67ECEF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R17</w:t>
            </w:r>
          </w:p>
        </w:tc>
        <w:tc>
          <w:tcPr>
            <w:tcW w:w="0" w:type="auto"/>
          </w:tcPr>
          <w:p w14:paraId="2C30E8FD" w14:textId="07A81D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66F831" w14:textId="576F5A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C58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DF91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67877F" w14:textId="77777777" w:rsidTr="003F2FDA">
        <w:tc>
          <w:tcPr>
            <w:tcW w:w="0" w:type="auto"/>
          </w:tcPr>
          <w:p w14:paraId="1C35D688" w14:textId="50C5F0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5873D5A7" w14:textId="549C9E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6ED854FC" w14:textId="1789F8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414845" w14:textId="230DA5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7E81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147AC" w14:textId="5D8789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</w:tr>
      <w:tr w:rsidR="00C4771D" w14:paraId="49D3FF09" w14:textId="77777777" w:rsidTr="003F2FDA">
        <w:tc>
          <w:tcPr>
            <w:tcW w:w="0" w:type="auto"/>
          </w:tcPr>
          <w:p w14:paraId="78EB49FE" w14:textId="64EBE7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R4-2110281</w:t>
            </w:r>
          </w:p>
        </w:tc>
        <w:tc>
          <w:tcPr>
            <w:tcW w:w="0" w:type="auto"/>
          </w:tcPr>
          <w:p w14:paraId="75829B78" w14:textId="492823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accuracy requirements R17</w:t>
            </w:r>
          </w:p>
        </w:tc>
        <w:tc>
          <w:tcPr>
            <w:tcW w:w="0" w:type="auto"/>
          </w:tcPr>
          <w:p w14:paraId="2E9330B9" w14:textId="23DFF3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C0F2DC" w14:textId="617C3A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31D0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2A74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A2EF37" w14:textId="77777777" w:rsidTr="003F2FDA">
        <w:tc>
          <w:tcPr>
            <w:tcW w:w="0" w:type="auto"/>
          </w:tcPr>
          <w:p w14:paraId="72D26C81" w14:textId="76BFD3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R4-2110282</w:t>
            </w:r>
          </w:p>
        </w:tc>
        <w:tc>
          <w:tcPr>
            <w:tcW w:w="0" w:type="auto"/>
          </w:tcPr>
          <w:p w14:paraId="0D999617" w14:textId="381114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testbility of pathloss-RS activation delay</w:t>
            </w:r>
          </w:p>
        </w:tc>
        <w:tc>
          <w:tcPr>
            <w:tcW w:w="0" w:type="auto"/>
          </w:tcPr>
          <w:p w14:paraId="581FA255" w14:textId="025DD6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A376A3" w14:textId="64FA71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0B2A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292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39BC5A" w14:textId="77777777" w:rsidTr="003F2FDA">
        <w:tc>
          <w:tcPr>
            <w:tcW w:w="0" w:type="auto"/>
          </w:tcPr>
          <w:p w14:paraId="2EFD9357" w14:textId="7FFBB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R4-2110283</w:t>
            </w:r>
          </w:p>
        </w:tc>
        <w:tc>
          <w:tcPr>
            <w:tcW w:w="0" w:type="auto"/>
          </w:tcPr>
          <w:p w14:paraId="510A30F8" w14:textId="76EFCC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R16</w:t>
            </w:r>
          </w:p>
        </w:tc>
        <w:tc>
          <w:tcPr>
            <w:tcW w:w="0" w:type="auto"/>
          </w:tcPr>
          <w:p w14:paraId="0F05750F" w14:textId="689492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68878E" w14:textId="26D2CC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253A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0EA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F33E33" w14:textId="77777777" w:rsidTr="003F2FDA">
        <w:tc>
          <w:tcPr>
            <w:tcW w:w="0" w:type="auto"/>
          </w:tcPr>
          <w:p w14:paraId="6B8F4DC2" w14:textId="2CA5FF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R4-2110284</w:t>
            </w:r>
          </w:p>
        </w:tc>
        <w:tc>
          <w:tcPr>
            <w:tcW w:w="0" w:type="auto"/>
          </w:tcPr>
          <w:p w14:paraId="73A6F785" w14:textId="7755E3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R17</w:t>
            </w:r>
          </w:p>
        </w:tc>
        <w:tc>
          <w:tcPr>
            <w:tcW w:w="0" w:type="auto"/>
          </w:tcPr>
          <w:p w14:paraId="6772A6D2" w14:textId="35088F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76A9B8" w14:textId="246BF5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59D3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495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4B8381" w14:textId="77777777" w:rsidTr="003F2FDA">
        <w:tc>
          <w:tcPr>
            <w:tcW w:w="0" w:type="auto"/>
          </w:tcPr>
          <w:p w14:paraId="27B71FF3" w14:textId="7D00D5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R4-2110285</w:t>
            </w:r>
          </w:p>
        </w:tc>
        <w:tc>
          <w:tcPr>
            <w:tcW w:w="0" w:type="auto"/>
          </w:tcPr>
          <w:p w14:paraId="375165B3" w14:textId="240341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R16</w:t>
            </w:r>
          </w:p>
        </w:tc>
        <w:tc>
          <w:tcPr>
            <w:tcW w:w="0" w:type="auto"/>
          </w:tcPr>
          <w:p w14:paraId="48B75540" w14:textId="2BE7B4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4E4E31" w14:textId="7308A2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A94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979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E90C2B" w14:textId="77777777" w:rsidTr="003F2FDA">
        <w:tc>
          <w:tcPr>
            <w:tcW w:w="0" w:type="auto"/>
          </w:tcPr>
          <w:p w14:paraId="3F56B473" w14:textId="7B8487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R4-2110286</w:t>
            </w:r>
          </w:p>
        </w:tc>
        <w:tc>
          <w:tcPr>
            <w:tcW w:w="0" w:type="auto"/>
          </w:tcPr>
          <w:p w14:paraId="7C5565C2" w14:textId="264803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R17</w:t>
            </w:r>
          </w:p>
        </w:tc>
        <w:tc>
          <w:tcPr>
            <w:tcW w:w="0" w:type="auto"/>
          </w:tcPr>
          <w:p w14:paraId="732DB657" w14:textId="33A8B3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B912FA" w14:textId="69FB29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19E5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583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F0ECCE" w14:textId="77777777" w:rsidTr="003F2FDA">
        <w:tc>
          <w:tcPr>
            <w:tcW w:w="0" w:type="auto"/>
          </w:tcPr>
          <w:p w14:paraId="2061BA66" w14:textId="1EB984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R4-2110287</w:t>
            </w:r>
          </w:p>
        </w:tc>
        <w:tc>
          <w:tcPr>
            <w:tcW w:w="0" w:type="auto"/>
          </w:tcPr>
          <w:p w14:paraId="6038B0C5" w14:textId="4E198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DC_20A_n78C</w:t>
            </w:r>
          </w:p>
        </w:tc>
        <w:tc>
          <w:tcPr>
            <w:tcW w:w="0" w:type="auto"/>
          </w:tcPr>
          <w:p w14:paraId="79E26DF9" w14:textId="446D9E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A1E5AF" w14:textId="3C6ADF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F571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F9B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7116D5" w14:textId="77777777" w:rsidTr="003F2FDA">
        <w:tc>
          <w:tcPr>
            <w:tcW w:w="0" w:type="auto"/>
          </w:tcPr>
          <w:p w14:paraId="44C80414" w14:textId="4485B4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R4-2110288</w:t>
            </w:r>
          </w:p>
        </w:tc>
        <w:tc>
          <w:tcPr>
            <w:tcW w:w="0" w:type="auto"/>
          </w:tcPr>
          <w:p w14:paraId="485147A2" w14:textId="586E86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of additional emission requirement to CA/DC</w:t>
            </w:r>
          </w:p>
        </w:tc>
        <w:tc>
          <w:tcPr>
            <w:tcW w:w="0" w:type="auto"/>
          </w:tcPr>
          <w:p w14:paraId="7135FFEB" w14:textId="232083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A7D40E" w14:textId="3154B4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7EF6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CB4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D0FBBB" w14:textId="77777777" w:rsidTr="003F2FDA">
        <w:tc>
          <w:tcPr>
            <w:tcW w:w="0" w:type="auto"/>
          </w:tcPr>
          <w:p w14:paraId="04F1B8B0" w14:textId="2E5610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4846E173" w14:textId="36CF30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6243C461" w14:textId="45757F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D1A1A4" w14:textId="47A4AA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32F9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24229" w14:textId="133EB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</w:tr>
      <w:tr w:rsidR="00C4771D" w14:paraId="55DE7A39" w14:textId="77777777" w:rsidTr="003F2FDA">
        <w:tc>
          <w:tcPr>
            <w:tcW w:w="0" w:type="auto"/>
          </w:tcPr>
          <w:p w14:paraId="29219B89" w14:textId="5303D2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R4-2110290</w:t>
            </w:r>
          </w:p>
        </w:tc>
        <w:tc>
          <w:tcPr>
            <w:tcW w:w="0" w:type="auto"/>
          </w:tcPr>
          <w:p w14:paraId="0958A66C" w14:textId="54AC3A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R17</w:t>
            </w:r>
          </w:p>
        </w:tc>
        <w:tc>
          <w:tcPr>
            <w:tcW w:w="0" w:type="auto"/>
          </w:tcPr>
          <w:p w14:paraId="28F533EF" w14:textId="6E4A1C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D6223A" w14:textId="2C25B7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EBF3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8D7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E4FB04" w14:textId="77777777" w:rsidTr="003F2FDA">
        <w:tc>
          <w:tcPr>
            <w:tcW w:w="0" w:type="auto"/>
          </w:tcPr>
          <w:p w14:paraId="5D2D648B" w14:textId="187E85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R4-2110291</w:t>
            </w:r>
          </w:p>
        </w:tc>
        <w:tc>
          <w:tcPr>
            <w:tcW w:w="0" w:type="auto"/>
          </w:tcPr>
          <w:p w14:paraId="317703AF" w14:textId="48CC7A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 conditions for intra-band DAPS handover</w:t>
            </w:r>
          </w:p>
        </w:tc>
        <w:tc>
          <w:tcPr>
            <w:tcW w:w="0" w:type="auto"/>
          </w:tcPr>
          <w:p w14:paraId="3DD52C96" w14:textId="679645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1C526E" w14:textId="0AE4C0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31A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CF5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70B9B8" w14:textId="77777777" w:rsidTr="003F2FDA">
        <w:tc>
          <w:tcPr>
            <w:tcW w:w="0" w:type="auto"/>
          </w:tcPr>
          <w:p w14:paraId="48688984" w14:textId="5D91C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6D707A59" w14:textId="3BC2D0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0F1289AB" w14:textId="3BD79B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3816CC" w14:textId="596F9C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CF7A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5E4A1" w14:textId="29DB19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</w:tr>
      <w:tr w:rsidR="00C4771D" w14:paraId="623C1358" w14:textId="77777777" w:rsidTr="003F2FDA">
        <w:tc>
          <w:tcPr>
            <w:tcW w:w="0" w:type="auto"/>
          </w:tcPr>
          <w:p w14:paraId="49BC8B71" w14:textId="35BEFE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R4-2110293</w:t>
            </w:r>
          </w:p>
        </w:tc>
        <w:tc>
          <w:tcPr>
            <w:tcW w:w="0" w:type="auto"/>
          </w:tcPr>
          <w:p w14:paraId="613E4078" w14:textId="7B2B8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R17</w:t>
            </w:r>
          </w:p>
        </w:tc>
        <w:tc>
          <w:tcPr>
            <w:tcW w:w="0" w:type="auto"/>
          </w:tcPr>
          <w:p w14:paraId="2C3C344E" w14:textId="51357C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AF5FB7" w14:textId="0C02BB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F7BE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672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2269E0" w14:textId="77777777" w:rsidTr="003F2FDA">
        <w:tc>
          <w:tcPr>
            <w:tcW w:w="0" w:type="auto"/>
          </w:tcPr>
          <w:p w14:paraId="0357C8D8" w14:textId="0C44B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R4-2110294</w:t>
            </w:r>
          </w:p>
        </w:tc>
        <w:tc>
          <w:tcPr>
            <w:tcW w:w="0" w:type="auto"/>
          </w:tcPr>
          <w:p w14:paraId="59C0AA0F" w14:textId="4225E8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R16</w:t>
            </w:r>
          </w:p>
        </w:tc>
        <w:tc>
          <w:tcPr>
            <w:tcW w:w="0" w:type="auto"/>
          </w:tcPr>
          <w:p w14:paraId="4F48E601" w14:textId="435798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AC8510" w14:textId="12817B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7982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A21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036094" w14:textId="77777777" w:rsidTr="003F2FDA">
        <w:tc>
          <w:tcPr>
            <w:tcW w:w="0" w:type="auto"/>
          </w:tcPr>
          <w:p w14:paraId="26C0C303" w14:textId="0A9CE5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R4-2110295</w:t>
            </w:r>
          </w:p>
        </w:tc>
        <w:tc>
          <w:tcPr>
            <w:tcW w:w="0" w:type="auto"/>
          </w:tcPr>
          <w:p w14:paraId="4C062175" w14:textId="400F1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R17</w:t>
            </w:r>
          </w:p>
        </w:tc>
        <w:tc>
          <w:tcPr>
            <w:tcW w:w="0" w:type="auto"/>
          </w:tcPr>
          <w:p w14:paraId="223E5767" w14:textId="1E952E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ABD259" w14:textId="5C1982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B188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0A2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BA1864" w14:textId="77777777" w:rsidTr="003F2FDA">
        <w:tc>
          <w:tcPr>
            <w:tcW w:w="0" w:type="auto"/>
          </w:tcPr>
          <w:p w14:paraId="6A3FF135" w14:textId="324687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R4-2110296</w:t>
            </w:r>
          </w:p>
        </w:tc>
        <w:tc>
          <w:tcPr>
            <w:tcW w:w="0" w:type="auto"/>
          </w:tcPr>
          <w:p w14:paraId="32156249" w14:textId="56D764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R16</w:t>
            </w:r>
          </w:p>
        </w:tc>
        <w:tc>
          <w:tcPr>
            <w:tcW w:w="0" w:type="auto"/>
          </w:tcPr>
          <w:p w14:paraId="796850CD" w14:textId="202A2C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F0B0D9" w14:textId="0D0649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9BD4F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82C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E0AA24" w14:textId="77777777" w:rsidTr="003F2FDA">
        <w:tc>
          <w:tcPr>
            <w:tcW w:w="0" w:type="auto"/>
          </w:tcPr>
          <w:p w14:paraId="3E3536F5" w14:textId="35EBE1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R4-2110297</w:t>
            </w:r>
          </w:p>
        </w:tc>
        <w:tc>
          <w:tcPr>
            <w:tcW w:w="0" w:type="auto"/>
          </w:tcPr>
          <w:p w14:paraId="1A8A31EB" w14:textId="35403E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R17</w:t>
            </w:r>
          </w:p>
        </w:tc>
        <w:tc>
          <w:tcPr>
            <w:tcW w:w="0" w:type="auto"/>
          </w:tcPr>
          <w:p w14:paraId="42A9C0D7" w14:textId="7CB7B1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57C1FD" w14:textId="2E2F8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2B9BE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FF3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CEE3F1" w14:textId="77777777" w:rsidTr="003F2FDA">
        <w:tc>
          <w:tcPr>
            <w:tcW w:w="0" w:type="auto"/>
          </w:tcPr>
          <w:p w14:paraId="3E349C30" w14:textId="0B0B71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R4-2110298</w:t>
            </w:r>
          </w:p>
        </w:tc>
        <w:tc>
          <w:tcPr>
            <w:tcW w:w="0" w:type="auto"/>
          </w:tcPr>
          <w:p w14:paraId="0358B8A1" w14:textId="51011F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MRTD requirements for FR1 intra-band </w:t>
            </w:r>
            <w:r>
              <w:rPr>
                <w:sz w:val="16"/>
              </w:rPr>
              <w:lastRenderedPageBreak/>
              <w:t>EN-DC in non-co-located deployment R16</w:t>
            </w:r>
          </w:p>
        </w:tc>
        <w:tc>
          <w:tcPr>
            <w:tcW w:w="0" w:type="auto"/>
          </w:tcPr>
          <w:p w14:paraId="7DAFAE22" w14:textId="33175B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57B850A7" w14:textId="22181B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  <w:tc>
          <w:tcPr>
            <w:tcW w:w="0" w:type="auto"/>
          </w:tcPr>
          <w:p w14:paraId="54FAEB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185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62E3D6" w14:textId="77777777" w:rsidTr="003F2FDA">
        <w:tc>
          <w:tcPr>
            <w:tcW w:w="0" w:type="auto"/>
          </w:tcPr>
          <w:p w14:paraId="6FE85B14" w14:textId="79CB7F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R4-2110299</w:t>
            </w:r>
          </w:p>
        </w:tc>
        <w:tc>
          <w:tcPr>
            <w:tcW w:w="0" w:type="auto"/>
          </w:tcPr>
          <w:p w14:paraId="3FFAF48B" w14:textId="0EE46E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R17</w:t>
            </w:r>
          </w:p>
        </w:tc>
        <w:tc>
          <w:tcPr>
            <w:tcW w:w="0" w:type="auto"/>
          </w:tcPr>
          <w:p w14:paraId="19845017" w14:textId="6C5D3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0142CC" w14:textId="4EC10E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6C47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6A1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B84285" w14:textId="77777777" w:rsidTr="003F2FDA">
        <w:tc>
          <w:tcPr>
            <w:tcW w:w="0" w:type="auto"/>
          </w:tcPr>
          <w:p w14:paraId="6DDC4A4A" w14:textId="39DCE5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R4-2110300</w:t>
            </w:r>
          </w:p>
        </w:tc>
        <w:tc>
          <w:tcPr>
            <w:tcW w:w="0" w:type="auto"/>
          </w:tcPr>
          <w:p w14:paraId="371AED3F" w14:textId="6A6C6C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for UE power class 5</w:t>
            </w:r>
          </w:p>
        </w:tc>
        <w:tc>
          <w:tcPr>
            <w:tcW w:w="0" w:type="auto"/>
          </w:tcPr>
          <w:p w14:paraId="1F0C672D" w14:textId="5C8BD4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DEE24B" w14:textId="7B55B7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9C32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8E7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52F28C" w14:textId="77777777" w:rsidTr="003F2FDA">
        <w:tc>
          <w:tcPr>
            <w:tcW w:w="0" w:type="auto"/>
          </w:tcPr>
          <w:p w14:paraId="0EE7BD2D" w14:textId="6F2FA0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R4-2110301</w:t>
            </w:r>
          </w:p>
        </w:tc>
        <w:tc>
          <w:tcPr>
            <w:tcW w:w="0" w:type="auto"/>
          </w:tcPr>
          <w:p w14:paraId="6B511F77" w14:textId="112A5E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</w:t>
            </w:r>
          </w:p>
        </w:tc>
        <w:tc>
          <w:tcPr>
            <w:tcW w:w="0" w:type="auto"/>
          </w:tcPr>
          <w:p w14:paraId="22311A4F" w14:textId="218952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CB08C3" w14:textId="2C37FA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1C06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A42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6D01FE" w14:textId="77777777" w:rsidTr="003F2FDA">
        <w:tc>
          <w:tcPr>
            <w:tcW w:w="0" w:type="auto"/>
          </w:tcPr>
          <w:p w14:paraId="4C35C05E" w14:textId="78F22B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R4-2110302</w:t>
            </w:r>
          </w:p>
        </w:tc>
        <w:tc>
          <w:tcPr>
            <w:tcW w:w="0" w:type="auto"/>
          </w:tcPr>
          <w:p w14:paraId="4521C0FF" w14:textId="7D6905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related requirements</w:t>
            </w:r>
          </w:p>
        </w:tc>
        <w:tc>
          <w:tcPr>
            <w:tcW w:w="0" w:type="auto"/>
          </w:tcPr>
          <w:p w14:paraId="3AF5D13A" w14:textId="410CAE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6868B4" w14:textId="1E97AB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571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2C0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6D8985" w14:textId="77777777" w:rsidTr="003F2FDA">
        <w:tc>
          <w:tcPr>
            <w:tcW w:w="0" w:type="auto"/>
          </w:tcPr>
          <w:p w14:paraId="5CF02E26" w14:textId="15418A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R4-2110303</w:t>
            </w:r>
          </w:p>
        </w:tc>
        <w:tc>
          <w:tcPr>
            <w:tcW w:w="0" w:type="auto"/>
          </w:tcPr>
          <w:p w14:paraId="052745D8" w14:textId="0E584E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measurement relaxation</w:t>
            </w:r>
          </w:p>
        </w:tc>
        <w:tc>
          <w:tcPr>
            <w:tcW w:w="0" w:type="auto"/>
          </w:tcPr>
          <w:p w14:paraId="4EAF215F" w14:textId="6CCD89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A0124E" w14:textId="242F14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AF7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966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ECC6C5" w14:textId="77777777" w:rsidTr="003F2FDA">
        <w:tc>
          <w:tcPr>
            <w:tcW w:w="0" w:type="auto"/>
          </w:tcPr>
          <w:p w14:paraId="3D000E4B" w14:textId="4B924D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R4-2110304</w:t>
            </w:r>
          </w:p>
        </w:tc>
        <w:tc>
          <w:tcPr>
            <w:tcW w:w="0" w:type="auto"/>
          </w:tcPr>
          <w:p w14:paraId="463134A7" w14:textId="46A201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V2X</w:t>
            </w:r>
          </w:p>
        </w:tc>
        <w:tc>
          <w:tcPr>
            <w:tcW w:w="0" w:type="auto"/>
          </w:tcPr>
          <w:p w14:paraId="68BDD7FC" w14:textId="50110A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13DF46" w14:textId="38BC6D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95C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F16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FD5BE1" w14:textId="77777777" w:rsidTr="003F2FDA">
        <w:tc>
          <w:tcPr>
            <w:tcW w:w="0" w:type="auto"/>
          </w:tcPr>
          <w:p w14:paraId="44DE0589" w14:textId="7FBA9E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R4-2110305</w:t>
            </w:r>
          </w:p>
        </w:tc>
        <w:tc>
          <w:tcPr>
            <w:tcW w:w="0" w:type="auto"/>
          </w:tcPr>
          <w:p w14:paraId="148744AB" w14:textId="356742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FeMIMO</w:t>
            </w:r>
          </w:p>
        </w:tc>
        <w:tc>
          <w:tcPr>
            <w:tcW w:w="0" w:type="auto"/>
          </w:tcPr>
          <w:p w14:paraId="24621D2E" w14:textId="55758D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062502" w14:textId="19D109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C699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C23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97D755" w14:textId="77777777" w:rsidTr="003F2FDA">
        <w:tc>
          <w:tcPr>
            <w:tcW w:w="0" w:type="auto"/>
          </w:tcPr>
          <w:p w14:paraId="4ED4D82F" w14:textId="242CC2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R4-2110306</w:t>
            </w:r>
          </w:p>
        </w:tc>
        <w:tc>
          <w:tcPr>
            <w:tcW w:w="0" w:type="auto"/>
          </w:tcPr>
          <w:p w14:paraId="5676605C" w14:textId="642315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requirements for NR-U</w:t>
            </w:r>
          </w:p>
        </w:tc>
        <w:tc>
          <w:tcPr>
            <w:tcW w:w="0" w:type="auto"/>
          </w:tcPr>
          <w:p w14:paraId="165B88BC" w14:textId="30EBE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994992" w14:textId="662160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A845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F02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C2E8EE" w14:textId="77777777" w:rsidTr="003F2FDA">
        <w:tc>
          <w:tcPr>
            <w:tcW w:w="0" w:type="auto"/>
          </w:tcPr>
          <w:p w14:paraId="5D0D3487" w14:textId="706EC1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R4-2110307</w:t>
            </w:r>
          </w:p>
        </w:tc>
        <w:tc>
          <w:tcPr>
            <w:tcW w:w="0" w:type="auto"/>
          </w:tcPr>
          <w:p w14:paraId="5EA4F6A2" w14:textId="6410E9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R16</w:t>
            </w:r>
          </w:p>
        </w:tc>
        <w:tc>
          <w:tcPr>
            <w:tcW w:w="0" w:type="auto"/>
          </w:tcPr>
          <w:p w14:paraId="79968BA6" w14:textId="77DF4F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78679A" w14:textId="4CFDB4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92B4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010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EC6D6E" w14:textId="77777777" w:rsidTr="003F2FDA">
        <w:tc>
          <w:tcPr>
            <w:tcW w:w="0" w:type="auto"/>
          </w:tcPr>
          <w:p w14:paraId="47AB8FE0" w14:textId="692EF8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R4-2110308</w:t>
            </w:r>
          </w:p>
        </w:tc>
        <w:tc>
          <w:tcPr>
            <w:tcW w:w="0" w:type="auto"/>
          </w:tcPr>
          <w:p w14:paraId="1BBB5813" w14:textId="4A100E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R17</w:t>
            </w:r>
          </w:p>
        </w:tc>
        <w:tc>
          <w:tcPr>
            <w:tcW w:w="0" w:type="auto"/>
          </w:tcPr>
          <w:p w14:paraId="7D2E8041" w14:textId="65103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FB3605" w14:textId="3ADD58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545A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123E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48CFA5" w14:textId="77777777" w:rsidTr="003F2FDA">
        <w:tc>
          <w:tcPr>
            <w:tcW w:w="0" w:type="auto"/>
          </w:tcPr>
          <w:p w14:paraId="0E5BC3C0" w14:textId="4552CC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R4-2110309</w:t>
            </w:r>
          </w:p>
        </w:tc>
        <w:tc>
          <w:tcPr>
            <w:tcW w:w="0" w:type="auto"/>
          </w:tcPr>
          <w:p w14:paraId="71715FCF" w14:textId="1486AD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cell of timing requirements for NR-U</w:t>
            </w:r>
          </w:p>
        </w:tc>
        <w:tc>
          <w:tcPr>
            <w:tcW w:w="0" w:type="auto"/>
          </w:tcPr>
          <w:p w14:paraId="257577D8" w14:textId="0DCD5F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8365D3" w14:textId="1AC86D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E606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9F4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46D83B" w14:textId="77777777" w:rsidTr="003F2FDA">
        <w:tc>
          <w:tcPr>
            <w:tcW w:w="0" w:type="auto"/>
          </w:tcPr>
          <w:p w14:paraId="1D155B3B" w14:textId="06E221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R4-2110310</w:t>
            </w:r>
          </w:p>
        </w:tc>
        <w:tc>
          <w:tcPr>
            <w:tcW w:w="0" w:type="auto"/>
          </w:tcPr>
          <w:p w14:paraId="5759B987" w14:textId="2C1FC2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R16</w:t>
            </w:r>
          </w:p>
        </w:tc>
        <w:tc>
          <w:tcPr>
            <w:tcW w:w="0" w:type="auto"/>
          </w:tcPr>
          <w:p w14:paraId="282F5ABE" w14:textId="5964F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B8F7AD" w14:textId="1156E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027A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ABA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9298D8" w14:textId="77777777" w:rsidTr="003F2FDA">
        <w:tc>
          <w:tcPr>
            <w:tcW w:w="0" w:type="auto"/>
          </w:tcPr>
          <w:p w14:paraId="5E7A1DE2" w14:textId="3FFE47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R4-2110311</w:t>
            </w:r>
          </w:p>
        </w:tc>
        <w:tc>
          <w:tcPr>
            <w:tcW w:w="0" w:type="auto"/>
          </w:tcPr>
          <w:p w14:paraId="0DD94E35" w14:textId="1905DE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R17</w:t>
            </w:r>
          </w:p>
        </w:tc>
        <w:tc>
          <w:tcPr>
            <w:tcW w:w="0" w:type="auto"/>
          </w:tcPr>
          <w:p w14:paraId="649A0F55" w14:textId="114835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4B260B" w14:textId="1A3D16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FF38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C61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EA0D59" w14:textId="77777777" w:rsidTr="003F2FDA">
        <w:tc>
          <w:tcPr>
            <w:tcW w:w="0" w:type="auto"/>
          </w:tcPr>
          <w:p w14:paraId="1E913CFC" w14:textId="360ED4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R4-2110312</w:t>
            </w:r>
          </w:p>
        </w:tc>
        <w:tc>
          <w:tcPr>
            <w:tcW w:w="0" w:type="auto"/>
          </w:tcPr>
          <w:p w14:paraId="44DD4B1D" w14:textId="720351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R16</w:t>
            </w:r>
          </w:p>
        </w:tc>
        <w:tc>
          <w:tcPr>
            <w:tcW w:w="0" w:type="auto"/>
          </w:tcPr>
          <w:p w14:paraId="789780E2" w14:textId="046C30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3846C6" w14:textId="4584A2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0010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D2C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95FF2C" w14:textId="77777777" w:rsidTr="003F2FDA">
        <w:tc>
          <w:tcPr>
            <w:tcW w:w="0" w:type="auto"/>
          </w:tcPr>
          <w:p w14:paraId="48798706" w14:textId="4C6AFA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R4-2110313</w:t>
            </w:r>
          </w:p>
        </w:tc>
        <w:tc>
          <w:tcPr>
            <w:tcW w:w="0" w:type="auto"/>
          </w:tcPr>
          <w:p w14:paraId="793DC6BF" w14:textId="3F1122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R17</w:t>
            </w:r>
          </w:p>
        </w:tc>
        <w:tc>
          <w:tcPr>
            <w:tcW w:w="0" w:type="auto"/>
          </w:tcPr>
          <w:p w14:paraId="51FE77DC" w14:textId="0F5640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49111C" w14:textId="7AEB93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221F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C86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B450170" w14:textId="77777777" w:rsidTr="003F2FDA">
        <w:tc>
          <w:tcPr>
            <w:tcW w:w="0" w:type="auto"/>
          </w:tcPr>
          <w:p w14:paraId="1F0058BA" w14:textId="215515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R4-2110314</w:t>
            </w:r>
          </w:p>
        </w:tc>
        <w:tc>
          <w:tcPr>
            <w:tcW w:w="0" w:type="auto"/>
          </w:tcPr>
          <w:p w14:paraId="6B58A8A5" w14:textId="582E89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R16</w:t>
            </w:r>
          </w:p>
        </w:tc>
        <w:tc>
          <w:tcPr>
            <w:tcW w:w="0" w:type="auto"/>
          </w:tcPr>
          <w:p w14:paraId="434AA0F3" w14:textId="0C5E28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0D7068" w14:textId="133FD7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9E0F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024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C953D6" w14:textId="77777777" w:rsidTr="003F2FDA">
        <w:tc>
          <w:tcPr>
            <w:tcW w:w="0" w:type="auto"/>
          </w:tcPr>
          <w:p w14:paraId="676FF480" w14:textId="1EA200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R4-2110315</w:t>
            </w:r>
          </w:p>
        </w:tc>
        <w:tc>
          <w:tcPr>
            <w:tcW w:w="0" w:type="auto"/>
          </w:tcPr>
          <w:p w14:paraId="4D03B5C8" w14:textId="47E9AF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R17</w:t>
            </w:r>
          </w:p>
        </w:tc>
        <w:tc>
          <w:tcPr>
            <w:tcW w:w="0" w:type="auto"/>
          </w:tcPr>
          <w:p w14:paraId="226186FC" w14:textId="6B07F9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843669" w14:textId="2C099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280A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503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2BC299" w14:textId="77777777" w:rsidTr="003F2FDA">
        <w:tc>
          <w:tcPr>
            <w:tcW w:w="0" w:type="auto"/>
          </w:tcPr>
          <w:p w14:paraId="78C23896" w14:textId="50D54A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R4-2110316</w:t>
            </w:r>
          </w:p>
        </w:tc>
        <w:tc>
          <w:tcPr>
            <w:tcW w:w="0" w:type="auto"/>
          </w:tcPr>
          <w:p w14:paraId="4E01B985" w14:textId="219D2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R16</w:t>
            </w:r>
          </w:p>
        </w:tc>
        <w:tc>
          <w:tcPr>
            <w:tcW w:w="0" w:type="auto"/>
          </w:tcPr>
          <w:p w14:paraId="3336F3DE" w14:textId="25FA87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36493D" w14:textId="17226B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A48E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894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FF3C64" w14:textId="77777777" w:rsidTr="003F2FDA">
        <w:tc>
          <w:tcPr>
            <w:tcW w:w="0" w:type="auto"/>
          </w:tcPr>
          <w:p w14:paraId="530067E3" w14:textId="2FBCB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R4-2110317</w:t>
            </w:r>
          </w:p>
        </w:tc>
        <w:tc>
          <w:tcPr>
            <w:tcW w:w="0" w:type="auto"/>
          </w:tcPr>
          <w:p w14:paraId="519E5DFC" w14:textId="7671B1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R17</w:t>
            </w:r>
          </w:p>
        </w:tc>
        <w:tc>
          <w:tcPr>
            <w:tcW w:w="0" w:type="auto"/>
          </w:tcPr>
          <w:p w14:paraId="43886350" w14:textId="02B66E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56DAF0" w14:textId="2BC0E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1A12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4BB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891569" w14:textId="77777777" w:rsidTr="003F2FDA">
        <w:tc>
          <w:tcPr>
            <w:tcW w:w="0" w:type="auto"/>
          </w:tcPr>
          <w:p w14:paraId="64F60CBF" w14:textId="3F0740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R4-2110318</w:t>
            </w:r>
          </w:p>
        </w:tc>
        <w:tc>
          <w:tcPr>
            <w:tcW w:w="0" w:type="auto"/>
          </w:tcPr>
          <w:p w14:paraId="4E53F718" w14:textId="144AE2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R16</w:t>
            </w:r>
          </w:p>
        </w:tc>
        <w:tc>
          <w:tcPr>
            <w:tcW w:w="0" w:type="auto"/>
          </w:tcPr>
          <w:p w14:paraId="063B294A" w14:textId="17DF6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ABBFFF" w14:textId="710152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F151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BFB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EC2951" w14:textId="77777777" w:rsidTr="003F2FDA">
        <w:tc>
          <w:tcPr>
            <w:tcW w:w="0" w:type="auto"/>
          </w:tcPr>
          <w:p w14:paraId="7625915B" w14:textId="26F9EF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R4-2110319</w:t>
            </w:r>
          </w:p>
        </w:tc>
        <w:tc>
          <w:tcPr>
            <w:tcW w:w="0" w:type="auto"/>
          </w:tcPr>
          <w:p w14:paraId="1A463E35" w14:textId="5D612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R17</w:t>
            </w:r>
          </w:p>
        </w:tc>
        <w:tc>
          <w:tcPr>
            <w:tcW w:w="0" w:type="auto"/>
          </w:tcPr>
          <w:p w14:paraId="13CD2B55" w14:textId="72F1CB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041892" w14:textId="410A9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2F77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4AA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A64B06" w14:textId="77777777" w:rsidTr="003F2FDA">
        <w:tc>
          <w:tcPr>
            <w:tcW w:w="0" w:type="auto"/>
          </w:tcPr>
          <w:p w14:paraId="2E8B9D3B" w14:textId="4698F1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R4-2110320</w:t>
            </w:r>
          </w:p>
        </w:tc>
        <w:tc>
          <w:tcPr>
            <w:tcW w:w="0" w:type="auto"/>
          </w:tcPr>
          <w:p w14:paraId="3D1BBE05" w14:textId="74658C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R16</w:t>
            </w:r>
          </w:p>
        </w:tc>
        <w:tc>
          <w:tcPr>
            <w:tcW w:w="0" w:type="auto"/>
          </w:tcPr>
          <w:p w14:paraId="6C559AA2" w14:textId="76CD89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1A2A5F" w14:textId="4612D9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D839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67C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D01987" w14:textId="77777777" w:rsidTr="003F2FDA">
        <w:tc>
          <w:tcPr>
            <w:tcW w:w="0" w:type="auto"/>
          </w:tcPr>
          <w:p w14:paraId="12B46142" w14:textId="757013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R4-2110321</w:t>
            </w:r>
          </w:p>
        </w:tc>
        <w:tc>
          <w:tcPr>
            <w:tcW w:w="0" w:type="auto"/>
          </w:tcPr>
          <w:p w14:paraId="2D03EA08" w14:textId="67B95A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R17</w:t>
            </w:r>
          </w:p>
        </w:tc>
        <w:tc>
          <w:tcPr>
            <w:tcW w:w="0" w:type="auto"/>
          </w:tcPr>
          <w:p w14:paraId="0A361292" w14:textId="4CD817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732076" w14:textId="1907B1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B13C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1B7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D3BC57" w14:textId="77777777" w:rsidTr="003F2FDA">
        <w:tc>
          <w:tcPr>
            <w:tcW w:w="0" w:type="auto"/>
          </w:tcPr>
          <w:p w14:paraId="297A55CF" w14:textId="54ED1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R4-2110322</w:t>
            </w:r>
          </w:p>
        </w:tc>
        <w:tc>
          <w:tcPr>
            <w:tcW w:w="0" w:type="auto"/>
          </w:tcPr>
          <w:p w14:paraId="553AB8C5" w14:textId="27147E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R16</w:t>
            </w:r>
          </w:p>
        </w:tc>
        <w:tc>
          <w:tcPr>
            <w:tcW w:w="0" w:type="auto"/>
          </w:tcPr>
          <w:p w14:paraId="48CF3DD9" w14:textId="584CE8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849755" w14:textId="19798F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AE68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D82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6C5BF8" w14:textId="77777777" w:rsidTr="003F2FDA">
        <w:tc>
          <w:tcPr>
            <w:tcW w:w="0" w:type="auto"/>
          </w:tcPr>
          <w:p w14:paraId="29E191DC" w14:textId="5810F9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R4-2110323</w:t>
            </w:r>
          </w:p>
        </w:tc>
        <w:tc>
          <w:tcPr>
            <w:tcW w:w="0" w:type="auto"/>
          </w:tcPr>
          <w:p w14:paraId="4DA5600A" w14:textId="1E5017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R17</w:t>
            </w:r>
          </w:p>
        </w:tc>
        <w:tc>
          <w:tcPr>
            <w:tcW w:w="0" w:type="auto"/>
          </w:tcPr>
          <w:p w14:paraId="5C624589" w14:textId="01A9C1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1273CF" w14:textId="68717A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F19A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853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7FF458" w14:textId="77777777" w:rsidTr="003F2FDA">
        <w:tc>
          <w:tcPr>
            <w:tcW w:w="0" w:type="auto"/>
          </w:tcPr>
          <w:p w14:paraId="7A766FD7" w14:textId="24CD93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R4-2110324</w:t>
            </w:r>
          </w:p>
        </w:tc>
        <w:tc>
          <w:tcPr>
            <w:tcW w:w="0" w:type="auto"/>
          </w:tcPr>
          <w:p w14:paraId="2CAD8889" w14:textId="7D925D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R16</w:t>
            </w:r>
          </w:p>
        </w:tc>
        <w:tc>
          <w:tcPr>
            <w:tcW w:w="0" w:type="auto"/>
          </w:tcPr>
          <w:p w14:paraId="185BCC4F" w14:textId="7329A1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B9B2B1" w14:textId="1F320C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08E8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952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1B11CD" w14:textId="77777777" w:rsidTr="003F2FDA">
        <w:tc>
          <w:tcPr>
            <w:tcW w:w="0" w:type="auto"/>
          </w:tcPr>
          <w:p w14:paraId="20DE3902" w14:textId="5386B9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R4-2110325</w:t>
            </w:r>
          </w:p>
        </w:tc>
        <w:tc>
          <w:tcPr>
            <w:tcW w:w="0" w:type="auto"/>
          </w:tcPr>
          <w:p w14:paraId="083DB4AE" w14:textId="727D5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R17</w:t>
            </w:r>
          </w:p>
        </w:tc>
        <w:tc>
          <w:tcPr>
            <w:tcW w:w="0" w:type="auto"/>
          </w:tcPr>
          <w:p w14:paraId="42493E78" w14:textId="4E4751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EE5178" w14:textId="211017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B834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746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CCCF68" w14:textId="77777777" w:rsidTr="003F2FDA">
        <w:tc>
          <w:tcPr>
            <w:tcW w:w="0" w:type="auto"/>
          </w:tcPr>
          <w:p w14:paraId="2475DF11" w14:textId="2A3DBB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R4-2110326</w:t>
            </w:r>
          </w:p>
        </w:tc>
        <w:tc>
          <w:tcPr>
            <w:tcW w:w="0" w:type="auto"/>
          </w:tcPr>
          <w:p w14:paraId="58FB620C" w14:textId="1D4634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R16</w:t>
            </w:r>
          </w:p>
        </w:tc>
        <w:tc>
          <w:tcPr>
            <w:tcW w:w="0" w:type="auto"/>
          </w:tcPr>
          <w:p w14:paraId="3EED3C27" w14:textId="2967B4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297D2F" w14:textId="0A8DB3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B445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769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5B176B" w14:textId="77777777" w:rsidTr="003F2FDA">
        <w:tc>
          <w:tcPr>
            <w:tcW w:w="0" w:type="auto"/>
          </w:tcPr>
          <w:p w14:paraId="504E2571" w14:textId="5F9E26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R4-2110327</w:t>
            </w:r>
          </w:p>
        </w:tc>
        <w:tc>
          <w:tcPr>
            <w:tcW w:w="0" w:type="auto"/>
          </w:tcPr>
          <w:p w14:paraId="60FF359E" w14:textId="513FC8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R17</w:t>
            </w:r>
          </w:p>
        </w:tc>
        <w:tc>
          <w:tcPr>
            <w:tcW w:w="0" w:type="auto"/>
          </w:tcPr>
          <w:p w14:paraId="39B8D8DF" w14:textId="16FB62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64C120" w14:textId="44F871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51A1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AD59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6A37AD" w14:textId="77777777" w:rsidTr="003F2FDA">
        <w:tc>
          <w:tcPr>
            <w:tcW w:w="0" w:type="auto"/>
          </w:tcPr>
          <w:p w14:paraId="0B334002" w14:textId="62E6A3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R4-2110328</w:t>
            </w:r>
          </w:p>
        </w:tc>
        <w:tc>
          <w:tcPr>
            <w:tcW w:w="0" w:type="auto"/>
          </w:tcPr>
          <w:p w14:paraId="482B4AFE" w14:textId="451DC2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test cases for NR-U</w:t>
            </w:r>
          </w:p>
        </w:tc>
        <w:tc>
          <w:tcPr>
            <w:tcW w:w="0" w:type="auto"/>
          </w:tcPr>
          <w:p w14:paraId="3FE8C9F1" w14:textId="21BF53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97E9F5" w14:textId="43F25E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F739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71CA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2AEBF0" w14:textId="77777777" w:rsidTr="003F2FDA">
        <w:tc>
          <w:tcPr>
            <w:tcW w:w="0" w:type="auto"/>
          </w:tcPr>
          <w:p w14:paraId="309BA7E5" w14:textId="6BAA2A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R4-2110329</w:t>
            </w:r>
          </w:p>
        </w:tc>
        <w:tc>
          <w:tcPr>
            <w:tcW w:w="0" w:type="auto"/>
          </w:tcPr>
          <w:p w14:paraId="5E84D401" w14:textId="7A3AF7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HO test cases for NR-U</w:t>
            </w:r>
          </w:p>
        </w:tc>
        <w:tc>
          <w:tcPr>
            <w:tcW w:w="0" w:type="auto"/>
          </w:tcPr>
          <w:p w14:paraId="28C62612" w14:textId="4327E2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AF561B" w14:textId="6C3BE5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8734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D8C45" w14:textId="50E79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R4-2108266</w:t>
            </w:r>
          </w:p>
        </w:tc>
      </w:tr>
      <w:tr w:rsidR="00C4771D" w14:paraId="03F6570B" w14:textId="77777777" w:rsidTr="003F2FDA">
        <w:tc>
          <w:tcPr>
            <w:tcW w:w="0" w:type="auto"/>
          </w:tcPr>
          <w:p w14:paraId="7105409D" w14:textId="1C7602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R4-2110330</w:t>
            </w:r>
          </w:p>
        </w:tc>
        <w:tc>
          <w:tcPr>
            <w:tcW w:w="0" w:type="auto"/>
          </w:tcPr>
          <w:p w14:paraId="718CAFB5" w14:textId="765B5E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Re-establishment for NR-U from NR to NRU</w:t>
            </w:r>
          </w:p>
        </w:tc>
        <w:tc>
          <w:tcPr>
            <w:tcW w:w="0" w:type="auto"/>
          </w:tcPr>
          <w:p w14:paraId="3D3DA984" w14:textId="2A4BA9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9D030D" w14:textId="33BD01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F8AB1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712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B57583" w14:textId="77777777" w:rsidTr="003F2FDA">
        <w:tc>
          <w:tcPr>
            <w:tcW w:w="0" w:type="auto"/>
          </w:tcPr>
          <w:p w14:paraId="5161B6DE" w14:textId="1C69E8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R4-2110331</w:t>
            </w:r>
          </w:p>
        </w:tc>
        <w:tc>
          <w:tcPr>
            <w:tcW w:w="0" w:type="auto"/>
          </w:tcPr>
          <w:p w14:paraId="2CB130A6" w14:textId="25F7FC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TC of RRC connection release with redirection for NR-U</w:t>
            </w:r>
          </w:p>
        </w:tc>
        <w:tc>
          <w:tcPr>
            <w:tcW w:w="0" w:type="auto"/>
          </w:tcPr>
          <w:p w14:paraId="24A42D84" w14:textId="35AA72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72F94B" w14:textId="6709E2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29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80F72" w14:textId="0146D2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R4-2108270</w:t>
            </w:r>
          </w:p>
        </w:tc>
      </w:tr>
      <w:tr w:rsidR="00C4771D" w14:paraId="1D988D2E" w14:textId="77777777" w:rsidTr="003F2FDA">
        <w:tc>
          <w:tcPr>
            <w:tcW w:w="0" w:type="auto"/>
          </w:tcPr>
          <w:p w14:paraId="24B0D4CD" w14:textId="006CEE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R4-2110332</w:t>
            </w:r>
          </w:p>
        </w:tc>
        <w:tc>
          <w:tcPr>
            <w:tcW w:w="0" w:type="auto"/>
          </w:tcPr>
          <w:p w14:paraId="2EE08AED" w14:textId="6E115D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addtion for NR-U</w:t>
            </w:r>
          </w:p>
        </w:tc>
        <w:tc>
          <w:tcPr>
            <w:tcW w:w="0" w:type="auto"/>
          </w:tcPr>
          <w:p w14:paraId="773E6064" w14:textId="2B2A9E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04C24F" w14:textId="1D0A9D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9F0C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35CB" w14:textId="3B3C61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R4-2108276</w:t>
            </w:r>
          </w:p>
        </w:tc>
      </w:tr>
      <w:tr w:rsidR="00C4771D" w14:paraId="33C8D234" w14:textId="77777777" w:rsidTr="003F2FDA">
        <w:tc>
          <w:tcPr>
            <w:tcW w:w="0" w:type="auto"/>
          </w:tcPr>
          <w:p w14:paraId="5E1664C0" w14:textId="3A34F4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R4-2110333</w:t>
            </w:r>
          </w:p>
        </w:tc>
        <w:tc>
          <w:tcPr>
            <w:tcW w:w="0" w:type="auto"/>
          </w:tcPr>
          <w:p w14:paraId="1C240C18" w14:textId="1C9783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Inter-RAT measurement for NR-U</w:t>
            </w:r>
          </w:p>
        </w:tc>
        <w:tc>
          <w:tcPr>
            <w:tcW w:w="0" w:type="auto"/>
          </w:tcPr>
          <w:p w14:paraId="2DF0AF3D" w14:textId="7B9D50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7F8BAF" w14:textId="5D196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1E67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307A2" w14:textId="337A1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R4-2108280</w:t>
            </w:r>
          </w:p>
        </w:tc>
      </w:tr>
      <w:tr w:rsidR="00C4771D" w14:paraId="5D0DA9B5" w14:textId="77777777" w:rsidTr="003F2FDA">
        <w:tc>
          <w:tcPr>
            <w:tcW w:w="0" w:type="auto"/>
          </w:tcPr>
          <w:p w14:paraId="7035FD56" w14:textId="703465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R4-2110334</w:t>
            </w:r>
          </w:p>
        </w:tc>
        <w:tc>
          <w:tcPr>
            <w:tcW w:w="0" w:type="auto"/>
          </w:tcPr>
          <w:p w14:paraId="6244CF84" w14:textId="252ED2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Intra-frequency measurement accuracy for NR-U</w:t>
            </w:r>
          </w:p>
        </w:tc>
        <w:tc>
          <w:tcPr>
            <w:tcW w:w="0" w:type="auto"/>
          </w:tcPr>
          <w:p w14:paraId="04D9DDCA" w14:textId="105255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1E31E6" w14:textId="41B67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26D22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393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F9A928" w14:textId="77777777" w:rsidTr="003F2FDA">
        <w:tc>
          <w:tcPr>
            <w:tcW w:w="0" w:type="auto"/>
          </w:tcPr>
          <w:p w14:paraId="11DF9CD8" w14:textId="0ADB29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R4-2110335</w:t>
            </w:r>
          </w:p>
        </w:tc>
        <w:tc>
          <w:tcPr>
            <w:tcW w:w="0" w:type="auto"/>
          </w:tcPr>
          <w:p w14:paraId="4A90B840" w14:textId="14C61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side conditions for IAB-MT R16</w:t>
            </w:r>
          </w:p>
        </w:tc>
        <w:tc>
          <w:tcPr>
            <w:tcW w:w="0" w:type="auto"/>
          </w:tcPr>
          <w:p w14:paraId="2CF9486B" w14:textId="0EE43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5BEA30" w14:textId="63380F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3431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BCF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F311B5" w14:textId="77777777" w:rsidTr="003F2FDA">
        <w:tc>
          <w:tcPr>
            <w:tcW w:w="0" w:type="auto"/>
          </w:tcPr>
          <w:p w14:paraId="6D10C424" w14:textId="7EFB29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R4-2110336</w:t>
            </w:r>
          </w:p>
        </w:tc>
        <w:tc>
          <w:tcPr>
            <w:tcW w:w="0" w:type="auto"/>
          </w:tcPr>
          <w:p w14:paraId="37418B6B" w14:textId="047761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on sharing factor of RLM and link recovery for IAB-MT R16</w:t>
            </w:r>
          </w:p>
        </w:tc>
        <w:tc>
          <w:tcPr>
            <w:tcW w:w="0" w:type="auto"/>
          </w:tcPr>
          <w:p w14:paraId="688E68E7" w14:textId="72EC9D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5B4860" w14:textId="7A7604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F458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B67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903515" w14:textId="77777777" w:rsidTr="003F2FDA">
        <w:tc>
          <w:tcPr>
            <w:tcW w:w="0" w:type="auto"/>
          </w:tcPr>
          <w:p w14:paraId="671E4820" w14:textId="28513D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R4-2110337</w:t>
            </w:r>
          </w:p>
        </w:tc>
        <w:tc>
          <w:tcPr>
            <w:tcW w:w="0" w:type="auto"/>
          </w:tcPr>
          <w:p w14:paraId="0FC1E72B" w14:textId="4FC151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maintenance of IAB test cases</w:t>
            </w:r>
          </w:p>
        </w:tc>
        <w:tc>
          <w:tcPr>
            <w:tcW w:w="0" w:type="auto"/>
          </w:tcPr>
          <w:p w14:paraId="1CCE138C" w14:textId="4666B2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D09ACE" w14:textId="6CE69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CFAC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87D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7BDC3E" w14:textId="77777777" w:rsidTr="003F2FDA">
        <w:tc>
          <w:tcPr>
            <w:tcW w:w="0" w:type="auto"/>
          </w:tcPr>
          <w:p w14:paraId="28FD14C1" w14:textId="0ABD2C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R4-2110338</w:t>
            </w:r>
          </w:p>
        </w:tc>
        <w:tc>
          <w:tcPr>
            <w:tcW w:w="0" w:type="auto"/>
          </w:tcPr>
          <w:p w14:paraId="10120011" w14:textId="166820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R16</w:t>
            </w:r>
          </w:p>
        </w:tc>
        <w:tc>
          <w:tcPr>
            <w:tcW w:w="0" w:type="auto"/>
          </w:tcPr>
          <w:p w14:paraId="1D993863" w14:textId="33B669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14E7E3" w14:textId="77FCA2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10B2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A08E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04B899" w14:textId="77777777" w:rsidTr="003F2FDA">
        <w:tc>
          <w:tcPr>
            <w:tcW w:w="0" w:type="auto"/>
          </w:tcPr>
          <w:p w14:paraId="1726F736" w14:textId="332AA9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R4-2110339</w:t>
            </w:r>
          </w:p>
        </w:tc>
        <w:tc>
          <w:tcPr>
            <w:tcW w:w="0" w:type="auto"/>
          </w:tcPr>
          <w:p w14:paraId="4CE699E0" w14:textId="06AB52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R17</w:t>
            </w:r>
          </w:p>
        </w:tc>
        <w:tc>
          <w:tcPr>
            <w:tcW w:w="0" w:type="auto"/>
          </w:tcPr>
          <w:p w14:paraId="45A9F640" w14:textId="759AA4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58C0DB" w14:textId="489FC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EB4F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989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9298C4" w14:textId="77777777" w:rsidTr="003F2FDA">
        <w:tc>
          <w:tcPr>
            <w:tcW w:w="0" w:type="auto"/>
          </w:tcPr>
          <w:p w14:paraId="34ED7E18" w14:textId="23FB6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R4-2110340</w:t>
            </w:r>
          </w:p>
        </w:tc>
        <w:tc>
          <w:tcPr>
            <w:tcW w:w="0" w:type="auto"/>
          </w:tcPr>
          <w:p w14:paraId="160B2B73" w14:textId="7E18BC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R16</w:t>
            </w:r>
          </w:p>
        </w:tc>
        <w:tc>
          <w:tcPr>
            <w:tcW w:w="0" w:type="auto"/>
          </w:tcPr>
          <w:p w14:paraId="458E8E41" w14:textId="1607E7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F4254A" w14:textId="485213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473A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BCA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EEAD38" w14:textId="77777777" w:rsidTr="003F2FDA">
        <w:tc>
          <w:tcPr>
            <w:tcW w:w="0" w:type="auto"/>
          </w:tcPr>
          <w:p w14:paraId="728486F3" w14:textId="3B77E4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R4-2110341</w:t>
            </w:r>
          </w:p>
        </w:tc>
        <w:tc>
          <w:tcPr>
            <w:tcW w:w="0" w:type="auto"/>
          </w:tcPr>
          <w:p w14:paraId="613A1B07" w14:textId="0178AF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R17</w:t>
            </w:r>
          </w:p>
        </w:tc>
        <w:tc>
          <w:tcPr>
            <w:tcW w:w="0" w:type="auto"/>
          </w:tcPr>
          <w:p w14:paraId="0D2BB409" w14:textId="0DFDC4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A68499" w14:textId="5B5E0D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39DE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4B2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28FE71" w14:textId="77777777" w:rsidTr="003F2FDA">
        <w:tc>
          <w:tcPr>
            <w:tcW w:w="0" w:type="auto"/>
          </w:tcPr>
          <w:p w14:paraId="7CF4BB2F" w14:textId="47B5EB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R4-2110342</w:t>
            </w:r>
          </w:p>
        </w:tc>
        <w:tc>
          <w:tcPr>
            <w:tcW w:w="0" w:type="auto"/>
          </w:tcPr>
          <w:p w14:paraId="53BDF8B4" w14:textId="2924CF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introdueing RRC based Active BWP Switch on multiple CCs in EN-DC FR2</w:t>
            </w:r>
          </w:p>
        </w:tc>
        <w:tc>
          <w:tcPr>
            <w:tcW w:w="0" w:type="auto"/>
          </w:tcPr>
          <w:p w14:paraId="39FAEA55" w14:textId="0426FD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FC89A8" w14:textId="66C707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839D6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729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85908E" w14:textId="77777777" w:rsidTr="003F2FDA">
        <w:tc>
          <w:tcPr>
            <w:tcW w:w="0" w:type="auto"/>
          </w:tcPr>
          <w:p w14:paraId="50A74283" w14:textId="7F077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R4-2110343</w:t>
            </w:r>
          </w:p>
        </w:tc>
        <w:tc>
          <w:tcPr>
            <w:tcW w:w="0" w:type="auto"/>
          </w:tcPr>
          <w:p w14:paraId="3BAF8012" w14:textId="5C43AC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SRS antenna switching</w:t>
            </w:r>
          </w:p>
        </w:tc>
        <w:tc>
          <w:tcPr>
            <w:tcW w:w="0" w:type="auto"/>
          </w:tcPr>
          <w:p w14:paraId="56D0FC44" w14:textId="2B3DE6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6AB2B8" w14:textId="00AF2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56F3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9E5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2ABECA" w14:textId="77777777" w:rsidTr="003F2FDA">
        <w:tc>
          <w:tcPr>
            <w:tcW w:w="0" w:type="auto"/>
          </w:tcPr>
          <w:p w14:paraId="21F6A6F7" w14:textId="35E629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R4-2110344</w:t>
            </w:r>
          </w:p>
        </w:tc>
        <w:tc>
          <w:tcPr>
            <w:tcW w:w="0" w:type="auto"/>
          </w:tcPr>
          <w:p w14:paraId="0E7023C8" w14:textId="59D865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HO with PSCell</w:t>
            </w:r>
          </w:p>
        </w:tc>
        <w:tc>
          <w:tcPr>
            <w:tcW w:w="0" w:type="auto"/>
          </w:tcPr>
          <w:p w14:paraId="7F195F28" w14:textId="5DC443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487E2" w14:textId="4D51F9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BD90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B00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7532DD" w14:textId="77777777" w:rsidTr="003F2FDA">
        <w:tc>
          <w:tcPr>
            <w:tcW w:w="0" w:type="auto"/>
          </w:tcPr>
          <w:p w14:paraId="4F0B2DA7" w14:textId="5C2D3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R4-2110345</w:t>
            </w:r>
          </w:p>
        </w:tc>
        <w:tc>
          <w:tcPr>
            <w:tcW w:w="0" w:type="auto"/>
          </w:tcPr>
          <w:p w14:paraId="7AE33D2D" w14:textId="4D5A36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PUCCH SCell activation</w:t>
            </w:r>
          </w:p>
        </w:tc>
        <w:tc>
          <w:tcPr>
            <w:tcW w:w="0" w:type="auto"/>
          </w:tcPr>
          <w:p w14:paraId="7AAEDB8F" w14:textId="18EC9E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29F2AA" w14:textId="488329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4F25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C12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2BE821" w14:textId="77777777" w:rsidTr="003F2FDA">
        <w:tc>
          <w:tcPr>
            <w:tcW w:w="0" w:type="auto"/>
          </w:tcPr>
          <w:p w14:paraId="69EA77E2" w14:textId="0974F1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R4-2110346</w:t>
            </w:r>
          </w:p>
        </w:tc>
        <w:tc>
          <w:tcPr>
            <w:tcW w:w="0" w:type="auto"/>
          </w:tcPr>
          <w:p w14:paraId="63060226" w14:textId="665399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neibour cell measurement in CONNECTED state for NB-IoT Rel-17</w:t>
            </w:r>
          </w:p>
        </w:tc>
        <w:tc>
          <w:tcPr>
            <w:tcW w:w="0" w:type="auto"/>
          </w:tcPr>
          <w:p w14:paraId="788D5EF7" w14:textId="30371E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8130E6" w14:textId="4DAB30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3DDB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964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8CDA5A" w14:textId="77777777" w:rsidTr="003F2FDA">
        <w:tc>
          <w:tcPr>
            <w:tcW w:w="0" w:type="auto"/>
          </w:tcPr>
          <w:p w14:paraId="52154F5A" w14:textId="17A197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R4-2110347</w:t>
            </w:r>
          </w:p>
        </w:tc>
        <w:tc>
          <w:tcPr>
            <w:tcW w:w="0" w:type="auto"/>
          </w:tcPr>
          <w:p w14:paraId="169209D6" w14:textId="2D3BC7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R17 IAB</w:t>
            </w:r>
          </w:p>
        </w:tc>
        <w:tc>
          <w:tcPr>
            <w:tcW w:w="0" w:type="auto"/>
          </w:tcPr>
          <w:p w14:paraId="7B901DEC" w14:textId="696935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D8D600" w14:textId="043D46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6B4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A73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B20F11" w14:textId="77777777" w:rsidTr="003F2FDA">
        <w:tc>
          <w:tcPr>
            <w:tcW w:w="0" w:type="auto"/>
          </w:tcPr>
          <w:p w14:paraId="5F32FE8C" w14:textId="68F8C1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R4-2110348</w:t>
            </w:r>
          </w:p>
        </w:tc>
        <w:tc>
          <w:tcPr>
            <w:tcW w:w="0" w:type="auto"/>
          </w:tcPr>
          <w:p w14:paraId="425C1CB9" w14:textId="2A2F2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Rel-17 NR_ext_to_71GHz</w:t>
            </w:r>
          </w:p>
        </w:tc>
        <w:tc>
          <w:tcPr>
            <w:tcW w:w="0" w:type="auto"/>
          </w:tcPr>
          <w:p w14:paraId="62C6B335" w14:textId="6E26AA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5D576" w14:textId="5C7779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B0E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AD6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679945" w14:textId="77777777" w:rsidTr="003F2FDA">
        <w:tc>
          <w:tcPr>
            <w:tcW w:w="0" w:type="auto"/>
          </w:tcPr>
          <w:p w14:paraId="6250809E" w14:textId="576FC8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R4-2110349</w:t>
            </w:r>
          </w:p>
        </w:tc>
        <w:tc>
          <w:tcPr>
            <w:tcW w:w="0" w:type="auto"/>
          </w:tcPr>
          <w:p w14:paraId="4563243C" w14:textId="767E01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R13</w:t>
            </w:r>
          </w:p>
        </w:tc>
        <w:tc>
          <w:tcPr>
            <w:tcW w:w="0" w:type="auto"/>
          </w:tcPr>
          <w:p w14:paraId="0771EEC9" w14:textId="5B122D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E25875" w14:textId="636A3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E6846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C56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1D32B2" w14:textId="77777777" w:rsidTr="003F2FDA">
        <w:tc>
          <w:tcPr>
            <w:tcW w:w="0" w:type="auto"/>
          </w:tcPr>
          <w:p w14:paraId="10102177" w14:textId="152ECF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R4-2110350</w:t>
            </w:r>
          </w:p>
        </w:tc>
        <w:tc>
          <w:tcPr>
            <w:tcW w:w="0" w:type="auto"/>
          </w:tcPr>
          <w:p w14:paraId="55E07A64" w14:textId="3FDF00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R14</w:t>
            </w:r>
          </w:p>
        </w:tc>
        <w:tc>
          <w:tcPr>
            <w:tcW w:w="0" w:type="auto"/>
          </w:tcPr>
          <w:p w14:paraId="1FC435F5" w14:textId="693107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56B37F" w14:textId="19047A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30F1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AE41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03990E" w14:textId="77777777" w:rsidTr="003F2FDA">
        <w:tc>
          <w:tcPr>
            <w:tcW w:w="0" w:type="auto"/>
          </w:tcPr>
          <w:p w14:paraId="6E296C4B" w14:textId="371386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R4-2110351</w:t>
            </w:r>
          </w:p>
        </w:tc>
        <w:tc>
          <w:tcPr>
            <w:tcW w:w="0" w:type="auto"/>
          </w:tcPr>
          <w:p w14:paraId="462C6BA9" w14:textId="0318E3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R15</w:t>
            </w:r>
          </w:p>
        </w:tc>
        <w:tc>
          <w:tcPr>
            <w:tcW w:w="0" w:type="auto"/>
          </w:tcPr>
          <w:p w14:paraId="312B1A52" w14:textId="6CD6F9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9D9327" w14:textId="0E20C7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2337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23E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92CA18" w14:textId="77777777" w:rsidTr="003F2FDA">
        <w:tc>
          <w:tcPr>
            <w:tcW w:w="0" w:type="auto"/>
          </w:tcPr>
          <w:p w14:paraId="225B1D5E" w14:textId="005FAC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R4-2110352</w:t>
            </w:r>
          </w:p>
        </w:tc>
        <w:tc>
          <w:tcPr>
            <w:tcW w:w="0" w:type="auto"/>
          </w:tcPr>
          <w:p w14:paraId="1C825B78" w14:textId="715A09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R16</w:t>
            </w:r>
          </w:p>
        </w:tc>
        <w:tc>
          <w:tcPr>
            <w:tcW w:w="0" w:type="auto"/>
          </w:tcPr>
          <w:p w14:paraId="4FFBC689" w14:textId="2629A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FC5B9A" w14:textId="26FFF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52D0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B68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F95364" w14:textId="77777777" w:rsidTr="003F2FDA">
        <w:tc>
          <w:tcPr>
            <w:tcW w:w="0" w:type="auto"/>
          </w:tcPr>
          <w:p w14:paraId="4F1ED568" w14:textId="2E00FF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R4-2110353</w:t>
            </w:r>
          </w:p>
        </w:tc>
        <w:tc>
          <w:tcPr>
            <w:tcW w:w="0" w:type="auto"/>
          </w:tcPr>
          <w:p w14:paraId="6CEDD08B" w14:textId="774DA8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R17</w:t>
            </w:r>
          </w:p>
        </w:tc>
        <w:tc>
          <w:tcPr>
            <w:tcW w:w="0" w:type="auto"/>
          </w:tcPr>
          <w:p w14:paraId="7A66558F" w14:textId="794CA7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ED52E6" w14:textId="0CC58B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59216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40B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1E75DC" w14:textId="77777777" w:rsidTr="003F2FDA">
        <w:tc>
          <w:tcPr>
            <w:tcW w:w="0" w:type="auto"/>
          </w:tcPr>
          <w:p w14:paraId="49A51BB9" w14:textId="739C5D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5E25632B" w14:textId="50BAE2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5B5A5617" w14:textId="2C7DA5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3A598A8" w14:textId="6B3FDE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DE38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8CD07" w14:textId="0C3F0C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</w:tr>
      <w:tr w:rsidR="00C4771D" w14:paraId="66153156" w14:textId="77777777" w:rsidTr="003F2FDA">
        <w:tc>
          <w:tcPr>
            <w:tcW w:w="0" w:type="auto"/>
          </w:tcPr>
          <w:p w14:paraId="4655CB89" w14:textId="5612A6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R4-2110355</w:t>
            </w:r>
          </w:p>
        </w:tc>
        <w:tc>
          <w:tcPr>
            <w:tcW w:w="0" w:type="auto"/>
          </w:tcPr>
          <w:p w14:paraId="646E1092" w14:textId="248F48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R15</w:t>
            </w:r>
          </w:p>
        </w:tc>
        <w:tc>
          <w:tcPr>
            <w:tcW w:w="0" w:type="auto"/>
          </w:tcPr>
          <w:p w14:paraId="6D7EAE04" w14:textId="27CB10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2FE6CEC2" w14:textId="344CB3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96B3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A88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26BDFB" w14:textId="77777777" w:rsidTr="003F2FDA">
        <w:tc>
          <w:tcPr>
            <w:tcW w:w="0" w:type="auto"/>
          </w:tcPr>
          <w:p w14:paraId="20D42B29" w14:textId="0C5353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R4-2110356</w:t>
            </w:r>
          </w:p>
        </w:tc>
        <w:tc>
          <w:tcPr>
            <w:tcW w:w="0" w:type="auto"/>
          </w:tcPr>
          <w:p w14:paraId="0688902D" w14:textId="73BFBE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R16</w:t>
            </w:r>
          </w:p>
        </w:tc>
        <w:tc>
          <w:tcPr>
            <w:tcW w:w="0" w:type="auto"/>
          </w:tcPr>
          <w:p w14:paraId="400FBE61" w14:textId="1E0368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7075346" w14:textId="03BA21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127B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B73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60AC2F" w14:textId="77777777" w:rsidTr="003F2FDA">
        <w:tc>
          <w:tcPr>
            <w:tcW w:w="0" w:type="auto"/>
          </w:tcPr>
          <w:p w14:paraId="6BF2D202" w14:textId="14BA52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R4-2110357</w:t>
            </w:r>
          </w:p>
        </w:tc>
        <w:tc>
          <w:tcPr>
            <w:tcW w:w="0" w:type="auto"/>
          </w:tcPr>
          <w:p w14:paraId="5D6F8C23" w14:textId="4AEE7C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R17</w:t>
            </w:r>
          </w:p>
        </w:tc>
        <w:tc>
          <w:tcPr>
            <w:tcW w:w="0" w:type="auto"/>
          </w:tcPr>
          <w:p w14:paraId="1B600CD5" w14:textId="3A1DEA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4ED9135B" w14:textId="28AC38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C86A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B74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894AA1" w14:textId="77777777" w:rsidTr="003F2FDA">
        <w:tc>
          <w:tcPr>
            <w:tcW w:w="0" w:type="auto"/>
          </w:tcPr>
          <w:p w14:paraId="776CD23F" w14:textId="6700C0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R4-2110358</w:t>
            </w:r>
          </w:p>
        </w:tc>
        <w:tc>
          <w:tcPr>
            <w:tcW w:w="0" w:type="auto"/>
          </w:tcPr>
          <w:p w14:paraId="24CAB9D1" w14:textId="22ECA3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10475561" w14:textId="6B58ED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A32489" w14:textId="4D8F8E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BD5B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7A0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EE969D" w14:textId="77777777" w:rsidTr="003F2FDA">
        <w:tc>
          <w:tcPr>
            <w:tcW w:w="0" w:type="auto"/>
          </w:tcPr>
          <w:p w14:paraId="4512E5AE" w14:textId="5114EF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R4-2110359</w:t>
            </w:r>
          </w:p>
        </w:tc>
        <w:tc>
          <w:tcPr>
            <w:tcW w:w="0" w:type="auto"/>
          </w:tcPr>
          <w:p w14:paraId="01021A9C" w14:textId="2B324C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48C37058" w14:textId="43AC54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B9B71D" w14:textId="4535D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B29B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72B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48A5F5" w14:textId="77777777" w:rsidTr="003F2FDA">
        <w:tc>
          <w:tcPr>
            <w:tcW w:w="0" w:type="auto"/>
          </w:tcPr>
          <w:p w14:paraId="3A152B12" w14:textId="331376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R4-2110360</w:t>
            </w:r>
          </w:p>
        </w:tc>
        <w:tc>
          <w:tcPr>
            <w:tcW w:w="0" w:type="auto"/>
          </w:tcPr>
          <w:p w14:paraId="59221CD7" w14:textId="0CBFA0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0CB95301" w14:textId="2E74BF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B1FA3F" w14:textId="4FE926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DA15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A8A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7F6E1C" w14:textId="77777777" w:rsidTr="003F2FDA">
        <w:tc>
          <w:tcPr>
            <w:tcW w:w="0" w:type="auto"/>
          </w:tcPr>
          <w:p w14:paraId="2A741F86" w14:textId="16AFED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R4-2110361</w:t>
            </w:r>
          </w:p>
        </w:tc>
        <w:tc>
          <w:tcPr>
            <w:tcW w:w="0" w:type="auto"/>
          </w:tcPr>
          <w:p w14:paraId="43EA1C9D" w14:textId="762522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relaxed carriers and non-relaxed carriers</w:t>
            </w:r>
          </w:p>
        </w:tc>
        <w:tc>
          <w:tcPr>
            <w:tcW w:w="0" w:type="auto"/>
          </w:tcPr>
          <w:p w14:paraId="07589113" w14:textId="09BB86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C237CD" w14:textId="7A30E4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E3B2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887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029F9E" w14:textId="77777777" w:rsidTr="003F2FDA">
        <w:tc>
          <w:tcPr>
            <w:tcW w:w="0" w:type="auto"/>
          </w:tcPr>
          <w:p w14:paraId="0509AA6C" w14:textId="26B250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5EDB9E44" w14:textId="21CB2C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2A5376EA" w14:textId="0A8408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05AB2C" w14:textId="0645F8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84B1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2A78D" w14:textId="4548F7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</w:tr>
      <w:tr w:rsidR="00C4771D" w14:paraId="776F0344" w14:textId="77777777" w:rsidTr="003F2FDA">
        <w:tc>
          <w:tcPr>
            <w:tcW w:w="0" w:type="auto"/>
          </w:tcPr>
          <w:p w14:paraId="701C6501" w14:textId="78DD3A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R4-2110363</w:t>
            </w:r>
          </w:p>
        </w:tc>
        <w:tc>
          <w:tcPr>
            <w:tcW w:w="0" w:type="auto"/>
          </w:tcPr>
          <w:p w14:paraId="0C5BC18A" w14:textId="5A1F97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371C8D72" w14:textId="0916D3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6B1EBC" w14:textId="4BB122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8707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F9C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A696DE" w14:textId="77777777" w:rsidTr="003F2FDA">
        <w:tc>
          <w:tcPr>
            <w:tcW w:w="0" w:type="auto"/>
          </w:tcPr>
          <w:p w14:paraId="2687E084" w14:textId="5EF68B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R4-2110364</w:t>
            </w:r>
          </w:p>
        </w:tc>
        <w:tc>
          <w:tcPr>
            <w:tcW w:w="0" w:type="auto"/>
          </w:tcPr>
          <w:p w14:paraId="45BCEDDC" w14:textId="3362F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CSI-RS based L3 measurement</w:t>
            </w:r>
          </w:p>
        </w:tc>
        <w:tc>
          <w:tcPr>
            <w:tcW w:w="0" w:type="auto"/>
          </w:tcPr>
          <w:p w14:paraId="7BFDFCD1" w14:textId="76774A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D8CD58" w14:textId="5965B5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4A86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E8A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C75A54" w14:textId="77777777" w:rsidTr="003F2FDA">
        <w:tc>
          <w:tcPr>
            <w:tcW w:w="0" w:type="auto"/>
          </w:tcPr>
          <w:p w14:paraId="52995B1B" w14:textId="53E10A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6048F997" w14:textId="7B5518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6A9C0D70" w14:textId="0A8FEE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BC7DFD" w14:textId="4EBA6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3A60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A5ABA" w14:textId="6125EA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</w:tr>
      <w:tr w:rsidR="00C4771D" w14:paraId="39783D08" w14:textId="77777777" w:rsidTr="003F2FDA">
        <w:tc>
          <w:tcPr>
            <w:tcW w:w="0" w:type="auto"/>
          </w:tcPr>
          <w:p w14:paraId="75DEA4A8" w14:textId="54CA1E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R4-2110366</w:t>
            </w:r>
          </w:p>
        </w:tc>
        <w:tc>
          <w:tcPr>
            <w:tcW w:w="0" w:type="auto"/>
          </w:tcPr>
          <w:p w14:paraId="795FBE75" w14:textId="68FEBA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691A9167" w14:textId="0F3D1E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4902D8" w14:textId="36D511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FEFD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601E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71AD62" w14:textId="77777777" w:rsidTr="003F2FDA">
        <w:tc>
          <w:tcPr>
            <w:tcW w:w="0" w:type="auto"/>
          </w:tcPr>
          <w:p w14:paraId="6E3CE269" w14:textId="2D1542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R4-2110367</w:t>
            </w:r>
          </w:p>
        </w:tc>
        <w:tc>
          <w:tcPr>
            <w:tcW w:w="0" w:type="auto"/>
          </w:tcPr>
          <w:p w14:paraId="30C6CDCE" w14:textId="2391B2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behavior due to separate NR HST capability and on Per BC indication of per-FR gap</w:t>
            </w:r>
          </w:p>
        </w:tc>
        <w:tc>
          <w:tcPr>
            <w:tcW w:w="0" w:type="auto"/>
          </w:tcPr>
          <w:p w14:paraId="55D234D2" w14:textId="278229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414616" w14:textId="478FC8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AA6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384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E2EFBD" w14:textId="77777777" w:rsidTr="003F2FDA">
        <w:tc>
          <w:tcPr>
            <w:tcW w:w="0" w:type="auto"/>
          </w:tcPr>
          <w:p w14:paraId="0B4C0B12" w14:textId="7813D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R4-2110368</w:t>
            </w:r>
          </w:p>
        </w:tc>
        <w:tc>
          <w:tcPr>
            <w:tcW w:w="0" w:type="auto"/>
          </w:tcPr>
          <w:p w14:paraId="7F5158F3" w14:textId="2D415C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6ECE50F2" w14:textId="3F8A01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0438B0" w14:textId="2C57DE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8FFC3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E3A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09AEE1" w14:textId="77777777" w:rsidTr="003F2FDA">
        <w:tc>
          <w:tcPr>
            <w:tcW w:w="0" w:type="auto"/>
          </w:tcPr>
          <w:p w14:paraId="5C95E273" w14:textId="2C86AB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R4-2110369</w:t>
            </w:r>
          </w:p>
        </w:tc>
        <w:tc>
          <w:tcPr>
            <w:tcW w:w="0" w:type="auto"/>
          </w:tcPr>
          <w:p w14:paraId="7D1D3D8D" w14:textId="456A7B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65CF3A04" w14:textId="20FFFD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F18597" w14:textId="17A0F5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19EDF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D3B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779533" w14:textId="77777777" w:rsidTr="003F2FDA">
        <w:tc>
          <w:tcPr>
            <w:tcW w:w="0" w:type="auto"/>
          </w:tcPr>
          <w:p w14:paraId="4B1E386F" w14:textId="50A3B7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R4-2110370</w:t>
            </w:r>
          </w:p>
        </w:tc>
        <w:tc>
          <w:tcPr>
            <w:tcW w:w="0" w:type="auto"/>
          </w:tcPr>
          <w:p w14:paraId="6167CFF7" w14:textId="33C621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66A2282B" w14:textId="52EEAE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EBF9F8" w14:textId="29A3F9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E1A5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64E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0AFF99" w14:textId="77777777" w:rsidTr="003F2FDA">
        <w:tc>
          <w:tcPr>
            <w:tcW w:w="0" w:type="auto"/>
          </w:tcPr>
          <w:p w14:paraId="75E59943" w14:textId="48FC4C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R4-2110371</w:t>
            </w:r>
          </w:p>
        </w:tc>
        <w:tc>
          <w:tcPr>
            <w:tcW w:w="0" w:type="auto"/>
          </w:tcPr>
          <w:p w14:paraId="04359F9F" w14:textId="1221D5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1839490B" w14:textId="371148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B3D9E6" w14:textId="2D1C90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BB41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D53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C2B3AA" w14:textId="77777777" w:rsidTr="003F2FDA">
        <w:tc>
          <w:tcPr>
            <w:tcW w:w="0" w:type="auto"/>
          </w:tcPr>
          <w:p w14:paraId="1B7BE8BA" w14:textId="217344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R4-2110372</w:t>
            </w:r>
          </w:p>
        </w:tc>
        <w:tc>
          <w:tcPr>
            <w:tcW w:w="0" w:type="auto"/>
          </w:tcPr>
          <w:p w14:paraId="7B9BDB91" w14:textId="5E25D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needforgap measurement and on FR1 intra-band non-co-located NR-CA/EN-DC</w:t>
            </w:r>
          </w:p>
        </w:tc>
        <w:tc>
          <w:tcPr>
            <w:tcW w:w="0" w:type="auto"/>
          </w:tcPr>
          <w:p w14:paraId="25434C21" w14:textId="6CACAF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CC4A9C" w14:textId="37DDAD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56F4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044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D47143" w14:textId="77777777" w:rsidTr="003F2FDA">
        <w:tc>
          <w:tcPr>
            <w:tcW w:w="0" w:type="auto"/>
          </w:tcPr>
          <w:p w14:paraId="4F15AB52" w14:textId="6B09E8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R4-2110373</w:t>
            </w:r>
          </w:p>
        </w:tc>
        <w:tc>
          <w:tcPr>
            <w:tcW w:w="0" w:type="auto"/>
          </w:tcPr>
          <w:p w14:paraId="0D5A49AD" w14:textId="7628D2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5BC92001" w14:textId="171BE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DD9C01" w14:textId="242649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9B6C3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28F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6C3F6E" w14:textId="77777777" w:rsidTr="003F2FDA">
        <w:tc>
          <w:tcPr>
            <w:tcW w:w="0" w:type="auto"/>
          </w:tcPr>
          <w:p w14:paraId="081BDBE2" w14:textId="2ACA39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R4-2110374</w:t>
            </w:r>
          </w:p>
        </w:tc>
        <w:tc>
          <w:tcPr>
            <w:tcW w:w="0" w:type="auto"/>
          </w:tcPr>
          <w:p w14:paraId="2FCF21DA" w14:textId="2B0601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38527D3D" w14:textId="206A64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9B6D38" w14:textId="2C8DB1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B9D1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7C0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25A197" w14:textId="77777777" w:rsidTr="003F2FDA">
        <w:tc>
          <w:tcPr>
            <w:tcW w:w="0" w:type="auto"/>
          </w:tcPr>
          <w:p w14:paraId="349E9CF6" w14:textId="5CB4E2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R4-2110375</w:t>
            </w:r>
          </w:p>
        </w:tc>
        <w:tc>
          <w:tcPr>
            <w:tcW w:w="0" w:type="auto"/>
          </w:tcPr>
          <w:p w14:paraId="43F86933" w14:textId="225F96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0" w:type="auto"/>
          </w:tcPr>
          <w:p w14:paraId="2BE8AF95" w14:textId="480ADB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A4A9BE" w14:textId="6387A2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010A3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AED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36F88D" w14:textId="77777777" w:rsidTr="003F2FDA">
        <w:tc>
          <w:tcPr>
            <w:tcW w:w="0" w:type="auto"/>
          </w:tcPr>
          <w:p w14:paraId="5D89FE3B" w14:textId="5BEA2B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R4-2110376</w:t>
            </w:r>
          </w:p>
        </w:tc>
        <w:tc>
          <w:tcPr>
            <w:tcW w:w="0" w:type="auto"/>
          </w:tcPr>
          <w:p w14:paraId="11EB0E0E" w14:textId="4187B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0" w:type="auto"/>
          </w:tcPr>
          <w:p w14:paraId="0186E2CA" w14:textId="0E3185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B71F99" w14:textId="1CD0F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43FD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524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4BDC24" w14:textId="77777777" w:rsidTr="003F2FDA">
        <w:tc>
          <w:tcPr>
            <w:tcW w:w="0" w:type="auto"/>
          </w:tcPr>
          <w:p w14:paraId="531F90A7" w14:textId="664924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R4-2110377</w:t>
            </w:r>
          </w:p>
        </w:tc>
        <w:tc>
          <w:tcPr>
            <w:tcW w:w="0" w:type="auto"/>
          </w:tcPr>
          <w:p w14:paraId="7CFD440F" w14:textId="1F0ED5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Enhancement for NR high speed train scenario in FR1</w:t>
            </w:r>
          </w:p>
        </w:tc>
        <w:tc>
          <w:tcPr>
            <w:tcW w:w="0" w:type="auto"/>
          </w:tcPr>
          <w:p w14:paraId="1B28FB26" w14:textId="1730F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37927C" w14:textId="4DC959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FB62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F34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730AAC" w14:textId="77777777" w:rsidTr="003F2FDA">
        <w:tc>
          <w:tcPr>
            <w:tcW w:w="0" w:type="auto"/>
          </w:tcPr>
          <w:p w14:paraId="6011C1B5" w14:textId="326D23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R4-2110378</w:t>
            </w:r>
          </w:p>
        </w:tc>
        <w:tc>
          <w:tcPr>
            <w:tcW w:w="0" w:type="auto"/>
          </w:tcPr>
          <w:p w14:paraId="244119AB" w14:textId="200450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HST in FR2</w:t>
            </w:r>
          </w:p>
        </w:tc>
        <w:tc>
          <w:tcPr>
            <w:tcW w:w="0" w:type="auto"/>
          </w:tcPr>
          <w:p w14:paraId="70827196" w14:textId="608F8D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4C77BC" w14:textId="7E35DC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9A45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726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38F01C" w14:textId="77777777" w:rsidTr="003F2FDA">
        <w:tc>
          <w:tcPr>
            <w:tcW w:w="0" w:type="auto"/>
          </w:tcPr>
          <w:p w14:paraId="2BAE9DC0" w14:textId="4A6057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R4-2110379</w:t>
            </w:r>
          </w:p>
        </w:tc>
        <w:tc>
          <w:tcPr>
            <w:tcW w:w="0" w:type="auto"/>
          </w:tcPr>
          <w:p w14:paraId="64E69D20" w14:textId="6D0441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high speed train scenario in FR2</w:t>
            </w:r>
          </w:p>
        </w:tc>
        <w:tc>
          <w:tcPr>
            <w:tcW w:w="0" w:type="auto"/>
          </w:tcPr>
          <w:p w14:paraId="7E26AE50" w14:textId="5753DC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FA1D2A" w14:textId="47381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3D8F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B7FB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66F5B9" w14:textId="77777777" w:rsidTr="003F2FDA">
        <w:tc>
          <w:tcPr>
            <w:tcW w:w="0" w:type="auto"/>
          </w:tcPr>
          <w:p w14:paraId="7830023A" w14:textId="48ED82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R4-2110380</w:t>
            </w:r>
          </w:p>
        </w:tc>
        <w:tc>
          <w:tcPr>
            <w:tcW w:w="0" w:type="auto"/>
          </w:tcPr>
          <w:p w14:paraId="64D26520" w14:textId="5AA940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Multi-RAT Dual-Connectivity enhancements</w:t>
            </w:r>
          </w:p>
        </w:tc>
        <w:tc>
          <w:tcPr>
            <w:tcW w:w="0" w:type="auto"/>
          </w:tcPr>
          <w:p w14:paraId="767E78C7" w14:textId="2A2834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EC69AB" w14:textId="636BE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EBD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E60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922BCF" w14:textId="77777777" w:rsidTr="003F2FDA">
        <w:tc>
          <w:tcPr>
            <w:tcW w:w="0" w:type="auto"/>
          </w:tcPr>
          <w:p w14:paraId="52FFA84C" w14:textId="42A77C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R4-2110381</w:t>
            </w:r>
          </w:p>
        </w:tc>
        <w:tc>
          <w:tcPr>
            <w:tcW w:w="0" w:type="auto"/>
          </w:tcPr>
          <w:p w14:paraId="34E84394" w14:textId="2E647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LS on RS for efficient SCell activation in </w:t>
            </w:r>
            <w:r>
              <w:rPr>
                <w:sz w:val="16"/>
              </w:rPr>
              <w:lastRenderedPageBreak/>
              <w:t>NR CA</w:t>
            </w:r>
          </w:p>
        </w:tc>
        <w:tc>
          <w:tcPr>
            <w:tcW w:w="0" w:type="auto"/>
          </w:tcPr>
          <w:p w14:paraId="4D7541AF" w14:textId="5FA008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2665A3E7" w14:textId="197E8D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4D99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13E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921D45" w14:textId="77777777" w:rsidTr="003F2FDA">
        <w:tc>
          <w:tcPr>
            <w:tcW w:w="0" w:type="auto"/>
          </w:tcPr>
          <w:p w14:paraId="4319DFD2" w14:textId="0F79BE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R4-2110382</w:t>
            </w:r>
          </w:p>
        </w:tc>
        <w:tc>
          <w:tcPr>
            <w:tcW w:w="0" w:type="auto"/>
          </w:tcPr>
          <w:p w14:paraId="52AC5FC4" w14:textId="4C8A43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NTN</w:t>
            </w:r>
          </w:p>
        </w:tc>
        <w:tc>
          <w:tcPr>
            <w:tcW w:w="0" w:type="auto"/>
          </w:tcPr>
          <w:p w14:paraId="39E2D24C" w14:textId="6F409D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AA7D42" w14:textId="1CE5E9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42A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D8C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6EB61" w14:textId="77777777" w:rsidTr="003F2FDA">
        <w:tc>
          <w:tcPr>
            <w:tcW w:w="0" w:type="auto"/>
          </w:tcPr>
          <w:p w14:paraId="2AD09F5D" w14:textId="1EE0EF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R4-2110383</w:t>
            </w:r>
          </w:p>
        </w:tc>
        <w:tc>
          <w:tcPr>
            <w:tcW w:w="0" w:type="auto"/>
          </w:tcPr>
          <w:p w14:paraId="207E78FF" w14:textId="3644BD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to RAN1 on TCI State Update for L1/L2-Centric Inter-Cell Mobility</w:t>
            </w:r>
          </w:p>
        </w:tc>
        <w:tc>
          <w:tcPr>
            <w:tcW w:w="0" w:type="auto"/>
          </w:tcPr>
          <w:p w14:paraId="2EF489AE" w14:textId="06199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52B724" w14:textId="1E67A9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48E5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D12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D06104" w14:textId="77777777" w:rsidTr="003F2FDA">
        <w:tc>
          <w:tcPr>
            <w:tcW w:w="0" w:type="auto"/>
          </w:tcPr>
          <w:p w14:paraId="398CBB08" w14:textId="502698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R4-2110384</w:t>
            </w:r>
          </w:p>
        </w:tc>
        <w:tc>
          <w:tcPr>
            <w:tcW w:w="0" w:type="auto"/>
          </w:tcPr>
          <w:p w14:paraId="66EFE1F8" w14:textId="73BF67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enhancement for NR frequency range 1 (FR1)-RRM</w:t>
            </w:r>
          </w:p>
        </w:tc>
        <w:tc>
          <w:tcPr>
            <w:tcW w:w="0" w:type="auto"/>
          </w:tcPr>
          <w:p w14:paraId="1BBCCC8D" w14:textId="10F37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FFEE74" w14:textId="66DFE5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B98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947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9F46F5" w14:textId="77777777" w:rsidTr="003F2FDA">
        <w:tc>
          <w:tcPr>
            <w:tcW w:w="0" w:type="auto"/>
          </w:tcPr>
          <w:p w14:paraId="757B0B55" w14:textId="6E7216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R4-2110385</w:t>
            </w:r>
          </w:p>
        </w:tc>
        <w:tc>
          <w:tcPr>
            <w:tcW w:w="0" w:type="auto"/>
          </w:tcPr>
          <w:p w14:paraId="0C6EAB27" w14:textId="29CE44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reduced capability NR devices</w:t>
            </w:r>
          </w:p>
        </w:tc>
        <w:tc>
          <w:tcPr>
            <w:tcW w:w="0" w:type="auto"/>
          </w:tcPr>
          <w:p w14:paraId="0CA8A09B" w14:textId="692FE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261EF2" w14:textId="6E904B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7DEC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67D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4EB941" w14:textId="77777777" w:rsidTr="003F2FDA">
        <w:tc>
          <w:tcPr>
            <w:tcW w:w="0" w:type="auto"/>
          </w:tcPr>
          <w:p w14:paraId="0988D77D" w14:textId="0F25D9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R4-2110386</w:t>
            </w:r>
          </w:p>
        </w:tc>
        <w:tc>
          <w:tcPr>
            <w:tcW w:w="0" w:type="auto"/>
          </w:tcPr>
          <w:p w14:paraId="61BF7F65" w14:textId="3A20F8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0A872D3F" w14:textId="1DF558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DF7E68" w14:textId="68509D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0168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86E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EAA316" w14:textId="77777777" w:rsidTr="003F2FDA">
        <w:tc>
          <w:tcPr>
            <w:tcW w:w="0" w:type="auto"/>
          </w:tcPr>
          <w:p w14:paraId="06CA2583" w14:textId="227F7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R4-2110387</w:t>
            </w:r>
          </w:p>
        </w:tc>
        <w:tc>
          <w:tcPr>
            <w:tcW w:w="0" w:type="auto"/>
          </w:tcPr>
          <w:p w14:paraId="140DC698" w14:textId="0E1E66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6F886AF1" w14:textId="3F45F5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7B8274" w14:textId="79EFBA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4893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9BD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64E311" w14:textId="77777777" w:rsidTr="003F2FDA">
        <w:tc>
          <w:tcPr>
            <w:tcW w:w="0" w:type="auto"/>
          </w:tcPr>
          <w:p w14:paraId="010BEB3A" w14:textId="1F67B5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414BB263" w14:textId="6897B9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10076127" w14:textId="1FA827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26C44D" w14:textId="10FC60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457B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0E9C4" w14:textId="3D0B1B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</w:tr>
      <w:tr w:rsidR="00C4771D" w14:paraId="1EB5D9D5" w14:textId="77777777" w:rsidTr="003F2FDA">
        <w:tc>
          <w:tcPr>
            <w:tcW w:w="0" w:type="auto"/>
          </w:tcPr>
          <w:p w14:paraId="565088E0" w14:textId="417276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R4-2110389</w:t>
            </w:r>
          </w:p>
        </w:tc>
        <w:tc>
          <w:tcPr>
            <w:tcW w:w="0" w:type="auto"/>
          </w:tcPr>
          <w:p w14:paraId="6A9FE1D3" w14:textId="5F3805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ambiguity in deciding TL,C</w:t>
            </w:r>
          </w:p>
        </w:tc>
        <w:tc>
          <w:tcPr>
            <w:tcW w:w="0" w:type="auto"/>
          </w:tcPr>
          <w:p w14:paraId="12A73D70" w14:textId="033FAD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ECA6BD" w14:textId="3CDC8D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C56B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EEC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F84DDF" w14:textId="77777777" w:rsidTr="003F2FDA">
        <w:tc>
          <w:tcPr>
            <w:tcW w:w="0" w:type="auto"/>
          </w:tcPr>
          <w:p w14:paraId="5E3D1827" w14:textId="7DD00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R4-2110390</w:t>
            </w:r>
          </w:p>
        </w:tc>
        <w:tc>
          <w:tcPr>
            <w:tcW w:w="0" w:type="auto"/>
          </w:tcPr>
          <w:p w14:paraId="68D47086" w14:textId="31F41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LTE DAPS handover</w:t>
            </w:r>
          </w:p>
        </w:tc>
        <w:tc>
          <w:tcPr>
            <w:tcW w:w="0" w:type="auto"/>
          </w:tcPr>
          <w:p w14:paraId="38EDB526" w14:textId="7BEFD8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4B3EEF" w14:textId="3B5453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BA1F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ED9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5AEC1C" w14:textId="77777777" w:rsidTr="003F2FDA">
        <w:tc>
          <w:tcPr>
            <w:tcW w:w="0" w:type="auto"/>
          </w:tcPr>
          <w:p w14:paraId="4ECDF869" w14:textId="0D20EB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R4-2110391</w:t>
            </w:r>
          </w:p>
        </w:tc>
        <w:tc>
          <w:tcPr>
            <w:tcW w:w="0" w:type="auto"/>
          </w:tcPr>
          <w:p w14:paraId="4EBFA152" w14:textId="43010F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289CA414" w14:textId="1AAC1C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4F4C37" w14:textId="57BDEC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92B8F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390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896627" w14:textId="77777777" w:rsidTr="003F2FDA">
        <w:tc>
          <w:tcPr>
            <w:tcW w:w="0" w:type="auto"/>
          </w:tcPr>
          <w:p w14:paraId="4E6504FF" w14:textId="0220AD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R4-2110392</w:t>
            </w:r>
          </w:p>
        </w:tc>
        <w:tc>
          <w:tcPr>
            <w:tcW w:w="0" w:type="auto"/>
          </w:tcPr>
          <w:p w14:paraId="147D8920" w14:textId="3AA2CE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2F0245FA" w14:textId="12E42A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4347E3" w14:textId="564C27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298E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EB5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BF1567" w14:textId="77777777" w:rsidTr="003F2FDA">
        <w:tc>
          <w:tcPr>
            <w:tcW w:w="0" w:type="auto"/>
          </w:tcPr>
          <w:p w14:paraId="0409E28E" w14:textId="2AA4F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R4-2110393</w:t>
            </w:r>
          </w:p>
        </w:tc>
        <w:tc>
          <w:tcPr>
            <w:tcW w:w="0" w:type="auto"/>
          </w:tcPr>
          <w:p w14:paraId="0A4508B4" w14:textId="168D37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DAPS handover</w:t>
            </w:r>
          </w:p>
        </w:tc>
        <w:tc>
          <w:tcPr>
            <w:tcW w:w="0" w:type="auto"/>
          </w:tcPr>
          <w:p w14:paraId="156B8DD3" w14:textId="428B07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2CA67A" w14:textId="6AA201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FB73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920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C90062" w14:textId="77777777" w:rsidTr="003F2FDA">
        <w:tc>
          <w:tcPr>
            <w:tcW w:w="0" w:type="auto"/>
          </w:tcPr>
          <w:p w14:paraId="192C4A73" w14:textId="352085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R4-2110394</w:t>
            </w:r>
          </w:p>
        </w:tc>
        <w:tc>
          <w:tcPr>
            <w:tcW w:w="0" w:type="auto"/>
          </w:tcPr>
          <w:p w14:paraId="5330EF86" w14:textId="3BC14B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1761C80A" w14:textId="0180DC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43F1BD" w14:textId="479CC9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29DAB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42C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487A51" w14:textId="77777777" w:rsidTr="003F2FDA">
        <w:tc>
          <w:tcPr>
            <w:tcW w:w="0" w:type="auto"/>
          </w:tcPr>
          <w:p w14:paraId="2573AB55" w14:textId="55897E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R4-2110395</w:t>
            </w:r>
          </w:p>
        </w:tc>
        <w:tc>
          <w:tcPr>
            <w:tcW w:w="0" w:type="auto"/>
          </w:tcPr>
          <w:p w14:paraId="61809280" w14:textId="16CB63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1C81224D" w14:textId="13BD48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0DA9BC" w14:textId="5F8151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3548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A4A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E492D9" w14:textId="77777777" w:rsidTr="003F2FDA">
        <w:tc>
          <w:tcPr>
            <w:tcW w:w="0" w:type="auto"/>
          </w:tcPr>
          <w:p w14:paraId="65D2B973" w14:textId="09E23F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R4-2110396</w:t>
            </w:r>
          </w:p>
        </w:tc>
        <w:tc>
          <w:tcPr>
            <w:tcW w:w="0" w:type="auto"/>
          </w:tcPr>
          <w:p w14:paraId="6021709A" w14:textId="47BD86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exception requirements for Intermodulation due to Dual uplink (IMD)</w:t>
            </w:r>
          </w:p>
        </w:tc>
        <w:tc>
          <w:tcPr>
            <w:tcW w:w="0" w:type="auto"/>
          </w:tcPr>
          <w:p w14:paraId="7DE9BF80" w14:textId="4CD91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47F80" w14:textId="40458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BF7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253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59D992" w14:textId="77777777" w:rsidTr="003F2FDA">
        <w:tc>
          <w:tcPr>
            <w:tcW w:w="0" w:type="auto"/>
          </w:tcPr>
          <w:p w14:paraId="36581CF1" w14:textId="34FCA6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R4-2110397</w:t>
            </w:r>
          </w:p>
        </w:tc>
        <w:tc>
          <w:tcPr>
            <w:tcW w:w="0" w:type="auto"/>
          </w:tcPr>
          <w:p w14:paraId="6D5B0D22" w14:textId="5B8C95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spurious emission about UE co-existence between band n40 and n41</w:t>
            </w:r>
          </w:p>
        </w:tc>
        <w:tc>
          <w:tcPr>
            <w:tcW w:w="0" w:type="auto"/>
          </w:tcPr>
          <w:p w14:paraId="5913CB69" w14:textId="3B4D6C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6F50EF" w14:textId="2443D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0E0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5FC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5BBED" w14:textId="77777777" w:rsidTr="003F2FDA">
        <w:tc>
          <w:tcPr>
            <w:tcW w:w="0" w:type="auto"/>
          </w:tcPr>
          <w:p w14:paraId="7BD3AD73" w14:textId="71676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R4-2110398</w:t>
            </w:r>
          </w:p>
        </w:tc>
        <w:tc>
          <w:tcPr>
            <w:tcW w:w="0" w:type="auto"/>
          </w:tcPr>
          <w:p w14:paraId="02B208B2" w14:textId="26693D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MPR simulation results</w:t>
            </w:r>
          </w:p>
        </w:tc>
        <w:tc>
          <w:tcPr>
            <w:tcW w:w="0" w:type="auto"/>
          </w:tcPr>
          <w:p w14:paraId="03044825" w14:textId="2E6DC4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505EC0" w14:textId="4405C3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FDC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D0E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9EA6C1" w14:textId="77777777" w:rsidTr="003F2FDA">
        <w:tc>
          <w:tcPr>
            <w:tcW w:w="0" w:type="auto"/>
          </w:tcPr>
          <w:p w14:paraId="79085DB0" w14:textId="677019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R4-2110399</w:t>
            </w:r>
          </w:p>
        </w:tc>
        <w:tc>
          <w:tcPr>
            <w:tcW w:w="0" w:type="auto"/>
          </w:tcPr>
          <w:p w14:paraId="50FF2F35" w14:textId="528660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AMPR simulation results</w:t>
            </w:r>
          </w:p>
        </w:tc>
        <w:tc>
          <w:tcPr>
            <w:tcW w:w="0" w:type="auto"/>
          </w:tcPr>
          <w:p w14:paraId="68C2F146" w14:textId="0822B9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AEEF49" w14:textId="373A7D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1E89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685F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C21D9C" w14:textId="77777777" w:rsidTr="003F2FDA">
        <w:tc>
          <w:tcPr>
            <w:tcW w:w="0" w:type="auto"/>
          </w:tcPr>
          <w:p w14:paraId="50A9C55A" w14:textId="3FF6DF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R4-2110400</w:t>
            </w:r>
          </w:p>
        </w:tc>
        <w:tc>
          <w:tcPr>
            <w:tcW w:w="0" w:type="auto"/>
          </w:tcPr>
          <w:p w14:paraId="1C04DF25" w14:textId="7CF2F9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NR V2X AMPR value for both NS_33 and NS_52</w:t>
            </w:r>
          </w:p>
        </w:tc>
        <w:tc>
          <w:tcPr>
            <w:tcW w:w="0" w:type="auto"/>
          </w:tcPr>
          <w:p w14:paraId="01F152EE" w14:textId="105AB6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0728B0" w14:textId="031881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B0B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F52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BEA480" w14:textId="77777777" w:rsidTr="003F2FDA">
        <w:tc>
          <w:tcPr>
            <w:tcW w:w="0" w:type="auto"/>
          </w:tcPr>
          <w:p w14:paraId="5622D836" w14:textId="06B98F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R4-2110401</w:t>
            </w:r>
          </w:p>
        </w:tc>
        <w:tc>
          <w:tcPr>
            <w:tcW w:w="0" w:type="auto"/>
          </w:tcPr>
          <w:p w14:paraId="11CD7E24" w14:textId="17BB5D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136CDB7C" w14:textId="0A098F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2CE48F" w14:textId="2BC7BE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92A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DAC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6999AD" w14:textId="77777777" w:rsidTr="003F2FDA">
        <w:tc>
          <w:tcPr>
            <w:tcW w:w="0" w:type="auto"/>
          </w:tcPr>
          <w:p w14:paraId="2DEC8074" w14:textId="7B397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R4-2110402</w:t>
            </w:r>
          </w:p>
        </w:tc>
        <w:tc>
          <w:tcPr>
            <w:tcW w:w="0" w:type="auto"/>
          </w:tcPr>
          <w:p w14:paraId="6508ABB8" w14:textId="65E079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18B099EC" w14:textId="6FA8FB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0DB1AD" w14:textId="40BAB2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A660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134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826B90" w14:textId="77777777" w:rsidTr="003F2FDA">
        <w:tc>
          <w:tcPr>
            <w:tcW w:w="0" w:type="auto"/>
          </w:tcPr>
          <w:p w14:paraId="3F9802FB" w14:textId="3E655C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R4-2110403</w:t>
            </w:r>
          </w:p>
        </w:tc>
        <w:tc>
          <w:tcPr>
            <w:tcW w:w="0" w:type="auto"/>
          </w:tcPr>
          <w:p w14:paraId="45B7269C" w14:textId="519528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simplify the configuratin and REFSENS for V2X band combinations</w:t>
            </w:r>
          </w:p>
        </w:tc>
        <w:tc>
          <w:tcPr>
            <w:tcW w:w="0" w:type="auto"/>
          </w:tcPr>
          <w:p w14:paraId="1E50F6D5" w14:textId="6248A3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19F9C9" w14:textId="17A3A2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9054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7CE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8D9FE5" w14:textId="77777777" w:rsidTr="003F2FDA">
        <w:tc>
          <w:tcPr>
            <w:tcW w:w="0" w:type="auto"/>
          </w:tcPr>
          <w:p w14:paraId="30A3F967" w14:textId="7B3BFC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R4-2110404</w:t>
            </w:r>
          </w:p>
        </w:tc>
        <w:tc>
          <w:tcPr>
            <w:tcW w:w="0" w:type="auto"/>
          </w:tcPr>
          <w:p w14:paraId="1DA39F50" w14:textId="475801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29239110" w14:textId="163901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80D3D9" w14:textId="240B19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4C1F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3BD30" w14:textId="58D152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R4-2107815</w:t>
            </w:r>
          </w:p>
        </w:tc>
      </w:tr>
      <w:tr w:rsidR="00C4771D" w14:paraId="7360B5D2" w14:textId="77777777" w:rsidTr="003F2FDA">
        <w:tc>
          <w:tcPr>
            <w:tcW w:w="0" w:type="auto"/>
          </w:tcPr>
          <w:p w14:paraId="1BC0A739" w14:textId="602C2B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R4-2110405</w:t>
            </w:r>
          </w:p>
        </w:tc>
        <w:tc>
          <w:tcPr>
            <w:tcW w:w="0" w:type="auto"/>
          </w:tcPr>
          <w:p w14:paraId="48DBFF5D" w14:textId="198FC0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simplify MSD due to harmonic interference using bandwidth-agnostic approach</w:t>
            </w:r>
          </w:p>
        </w:tc>
        <w:tc>
          <w:tcPr>
            <w:tcW w:w="0" w:type="auto"/>
          </w:tcPr>
          <w:p w14:paraId="3AE05B77" w14:textId="3ADBA7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21C569" w14:textId="17A2EF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9F3D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89C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6F5C7A" w14:textId="77777777" w:rsidTr="003F2FDA">
        <w:tc>
          <w:tcPr>
            <w:tcW w:w="0" w:type="auto"/>
          </w:tcPr>
          <w:p w14:paraId="26B69ADA" w14:textId="633BA9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R4-2110406</w:t>
            </w:r>
          </w:p>
        </w:tc>
        <w:tc>
          <w:tcPr>
            <w:tcW w:w="0" w:type="auto"/>
          </w:tcPr>
          <w:p w14:paraId="465F608E" w14:textId="02EB5D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MSD due to cross band isolation and counter intermodulations</w:t>
            </w:r>
          </w:p>
        </w:tc>
        <w:tc>
          <w:tcPr>
            <w:tcW w:w="0" w:type="auto"/>
          </w:tcPr>
          <w:p w14:paraId="54080CBD" w14:textId="1A5D8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DD90BE" w14:textId="112BBE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0699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CB9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F1C040" w14:textId="77777777" w:rsidTr="003F2FDA">
        <w:tc>
          <w:tcPr>
            <w:tcW w:w="0" w:type="auto"/>
          </w:tcPr>
          <w:p w14:paraId="66E7B2CE" w14:textId="456925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R4-2110407</w:t>
            </w:r>
          </w:p>
        </w:tc>
        <w:tc>
          <w:tcPr>
            <w:tcW w:w="0" w:type="auto"/>
          </w:tcPr>
          <w:p w14:paraId="61C3776E" w14:textId="6DE0C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introduction of BCS4</w:t>
            </w:r>
          </w:p>
        </w:tc>
        <w:tc>
          <w:tcPr>
            <w:tcW w:w="0" w:type="auto"/>
          </w:tcPr>
          <w:p w14:paraId="22C994B3" w14:textId="62D771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5A536C" w14:textId="7E1F7A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3F19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482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6ADF23" w14:textId="77777777" w:rsidTr="003F2FDA">
        <w:tc>
          <w:tcPr>
            <w:tcW w:w="0" w:type="auto"/>
          </w:tcPr>
          <w:p w14:paraId="0B8B9A94" w14:textId="1CFEF9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R4-2110408</w:t>
            </w:r>
          </w:p>
        </w:tc>
        <w:tc>
          <w:tcPr>
            <w:tcW w:w="0" w:type="auto"/>
          </w:tcPr>
          <w:p w14:paraId="05B5CB74" w14:textId="7CAC63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BCS4</w:t>
            </w:r>
          </w:p>
        </w:tc>
        <w:tc>
          <w:tcPr>
            <w:tcW w:w="0" w:type="auto"/>
          </w:tcPr>
          <w:p w14:paraId="2A4AD0A6" w14:textId="7C7193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3329ED" w14:textId="2C3238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C36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C37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ABE6EA" w14:textId="77777777" w:rsidTr="003F2FDA">
        <w:tc>
          <w:tcPr>
            <w:tcW w:w="0" w:type="auto"/>
          </w:tcPr>
          <w:p w14:paraId="6B049257" w14:textId="0BC64A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R4-2110409</w:t>
            </w:r>
          </w:p>
        </w:tc>
        <w:tc>
          <w:tcPr>
            <w:tcW w:w="0" w:type="auto"/>
          </w:tcPr>
          <w:p w14:paraId="296F104A" w14:textId="51153F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24D0A3F4" w14:textId="372688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2E7C8A" w14:textId="5C4EA1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6C9D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439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3E2AE3" w14:textId="77777777" w:rsidTr="003F2FDA">
        <w:tc>
          <w:tcPr>
            <w:tcW w:w="0" w:type="auto"/>
          </w:tcPr>
          <w:p w14:paraId="686FE302" w14:textId="71001C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R4-2110410</w:t>
            </w:r>
          </w:p>
        </w:tc>
        <w:tc>
          <w:tcPr>
            <w:tcW w:w="0" w:type="auto"/>
          </w:tcPr>
          <w:p w14:paraId="27649FBE" w14:textId="2C4049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timing</w:t>
            </w:r>
          </w:p>
        </w:tc>
        <w:tc>
          <w:tcPr>
            <w:tcW w:w="0" w:type="auto"/>
          </w:tcPr>
          <w:p w14:paraId="5A510899" w14:textId="394BEC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C3C7D8" w14:textId="30B9D1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D6A9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ADD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C2AEBD" w14:textId="77777777" w:rsidTr="003F2FDA">
        <w:tc>
          <w:tcPr>
            <w:tcW w:w="0" w:type="auto"/>
          </w:tcPr>
          <w:p w14:paraId="2298A947" w14:textId="6CB678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R4-2110411</w:t>
            </w:r>
          </w:p>
        </w:tc>
        <w:tc>
          <w:tcPr>
            <w:tcW w:w="0" w:type="auto"/>
          </w:tcPr>
          <w:p w14:paraId="55A2DA04" w14:textId="2F34F4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38.xxx to captuer the request's template and workflow</w:t>
            </w:r>
          </w:p>
        </w:tc>
        <w:tc>
          <w:tcPr>
            <w:tcW w:w="0" w:type="auto"/>
          </w:tcPr>
          <w:p w14:paraId="6392A165" w14:textId="1D912B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4686A5" w14:textId="654263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A831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DC385" w14:textId="3EDEB4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R4-2107890</w:t>
            </w:r>
          </w:p>
        </w:tc>
      </w:tr>
      <w:tr w:rsidR="00C4771D" w14:paraId="3B22BCA1" w14:textId="77777777" w:rsidTr="003F2FDA">
        <w:tc>
          <w:tcPr>
            <w:tcW w:w="0" w:type="auto"/>
          </w:tcPr>
          <w:p w14:paraId="6A1B9F67" w14:textId="3EAB46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R4-2110412</w:t>
            </w:r>
          </w:p>
        </w:tc>
        <w:tc>
          <w:tcPr>
            <w:tcW w:w="0" w:type="auto"/>
          </w:tcPr>
          <w:p w14:paraId="40BF2176" w14:textId="4BB8B6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simulation assumptions</w:t>
            </w:r>
          </w:p>
        </w:tc>
        <w:tc>
          <w:tcPr>
            <w:tcW w:w="0" w:type="auto"/>
          </w:tcPr>
          <w:p w14:paraId="7F738D0C" w14:textId="082D32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F6F5C1" w14:textId="48FF8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3EB2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9F4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DBBEC2" w14:textId="77777777" w:rsidTr="003F2FDA">
        <w:tc>
          <w:tcPr>
            <w:tcW w:w="0" w:type="auto"/>
          </w:tcPr>
          <w:p w14:paraId="19B8384C" w14:textId="4731F2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R4-2110413</w:t>
            </w:r>
          </w:p>
        </w:tc>
        <w:tc>
          <w:tcPr>
            <w:tcW w:w="0" w:type="auto"/>
          </w:tcPr>
          <w:p w14:paraId="4B548ACF" w14:textId="623DFE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on NTN system</w:t>
            </w:r>
          </w:p>
        </w:tc>
        <w:tc>
          <w:tcPr>
            <w:tcW w:w="0" w:type="auto"/>
          </w:tcPr>
          <w:p w14:paraId="055E00D1" w14:textId="7F4D80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520EB2" w14:textId="5B4F70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0A82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C20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CF8569" w14:textId="77777777" w:rsidTr="003F2FDA">
        <w:tc>
          <w:tcPr>
            <w:tcW w:w="0" w:type="auto"/>
          </w:tcPr>
          <w:p w14:paraId="4DB6C042" w14:textId="233DE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R4-2110414</w:t>
            </w:r>
          </w:p>
        </w:tc>
        <w:tc>
          <w:tcPr>
            <w:tcW w:w="0" w:type="auto"/>
          </w:tcPr>
          <w:p w14:paraId="76FA7233" w14:textId="19547D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beam switching gap for 60 GHz band</w:t>
            </w:r>
          </w:p>
        </w:tc>
        <w:tc>
          <w:tcPr>
            <w:tcW w:w="0" w:type="auto"/>
          </w:tcPr>
          <w:p w14:paraId="00FC00A6" w14:textId="595B91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B185FE" w14:textId="28F5B7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E49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82C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4771C1" w14:textId="77777777" w:rsidTr="003F2FDA">
        <w:tc>
          <w:tcPr>
            <w:tcW w:w="0" w:type="auto"/>
          </w:tcPr>
          <w:p w14:paraId="478FB8D7" w14:textId="43E3B5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R4-2110415</w:t>
            </w:r>
          </w:p>
        </w:tc>
        <w:tc>
          <w:tcPr>
            <w:tcW w:w="0" w:type="auto"/>
          </w:tcPr>
          <w:p w14:paraId="6FB2F7F4" w14:textId="11AE5F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Propagation Delay Compensation Enhancements for Time Synchronization</w:t>
            </w:r>
          </w:p>
        </w:tc>
        <w:tc>
          <w:tcPr>
            <w:tcW w:w="0" w:type="auto"/>
          </w:tcPr>
          <w:p w14:paraId="3FDF4267" w14:textId="699385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033F82" w14:textId="5B7EEA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A853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967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D93C4C" w14:textId="77777777" w:rsidTr="003F2FDA">
        <w:tc>
          <w:tcPr>
            <w:tcW w:w="0" w:type="auto"/>
          </w:tcPr>
          <w:p w14:paraId="7FC4BE7B" w14:textId="2BEB1D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R4-2110416</w:t>
            </w:r>
          </w:p>
        </w:tc>
        <w:tc>
          <w:tcPr>
            <w:tcW w:w="0" w:type="auto"/>
          </w:tcPr>
          <w:p w14:paraId="39CC62FB" w14:textId="75E70F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0" w:type="auto"/>
          </w:tcPr>
          <w:p w14:paraId="70FDF90B" w14:textId="3C3CCB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480E3C" w14:textId="0350C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56FB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3BF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4325A6" w14:textId="77777777" w:rsidTr="003F2FDA">
        <w:tc>
          <w:tcPr>
            <w:tcW w:w="0" w:type="auto"/>
          </w:tcPr>
          <w:p w14:paraId="220DDED0" w14:textId="3C082F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R4-2110417</w:t>
            </w:r>
          </w:p>
        </w:tc>
        <w:tc>
          <w:tcPr>
            <w:tcW w:w="0" w:type="auto"/>
          </w:tcPr>
          <w:p w14:paraId="0929898A" w14:textId="211874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NTN UL time and frequency synchronization requirements (Timing)</w:t>
            </w:r>
          </w:p>
        </w:tc>
        <w:tc>
          <w:tcPr>
            <w:tcW w:w="0" w:type="auto"/>
          </w:tcPr>
          <w:p w14:paraId="198E1A8C" w14:textId="42348F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9D3529" w14:textId="756CC7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0D70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36C0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E42157" w14:textId="77777777" w:rsidTr="003F2FDA">
        <w:tc>
          <w:tcPr>
            <w:tcW w:w="0" w:type="auto"/>
          </w:tcPr>
          <w:p w14:paraId="349EA52E" w14:textId="76DFD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R4-2110418</w:t>
            </w:r>
          </w:p>
        </w:tc>
        <w:tc>
          <w:tcPr>
            <w:tcW w:w="0" w:type="auto"/>
          </w:tcPr>
          <w:p w14:paraId="45339E17" w14:textId="0495B3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positioing and timing requirements</w:t>
            </w:r>
          </w:p>
        </w:tc>
        <w:tc>
          <w:tcPr>
            <w:tcW w:w="0" w:type="auto"/>
          </w:tcPr>
          <w:p w14:paraId="6844C406" w14:textId="7E22FD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211B0F" w14:textId="1F5B89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7D2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456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821D48" w14:textId="77777777" w:rsidTr="003F2FDA">
        <w:tc>
          <w:tcPr>
            <w:tcW w:w="0" w:type="auto"/>
          </w:tcPr>
          <w:p w14:paraId="47E069F7" w14:textId="05AA4E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R4-2110419</w:t>
            </w:r>
          </w:p>
        </w:tc>
        <w:tc>
          <w:tcPr>
            <w:tcW w:w="0" w:type="auto"/>
          </w:tcPr>
          <w:p w14:paraId="074DF7A3" w14:textId="719A8A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up to 3 us MRTD</w:t>
            </w:r>
          </w:p>
        </w:tc>
        <w:tc>
          <w:tcPr>
            <w:tcW w:w="0" w:type="auto"/>
          </w:tcPr>
          <w:p w14:paraId="5521CB0E" w14:textId="50B146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77C3B0" w14:textId="3BF94F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9AE4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E41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556755" w14:textId="77777777" w:rsidTr="003F2FDA">
        <w:tc>
          <w:tcPr>
            <w:tcW w:w="0" w:type="auto"/>
          </w:tcPr>
          <w:p w14:paraId="5A265801" w14:textId="2F6A05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R4-2110420</w:t>
            </w:r>
          </w:p>
        </w:tc>
        <w:tc>
          <w:tcPr>
            <w:tcW w:w="0" w:type="auto"/>
          </w:tcPr>
          <w:p w14:paraId="0C0AF80E" w14:textId="114F3B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about EVM annex text</w:t>
            </w:r>
          </w:p>
        </w:tc>
        <w:tc>
          <w:tcPr>
            <w:tcW w:w="0" w:type="auto"/>
          </w:tcPr>
          <w:p w14:paraId="1BDAF4D3" w14:textId="27B6F1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9EEFDEC" w14:textId="305CCD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014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642E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026827" w14:textId="77777777" w:rsidTr="003F2FDA">
        <w:tc>
          <w:tcPr>
            <w:tcW w:w="0" w:type="auto"/>
          </w:tcPr>
          <w:p w14:paraId="4960F284" w14:textId="7A628B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R4-2110421</w:t>
            </w:r>
          </w:p>
        </w:tc>
        <w:tc>
          <w:tcPr>
            <w:tcW w:w="0" w:type="auto"/>
          </w:tcPr>
          <w:p w14:paraId="27449217" w14:textId="319E71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Pumax(Rel-15)</w:t>
            </w:r>
          </w:p>
        </w:tc>
        <w:tc>
          <w:tcPr>
            <w:tcW w:w="0" w:type="auto"/>
          </w:tcPr>
          <w:p w14:paraId="0CA5318F" w14:textId="2674AE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6AED14" w14:textId="6552ED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915DF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FC7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46D110" w14:textId="77777777" w:rsidTr="003F2FDA">
        <w:tc>
          <w:tcPr>
            <w:tcW w:w="0" w:type="auto"/>
          </w:tcPr>
          <w:p w14:paraId="195719CC" w14:textId="0BCF45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R4-2110422</w:t>
            </w:r>
          </w:p>
        </w:tc>
        <w:tc>
          <w:tcPr>
            <w:tcW w:w="0" w:type="auto"/>
          </w:tcPr>
          <w:p w14:paraId="3D855CD5" w14:textId="29AB29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38.101-1 clarification on the lower limit of </w:t>
            </w:r>
            <w:r>
              <w:rPr>
                <w:sz w:val="16"/>
              </w:rPr>
              <w:lastRenderedPageBreak/>
              <w:t>Pumax(Rel-16)</w:t>
            </w:r>
          </w:p>
        </w:tc>
        <w:tc>
          <w:tcPr>
            <w:tcW w:w="0" w:type="auto"/>
          </w:tcPr>
          <w:p w14:paraId="40473A49" w14:textId="26603A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0793D35F" w14:textId="54B896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2096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EDA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A1E372" w14:textId="77777777" w:rsidTr="003F2FDA">
        <w:tc>
          <w:tcPr>
            <w:tcW w:w="0" w:type="auto"/>
          </w:tcPr>
          <w:p w14:paraId="16BE8E60" w14:textId="699F92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R4-2110423</w:t>
            </w:r>
          </w:p>
        </w:tc>
        <w:tc>
          <w:tcPr>
            <w:tcW w:w="0" w:type="auto"/>
          </w:tcPr>
          <w:p w14:paraId="2768BD53" w14:textId="29B151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Pumax(Rel-17)</w:t>
            </w:r>
          </w:p>
        </w:tc>
        <w:tc>
          <w:tcPr>
            <w:tcW w:w="0" w:type="auto"/>
          </w:tcPr>
          <w:p w14:paraId="7833DD12" w14:textId="129D42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B501C5" w14:textId="361D63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11DF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137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1282EE" w14:textId="77777777" w:rsidTr="003F2FDA">
        <w:tc>
          <w:tcPr>
            <w:tcW w:w="0" w:type="auto"/>
          </w:tcPr>
          <w:p w14:paraId="29F41052" w14:textId="31359F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R4-2110424</w:t>
            </w:r>
          </w:p>
        </w:tc>
        <w:tc>
          <w:tcPr>
            <w:tcW w:w="0" w:type="auto"/>
          </w:tcPr>
          <w:p w14:paraId="1322F222" w14:textId="714356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combinations(Rel-15)</w:t>
            </w:r>
          </w:p>
        </w:tc>
        <w:tc>
          <w:tcPr>
            <w:tcW w:w="0" w:type="auto"/>
          </w:tcPr>
          <w:p w14:paraId="3EAFBBBF" w14:textId="3F4CE0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C26D78" w14:textId="0355E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BEE81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228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8978EA" w14:textId="77777777" w:rsidTr="003F2FDA">
        <w:tc>
          <w:tcPr>
            <w:tcW w:w="0" w:type="auto"/>
          </w:tcPr>
          <w:p w14:paraId="37AFB397" w14:textId="44F07F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R4-2110425</w:t>
            </w:r>
          </w:p>
        </w:tc>
        <w:tc>
          <w:tcPr>
            <w:tcW w:w="0" w:type="auto"/>
          </w:tcPr>
          <w:p w14:paraId="6A897E3F" w14:textId="594E96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combinations(Rel-16)</w:t>
            </w:r>
          </w:p>
        </w:tc>
        <w:tc>
          <w:tcPr>
            <w:tcW w:w="0" w:type="auto"/>
          </w:tcPr>
          <w:p w14:paraId="37BD2149" w14:textId="36F8A3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B2C4A9" w14:textId="7BA548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2F6A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F1C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FB4A71" w14:textId="77777777" w:rsidTr="003F2FDA">
        <w:tc>
          <w:tcPr>
            <w:tcW w:w="0" w:type="auto"/>
          </w:tcPr>
          <w:p w14:paraId="2E1A8387" w14:textId="7863AA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R4-2110426</w:t>
            </w:r>
          </w:p>
        </w:tc>
        <w:tc>
          <w:tcPr>
            <w:tcW w:w="0" w:type="auto"/>
          </w:tcPr>
          <w:p w14:paraId="4A34A883" w14:textId="228B9F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combinations(Rel-17)</w:t>
            </w:r>
          </w:p>
        </w:tc>
        <w:tc>
          <w:tcPr>
            <w:tcW w:w="0" w:type="auto"/>
          </w:tcPr>
          <w:p w14:paraId="61317497" w14:textId="616F28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52BE3D" w14:textId="007A60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E590D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6B4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0F95CB" w14:textId="77777777" w:rsidTr="003F2FDA">
        <w:tc>
          <w:tcPr>
            <w:tcW w:w="0" w:type="auto"/>
          </w:tcPr>
          <w:p w14:paraId="4ED1D3EF" w14:textId="73F268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R4-2110427</w:t>
            </w:r>
          </w:p>
        </w:tc>
        <w:tc>
          <w:tcPr>
            <w:tcW w:w="0" w:type="auto"/>
          </w:tcPr>
          <w:p w14:paraId="62BC4526" w14:textId="359E36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6BB5AE06" w14:textId="11AE2D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E2199C" w14:textId="622721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FD52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7A19C" w14:textId="123BDB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R4-2107744</w:t>
            </w:r>
          </w:p>
        </w:tc>
      </w:tr>
      <w:tr w:rsidR="00C4771D" w14:paraId="5CBDBFEA" w14:textId="77777777" w:rsidTr="003F2FDA">
        <w:tc>
          <w:tcPr>
            <w:tcW w:w="0" w:type="auto"/>
          </w:tcPr>
          <w:p w14:paraId="6682666F" w14:textId="767848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R4-2110428</w:t>
            </w:r>
          </w:p>
        </w:tc>
        <w:tc>
          <w:tcPr>
            <w:tcW w:w="0" w:type="auto"/>
          </w:tcPr>
          <w:p w14:paraId="33A0B061" w14:textId="7F9198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NS_52(Rel-17)</w:t>
            </w:r>
          </w:p>
        </w:tc>
        <w:tc>
          <w:tcPr>
            <w:tcW w:w="0" w:type="auto"/>
          </w:tcPr>
          <w:p w14:paraId="369B3CF9" w14:textId="0F8294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7EFE16" w14:textId="1F869B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E685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90F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14C6A0" w14:textId="77777777" w:rsidTr="003F2FDA">
        <w:tc>
          <w:tcPr>
            <w:tcW w:w="0" w:type="auto"/>
          </w:tcPr>
          <w:p w14:paraId="2D8AEE5C" w14:textId="4714D7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R4-2110429</w:t>
            </w:r>
          </w:p>
        </w:tc>
        <w:tc>
          <w:tcPr>
            <w:tcW w:w="0" w:type="auto"/>
          </w:tcPr>
          <w:p w14:paraId="45E70D92" w14:textId="05A38C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4C008530" w14:textId="6E6127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025289" w14:textId="2025D8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2532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6A5D6" w14:textId="66E503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</w:tr>
      <w:tr w:rsidR="00C4771D" w14:paraId="7733F926" w14:textId="77777777" w:rsidTr="003F2FDA">
        <w:tc>
          <w:tcPr>
            <w:tcW w:w="0" w:type="auto"/>
          </w:tcPr>
          <w:p w14:paraId="1B3D9047" w14:textId="1FEA23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R4-2110430</w:t>
            </w:r>
          </w:p>
        </w:tc>
        <w:tc>
          <w:tcPr>
            <w:tcW w:w="0" w:type="auto"/>
          </w:tcPr>
          <w:p w14:paraId="23D4A240" w14:textId="7465EF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(Rel-17)</w:t>
            </w:r>
          </w:p>
        </w:tc>
        <w:tc>
          <w:tcPr>
            <w:tcW w:w="0" w:type="auto"/>
          </w:tcPr>
          <w:p w14:paraId="2F613C68" w14:textId="059CCA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571C60" w14:textId="6B024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E86A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543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8E6D5D" w14:textId="77777777" w:rsidTr="003F2FDA">
        <w:tc>
          <w:tcPr>
            <w:tcW w:w="0" w:type="auto"/>
          </w:tcPr>
          <w:p w14:paraId="588103FD" w14:textId="410655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R4-2110431</w:t>
            </w:r>
          </w:p>
        </w:tc>
        <w:tc>
          <w:tcPr>
            <w:tcW w:w="0" w:type="auto"/>
          </w:tcPr>
          <w:p w14:paraId="6882EF47" w14:textId="2B0B5C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022265FE" w14:textId="6DE5B9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AF63AA" w14:textId="210F55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8F58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52BF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057FE6" w14:textId="77777777" w:rsidTr="003F2FDA">
        <w:tc>
          <w:tcPr>
            <w:tcW w:w="0" w:type="auto"/>
          </w:tcPr>
          <w:p w14:paraId="3926D6BF" w14:textId="460861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R4-2110432</w:t>
            </w:r>
          </w:p>
        </w:tc>
        <w:tc>
          <w:tcPr>
            <w:tcW w:w="0" w:type="auto"/>
          </w:tcPr>
          <w:p w14:paraId="2209223F" w14:textId="4A9778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BCS4</w:t>
            </w:r>
          </w:p>
        </w:tc>
        <w:tc>
          <w:tcPr>
            <w:tcW w:w="0" w:type="auto"/>
          </w:tcPr>
          <w:p w14:paraId="5373A1F4" w14:textId="2FFE18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18EA08" w14:textId="41FF16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D6E6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72B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8B7FF1" w14:textId="77777777" w:rsidTr="003F2FDA">
        <w:tc>
          <w:tcPr>
            <w:tcW w:w="0" w:type="auto"/>
          </w:tcPr>
          <w:p w14:paraId="26B64BEF" w14:textId="72B819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R4-2110433</w:t>
            </w:r>
          </w:p>
        </w:tc>
        <w:tc>
          <w:tcPr>
            <w:tcW w:w="0" w:type="auto"/>
          </w:tcPr>
          <w:p w14:paraId="3A8BDA01" w14:textId="1BB9A1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interference for HPUE FDD band</w:t>
            </w:r>
          </w:p>
        </w:tc>
        <w:tc>
          <w:tcPr>
            <w:tcW w:w="0" w:type="auto"/>
          </w:tcPr>
          <w:p w14:paraId="22372B76" w14:textId="3B728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8B1234" w14:textId="348B4D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4621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1A4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E26B8B" w14:textId="77777777" w:rsidTr="003F2FDA">
        <w:tc>
          <w:tcPr>
            <w:tcW w:w="0" w:type="auto"/>
          </w:tcPr>
          <w:p w14:paraId="3D5B4730" w14:textId="4444B0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R4-2110434</w:t>
            </w:r>
          </w:p>
        </w:tc>
        <w:tc>
          <w:tcPr>
            <w:tcW w:w="0" w:type="auto"/>
          </w:tcPr>
          <w:p w14:paraId="71C6DC45" w14:textId="1A3311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 EIRP limit for FR2 ULCA</w:t>
            </w:r>
          </w:p>
        </w:tc>
        <w:tc>
          <w:tcPr>
            <w:tcW w:w="0" w:type="auto"/>
          </w:tcPr>
          <w:p w14:paraId="74FD291E" w14:textId="342A02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F1F4D06" w14:textId="4AA01D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DAB3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2D0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8294E5" w14:textId="77777777" w:rsidTr="003F2FDA">
        <w:tc>
          <w:tcPr>
            <w:tcW w:w="0" w:type="auto"/>
          </w:tcPr>
          <w:p w14:paraId="1D3F8675" w14:textId="3E96F5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R4-2110435</w:t>
            </w:r>
          </w:p>
        </w:tc>
        <w:tc>
          <w:tcPr>
            <w:tcW w:w="0" w:type="auto"/>
          </w:tcPr>
          <w:p w14:paraId="2915E70F" w14:textId="4059CC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CBM&amp;IBM for FR2 Inter-band DL CA</w:t>
            </w:r>
          </w:p>
        </w:tc>
        <w:tc>
          <w:tcPr>
            <w:tcW w:w="0" w:type="auto"/>
          </w:tcPr>
          <w:p w14:paraId="484DF8E6" w14:textId="4FFB88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527036" w14:textId="7FB1B8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A7AD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BB82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50DA5A" w14:textId="77777777" w:rsidTr="003F2FDA">
        <w:tc>
          <w:tcPr>
            <w:tcW w:w="0" w:type="auto"/>
          </w:tcPr>
          <w:p w14:paraId="343CC891" w14:textId="25D58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R4-2110436</w:t>
            </w:r>
          </w:p>
        </w:tc>
        <w:tc>
          <w:tcPr>
            <w:tcW w:w="0" w:type="auto"/>
          </w:tcPr>
          <w:p w14:paraId="1AE72B95" w14:textId="0CBE37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ambiguity in deciding TL,C</w:t>
            </w:r>
          </w:p>
        </w:tc>
        <w:tc>
          <w:tcPr>
            <w:tcW w:w="0" w:type="auto"/>
          </w:tcPr>
          <w:p w14:paraId="317FC2DB" w14:textId="786855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63093A" w14:textId="5596BD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65BC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7B1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4D3EF7" w14:textId="77777777" w:rsidTr="003F2FDA">
        <w:tc>
          <w:tcPr>
            <w:tcW w:w="0" w:type="auto"/>
          </w:tcPr>
          <w:p w14:paraId="38DB3ACB" w14:textId="49755B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R4-2110437</w:t>
            </w:r>
          </w:p>
        </w:tc>
        <w:tc>
          <w:tcPr>
            <w:tcW w:w="0" w:type="auto"/>
          </w:tcPr>
          <w:p w14:paraId="4D6B4AB2" w14:textId="363D7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281D7D69" w14:textId="6F2F04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60EA75" w14:textId="79CDC7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0F3E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376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EDDF7C" w14:textId="77777777" w:rsidTr="003F2FDA">
        <w:tc>
          <w:tcPr>
            <w:tcW w:w="0" w:type="auto"/>
          </w:tcPr>
          <w:p w14:paraId="4E7C3C42" w14:textId="7AA338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R4-2110438</w:t>
            </w:r>
          </w:p>
        </w:tc>
        <w:tc>
          <w:tcPr>
            <w:tcW w:w="0" w:type="auto"/>
          </w:tcPr>
          <w:p w14:paraId="0F20968F" w14:textId="62ACA6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solution for NR PC2 inter-band CA</w:t>
            </w:r>
          </w:p>
        </w:tc>
        <w:tc>
          <w:tcPr>
            <w:tcW w:w="0" w:type="auto"/>
          </w:tcPr>
          <w:p w14:paraId="703C929C" w14:textId="1489BC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D16062" w14:textId="030DB9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B77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9CD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7EC7A1" w14:textId="77777777" w:rsidTr="003F2FDA">
        <w:tc>
          <w:tcPr>
            <w:tcW w:w="0" w:type="auto"/>
          </w:tcPr>
          <w:p w14:paraId="4D3A042A" w14:textId="74BD3A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R4-2110439</w:t>
            </w:r>
          </w:p>
        </w:tc>
        <w:tc>
          <w:tcPr>
            <w:tcW w:w="0" w:type="auto"/>
          </w:tcPr>
          <w:p w14:paraId="45BE90B4" w14:textId="1A75C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3AC2343D" w14:textId="34229B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75AE2C0" w14:textId="2EBF78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B9AA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A21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0B7C32" w14:textId="77777777" w:rsidTr="003F2FDA">
        <w:tc>
          <w:tcPr>
            <w:tcW w:w="0" w:type="auto"/>
          </w:tcPr>
          <w:p w14:paraId="362EE1B8" w14:textId="6FA86A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R4-2110440</w:t>
            </w:r>
          </w:p>
        </w:tc>
        <w:tc>
          <w:tcPr>
            <w:tcW w:w="0" w:type="auto"/>
          </w:tcPr>
          <w:p w14:paraId="3F961A53" w14:textId="2B1120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7C7CAAC1" w14:textId="4B199F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5AFAEB0" w14:textId="30F5B9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CD8A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548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6368AC" w14:textId="77777777" w:rsidTr="003F2FDA">
        <w:tc>
          <w:tcPr>
            <w:tcW w:w="0" w:type="auto"/>
          </w:tcPr>
          <w:p w14:paraId="2CFCED60" w14:textId="7AB36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R4-2110441</w:t>
            </w:r>
          </w:p>
        </w:tc>
        <w:tc>
          <w:tcPr>
            <w:tcW w:w="0" w:type="auto"/>
          </w:tcPr>
          <w:p w14:paraId="7E2B3CAF" w14:textId="4EFE12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5BC40A59" w14:textId="040944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0ACDCD14" w14:textId="7289CF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413C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8EC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E7C893" w14:textId="77777777" w:rsidTr="003F2FDA">
        <w:tc>
          <w:tcPr>
            <w:tcW w:w="0" w:type="auto"/>
          </w:tcPr>
          <w:p w14:paraId="6ED76BBA" w14:textId="690678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R4-2110442</w:t>
            </w:r>
          </w:p>
        </w:tc>
        <w:tc>
          <w:tcPr>
            <w:tcW w:w="0" w:type="auto"/>
          </w:tcPr>
          <w:p w14:paraId="594CB914" w14:textId="383C7E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6F650D81" w14:textId="03D4C5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12C3F485" w14:textId="14A8EB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8840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FD8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7AA8A3" w14:textId="77777777" w:rsidTr="003F2FDA">
        <w:tc>
          <w:tcPr>
            <w:tcW w:w="0" w:type="auto"/>
          </w:tcPr>
          <w:p w14:paraId="0CF87A12" w14:textId="7DA46E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R4-2110443</w:t>
            </w:r>
          </w:p>
        </w:tc>
        <w:tc>
          <w:tcPr>
            <w:tcW w:w="0" w:type="auto"/>
          </w:tcPr>
          <w:p w14:paraId="336FCE7F" w14:textId="284226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63519C53" w14:textId="0CD50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4CE71337" w14:textId="63F677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D8F0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F88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E29D5D" w14:textId="77777777" w:rsidTr="003F2FDA">
        <w:tc>
          <w:tcPr>
            <w:tcW w:w="0" w:type="auto"/>
          </w:tcPr>
          <w:p w14:paraId="492BB2A6" w14:textId="3ABBCF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R4-2110444</w:t>
            </w:r>
          </w:p>
        </w:tc>
        <w:tc>
          <w:tcPr>
            <w:tcW w:w="0" w:type="auto"/>
          </w:tcPr>
          <w:p w14:paraId="2C715C0E" w14:textId="5207DB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13E53F15" w14:textId="128605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5CB1D2BB" w14:textId="3A8EEF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EE42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718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07E0A1" w14:textId="77777777" w:rsidTr="003F2FDA">
        <w:tc>
          <w:tcPr>
            <w:tcW w:w="0" w:type="auto"/>
          </w:tcPr>
          <w:p w14:paraId="23ACE062" w14:textId="5E4143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R4-2110445</w:t>
            </w:r>
          </w:p>
        </w:tc>
        <w:tc>
          <w:tcPr>
            <w:tcW w:w="0" w:type="auto"/>
          </w:tcPr>
          <w:p w14:paraId="3A28DF41" w14:textId="08D4C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4D098E50" w14:textId="64FC65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A57AC4" w14:textId="41D3A2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6373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91F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498887" w14:textId="77777777" w:rsidTr="003F2FDA">
        <w:tc>
          <w:tcPr>
            <w:tcW w:w="0" w:type="auto"/>
          </w:tcPr>
          <w:p w14:paraId="5C70C463" w14:textId="3E076E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R4-2110446</w:t>
            </w:r>
          </w:p>
        </w:tc>
        <w:tc>
          <w:tcPr>
            <w:tcW w:w="0" w:type="auto"/>
          </w:tcPr>
          <w:p w14:paraId="6D2AEF7E" w14:textId="3E1B55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23329356" w14:textId="399D6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4B06B5" w14:textId="65BBD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4D3D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03D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44D9BD8" w14:textId="77777777" w:rsidTr="003F2FDA">
        <w:tc>
          <w:tcPr>
            <w:tcW w:w="0" w:type="auto"/>
          </w:tcPr>
          <w:p w14:paraId="276472F0" w14:textId="50606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R4-2110447</w:t>
            </w:r>
          </w:p>
        </w:tc>
        <w:tc>
          <w:tcPr>
            <w:tcW w:w="0" w:type="auto"/>
          </w:tcPr>
          <w:p w14:paraId="539A3388" w14:textId="1E2EA1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5DB7DA25" w14:textId="7DFD08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38B34D" w14:textId="6F2A6F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4386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A2F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8AC166" w14:textId="77777777" w:rsidTr="003F2FDA">
        <w:tc>
          <w:tcPr>
            <w:tcW w:w="0" w:type="auto"/>
          </w:tcPr>
          <w:p w14:paraId="26331C8E" w14:textId="2D2A6B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11DB3035" w14:textId="4F70BA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20D512B5" w14:textId="32AC38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3B7F19" w14:textId="1407C3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87B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D45C6" w14:textId="08DF3B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</w:tr>
      <w:tr w:rsidR="00C4771D" w14:paraId="3402D072" w14:textId="77777777" w:rsidTr="003F2FDA">
        <w:tc>
          <w:tcPr>
            <w:tcW w:w="0" w:type="auto"/>
          </w:tcPr>
          <w:p w14:paraId="1B051B43" w14:textId="6B0371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R4-2110449</w:t>
            </w:r>
          </w:p>
        </w:tc>
        <w:tc>
          <w:tcPr>
            <w:tcW w:w="0" w:type="auto"/>
          </w:tcPr>
          <w:p w14:paraId="2DF393C9" w14:textId="7E1F0A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74795391" w14:textId="07DC84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D87E1CD" w14:textId="31CA3A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0EE66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659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BD0DA8" w14:textId="77777777" w:rsidTr="003F2FDA">
        <w:tc>
          <w:tcPr>
            <w:tcW w:w="0" w:type="auto"/>
          </w:tcPr>
          <w:p w14:paraId="567C9B2B" w14:textId="72C1CB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R4-2110450</w:t>
            </w:r>
          </w:p>
        </w:tc>
        <w:tc>
          <w:tcPr>
            <w:tcW w:w="0" w:type="auto"/>
          </w:tcPr>
          <w:p w14:paraId="05599BBD" w14:textId="0FB7FA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59B85057" w14:textId="2020C9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EEF9AB" w14:textId="24DE46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0ECC3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F30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9D92D1" w14:textId="77777777" w:rsidTr="003F2FDA">
        <w:tc>
          <w:tcPr>
            <w:tcW w:w="0" w:type="auto"/>
          </w:tcPr>
          <w:p w14:paraId="6E67118C" w14:textId="7D161A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R4-2110451</w:t>
            </w:r>
          </w:p>
        </w:tc>
        <w:tc>
          <w:tcPr>
            <w:tcW w:w="0" w:type="auto"/>
          </w:tcPr>
          <w:p w14:paraId="03191A81" w14:textId="53F4C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TS38.101-3: Adding  CA_n34A/n39A/n40A-n258A</w:t>
            </w:r>
          </w:p>
        </w:tc>
        <w:tc>
          <w:tcPr>
            <w:tcW w:w="0" w:type="auto"/>
          </w:tcPr>
          <w:p w14:paraId="751A770A" w14:textId="6FB3D6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55B2F9" w14:textId="612CAD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BFBA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226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B5D06A" w14:textId="77777777" w:rsidTr="003F2FDA">
        <w:tc>
          <w:tcPr>
            <w:tcW w:w="0" w:type="auto"/>
          </w:tcPr>
          <w:p w14:paraId="62CE4EF6" w14:textId="13093D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R4-2110452</w:t>
            </w:r>
          </w:p>
        </w:tc>
        <w:tc>
          <w:tcPr>
            <w:tcW w:w="0" w:type="auto"/>
          </w:tcPr>
          <w:p w14:paraId="1FB81274" w14:textId="6486B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CA_n3A-n34A</w:t>
            </w:r>
          </w:p>
        </w:tc>
        <w:tc>
          <w:tcPr>
            <w:tcW w:w="0" w:type="auto"/>
          </w:tcPr>
          <w:p w14:paraId="73A8B2DF" w14:textId="2029E3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E300D6" w14:textId="0209E8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A3D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52DAC" w14:textId="513C07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R4-2107699</w:t>
            </w:r>
          </w:p>
        </w:tc>
      </w:tr>
      <w:tr w:rsidR="00C4771D" w14:paraId="5608FD7B" w14:textId="77777777" w:rsidTr="003F2FDA">
        <w:tc>
          <w:tcPr>
            <w:tcW w:w="0" w:type="auto"/>
          </w:tcPr>
          <w:p w14:paraId="0A002D6F" w14:textId="31F12C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R4-2110453</w:t>
            </w:r>
          </w:p>
        </w:tc>
        <w:tc>
          <w:tcPr>
            <w:tcW w:w="0" w:type="auto"/>
          </w:tcPr>
          <w:p w14:paraId="43DBAFD9" w14:textId="0C423C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CA_n8A-n34A</w:t>
            </w:r>
          </w:p>
        </w:tc>
        <w:tc>
          <w:tcPr>
            <w:tcW w:w="0" w:type="auto"/>
          </w:tcPr>
          <w:p w14:paraId="5DF5FE55" w14:textId="640A3C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2AEF4D" w14:textId="77C095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2B30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E46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2F7783" w14:textId="77777777" w:rsidTr="003F2FDA">
        <w:tc>
          <w:tcPr>
            <w:tcW w:w="0" w:type="auto"/>
          </w:tcPr>
          <w:p w14:paraId="5AE56B49" w14:textId="0A08E8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R4-2110454</w:t>
            </w:r>
          </w:p>
        </w:tc>
        <w:tc>
          <w:tcPr>
            <w:tcW w:w="0" w:type="auto"/>
          </w:tcPr>
          <w:p w14:paraId="2E51B44D" w14:textId="12D714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DC_8A_n39A-n40A</w:t>
            </w:r>
          </w:p>
        </w:tc>
        <w:tc>
          <w:tcPr>
            <w:tcW w:w="0" w:type="auto"/>
          </w:tcPr>
          <w:p w14:paraId="0F7EAD37" w14:textId="6045D5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C7D626" w14:textId="7221AD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6F280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E6AAF" w14:textId="111928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R4-2107735</w:t>
            </w:r>
          </w:p>
        </w:tc>
      </w:tr>
      <w:tr w:rsidR="00C4771D" w14:paraId="39DFD4F2" w14:textId="77777777" w:rsidTr="003F2FDA">
        <w:tc>
          <w:tcPr>
            <w:tcW w:w="0" w:type="auto"/>
          </w:tcPr>
          <w:p w14:paraId="262D4976" w14:textId="5AF913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R4-2110455</w:t>
            </w:r>
          </w:p>
        </w:tc>
        <w:tc>
          <w:tcPr>
            <w:tcW w:w="0" w:type="auto"/>
          </w:tcPr>
          <w:p w14:paraId="32680098" w14:textId="207CF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DC_8A_n39A-n79A</w:t>
            </w:r>
          </w:p>
        </w:tc>
        <w:tc>
          <w:tcPr>
            <w:tcW w:w="0" w:type="auto"/>
          </w:tcPr>
          <w:p w14:paraId="5AEBA10E" w14:textId="747804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8E8E20" w14:textId="3B56B6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EF14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818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1320F4" w14:textId="77777777" w:rsidTr="003F2FDA">
        <w:tc>
          <w:tcPr>
            <w:tcW w:w="0" w:type="auto"/>
          </w:tcPr>
          <w:p w14:paraId="506DC404" w14:textId="1FE400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R4-2110456</w:t>
            </w:r>
          </w:p>
        </w:tc>
        <w:tc>
          <w:tcPr>
            <w:tcW w:w="0" w:type="auto"/>
          </w:tcPr>
          <w:p w14:paraId="1E05A07A" w14:textId="08F493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37.717-11-31_DC_8A_n39A-n40A-n79A</w:t>
            </w:r>
          </w:p>
        </w:tc>
        <w:tc>
          <w:tcPr>
            <w:tcW w:w="0" w:type="auto"/>
          </w:tcPr>
          <w:p w14:paraId="58EA25AF" w14:textId="29CD92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B4A1B6" w14:textId="4E8CDD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AC95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481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07D4E6" w14:textId="77777777" w:rsidTr="003F2FDA">
        <w:tc>
          <w:tcPr>
            <w:tcW w:w="0" w:type="auto"/>
          </w:tcPr>
          <w:p w14:paraId="2F791A78" w14:textId="177F35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R4-2110457</w:t>
            </w:r>
          </w:p>
        </w:tc>
        <w:tc>
          <w:tcPr>
            <w:tcW w:w="0" w:type="auto"/>
          </w:tcPr>
          <w:p w14:paraId="53F948EE" w14:textId="0627CC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37.717-33_DC_39A_n79A-n258A</w:t>
            </w:r>
          </w:p>
        </w:tc>
        <w:tc>
          <w:tcPr>
            <w:tcW w:w="0" w:type="auto"/>
          </w:tcPr>
          <w:p w14:paraId="1D6FBC69" w14:textId="3FEF4D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9BDBD6" w14:textId="5A7117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4D9C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61C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94BBA9" w14:textId="77777777" w:rsidTr="003F2FDA">
        <w:tc>
          <w:tcPr>
            <w:tcW w:w="0" w:type="auto"/>
          </w:tcPr>
          <w:p w14:paraId="6CA4AF9E" w14:textId="14F043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R4-2110458</w:t>
            </w:r>
          </w:p>
        </w:tc>
        <w:tc>
          <w:tcPr>
            <w:tcW w:w="0" w:type="auto"/>
          </w:tcPr>
          <w:p w14:paraId="04F24387" w14:textId="604EB8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TR38.717-03-01_CA_n41A-n79A-n258A</w:t>
            </w:r>
          </w:p>
        </w:tc>
        <w:tc>
          <w:tcPr>
            <w:tcW w:w="0" w:type="auto"/>
          </w:tcPr>
          <w:p w14:paraId="5D1540B9" w14:textId="4700FB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60D945" w14:textId="0BA9FC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7BDA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27238" w14:textId="133947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R4-2107710</w:t>
            </w:r>
          </w:p>
        </w:tc>
      </w:tr>
      <w:tr w:rsidR="00C4771D" w14:paraId="46AC30B1" w14:textId="77777777" w:rsidTr="003F2FDA">
        <w:tc>
          <w:tcPr>
            <w:tcW w:w="0" w:type="auto"/>
          </w:tcPr>
          <w:p w14:paraId="297E2203" w14:textId="56D4CF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R4-2110459</w:t>
            </w:r>
          </w:p>
        </w:tc>
        <w:tc>
          <w:tcPr>
            <w:tcW w:w="0" w:type="auto"/>
          </w:tcPr>
          <w:p w14:paraId="66EB84D6" w14:textId="3D2DA7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TR38.717-03-02_CA_n41A-n79A-n258A</w:t>
            </w:r>
          </w:p>
        </w:tc>
        <w:tc>
          <w:tcPr>
            <w:tcW w:w="0" w:type="auto"/>
          </w:tcPr>
          <w:p w14:paraId="7453E4F9" w14:textId="1B85A7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841F7D" w14:textId="71873A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8E2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84FDA" w14:textId="6BEAD4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R4-2107727</w:t>
            </w:r>
          </w:p>
        </w:tc>
      </w:tr>
      <w:tr w:rsidR="00C4771D" w14:paraId="1DF18B85" w14:textId="77777777" w:rsidTr="003F2FDA">
        <w:tc>
          <w:tcPr>
            <w:tcW w:w="0" w:type="auto"/>
          </w:tcPr>
          <w:p w14:paraId="48530821" w14:textId="56822E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R4-2110460</w:t>
            </w:r>
          </w:p>
        </w:tc>
        <w:tc>
          <w:tcPr>
            <w:tcW w:w="0" w:type="auto"/>
          </w:tcPr>
          <w:p w14:paraId="346BBED8" w14:textId="5B44A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TR38.841_ PC2 CA_n41A-n79A</w:t>
            </w:r>
          </w:p>
        </w:tc>
        <w:tc>
          <w:tcPr>
            <w:tcW w:w="0" w:type="auto"/>
          </w:tcPr>
          <w:p w14:paraId="24852AAE" w14:textId="738DB1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C31042" w14:textId="1DCD6D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536C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816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0479D0" w14:textId="77777777" w:rsidTr="003F2FDA">
        <w:tc>
          <w:tcPr>
            <w:tcW w:w="0" w:type="auto"/>
          </w:tcPr>
          <w:p w14:paraId="41DB8164" w14:textId="5CC1DE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R4-2110461</w:t>
            </w:r>
          </w:p>
        </w:tc>
        <w:tc>
          <w:tcPr>
            <w:tcW w:w="0" w:type="auto"/>
          </w:tcPr>
          <w:p w14:paraId="1CFFA250" w14:textId="147FE3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CA_DC xUL_2DL (x=1,2)</w:t>
            </w:r>
          </w:p>
        </w:tc>
        <w:tc>
          <w:tcPr>
            <w:tcW w:w="0" w:type="auto"/>
          </w:tcPr>
          <w:p w14:paraId="16028765" w14:textId="0940E9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10E73C" w14:textId="1A4BBB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83D5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E97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29779F" w14:textId="77777777" w:rsidTr="003F2FDA">
        <w:tc>
          <w:tcPr>
            <w:tcW w:w="0" w:type="auto"/>
          </w:tcPr>
          <w:p w14:paraId="393A14DE" w14:textId="12DEEC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R4-2110462</w:t>
            </w:r>
          </w:p>
        </w:tc>
        <w:tc>
          <w:tcPr>
            <w:tcW w:w="0" w:type="auto"/>
          </w:tcPr>
          <w:p w14:paraId="043F5DC5" w14:textId="0D2C46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reflect the completed NR inter band CA DC combinations for 2 bands DL with up to 2 </w:t>
            </w:r>
            <w:r>
              <w:rPr>
                <w:sz w:val="16"/>
              </w:rPr>
              <w:lastRenderedPageBreak/>
              <w:t>bands UL into TS 38.101-1</w:t>
            </w:r>
          </w:p>
        </w:tc>
        <w:tc>
          <w:tcPr>
            <w:tcW w:w="0" w:type="auto"/>
          </w:tcPr>
          <w:p w14:paraId="0DFD0F3C" w14:textId="76999F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403E1AE8" w14:textId="7E9351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9B13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F01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730001" w14:textId="77777777" w:rsidTr="003F2FDA">
        <w:tc>
          <w:tcPr>
            <w:tcW w:w="0" w:type="auto"/>
          </w:tcPr>
          <w:p w14:paraId="186ED9C5" w14:textId="65D40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R4-2110463</w:t>
            </w:r>
          </w:p>
        </w:tc>
        <w:tc>
          <w:tcPr>
            <w:tcW w:w="0" w:type="auto"/>
          </w:tcPr>
          <w:p w14:paraId="6FA5280B" w14:textId="12718D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38.101-2</w:t>
            </w:r>
          </w:p>
        </w:tc>
        <w:tc>
          <w:tcPr>
            <w:tcW w:w="0" w:type="auto"/>
          </w:tcPr>
          <w:p w14:paraId="2DFE17CC" w14:textId="293CBC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E3B2DF" w14:textId="1A1B74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51CC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34D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37D71F" w14:textId="77777777" w:rsidTr="003F2FDA">
        <w:tc>
          <w:tcPr>
            <w:tcW w:w="0" w:type="auto"/>
          </w:tcPr>
          <w:p w14:paraId="07BA74E8" w14:textId="20449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R4-2110464</w:t>
            </w:r>
          </w:p>
        </w:tc>
        <w:tc>
          <w:tcPr>
            <w:tcW w:w="0" w:type="auto"/>
          </w:tcPr>
          <w:p w14:paraId="172394F1" w14:textId="015A5A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0" w:type="auto"/>
          </w:tcPr>
          <w:p w14:paraId="4B159EEB" w14:textId="0247B9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7E6E26" w14:textId="14B0E3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5453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4F7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E24CA0" w14:textId="77777777" w:rsidTr="003F2FDA">
        <w:tc>
          <w:tcPr>
            <w:tcW w:w="0" w:type="auto"/>
          </w:tcPr>
          <w:p w14:paraId="67864BA4" w14:textId="26A258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R4-2110465</w:t>
            </w:r>
          </w:p>
        </w:tc>
        <w:tc>
          <w:tcPr>
            <w:tcW w:w="0" w:type="auto"/>
          </w:tcPr>
          <w:p w14:paraId="2610D003" w14:textId="3D193D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Carrier AggregationDual Connectivity for 3 bands DL with 2 bands UL</w:t>
            </w:r>
          </w:p>
        </w:tc>
        <w:tc>
          <w:tcPr>
            <w:tcW w:w="0" w:type="auto"/>
          </w:tcPr>
          <w:p w14:paraId="6E08B91C" w14:textId="0C4C19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B265F3" w14:textId="5E87F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FE0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9FBB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0CB0EC" w14:textId="77777777" w:rsidTr="003F2FDA">
        <w:tc>
          <w:tcPr>
            <w:tcW w:w="0" w:type="auto"/>
          </w:tcPr>
          <w:p w14:paraId="72FCE791" w14:textId="1BEC3A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R4-2110466</w:t>
            </w:r>
          </w:p>
        </w:tc>
        <w:tc>
          <w:tcPr>
            <w:tcW w:w="0" w:type="auto"/>
          </w:tcPr>
          <w:p w14:paraId="6B4CA846" w14:textId="508883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0" w:type="auto"/>
          </w:tcPr>
          <w:p w14:paraId="76E07658" w14:textId="202DF8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2903FC" w14:textId="1EB07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A91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F5C8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52A6EB" w14:textId="77777777" w:rsidTr="003F2FDA">
        <w:tc>
          <w:tcPr>
            <w:tcW w:w="0" w:type="auto"/>
          </w:tcPr>
          <w:p w14:paraId="04540AEA" w14:textId="68DA65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R4-2110467</w:t>
            </w:r>
          </w:p>
        </w:tc>
        <w:tc>
          <w:tcPr>
            <w:tcW w:w="0" w:type="auto"/>
          </w:tcPr>
          <w:p w14:paraId="27336C08" w14:textId="1D7D81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Simultaneous RxTx</w:t>
            </w:r>
          </w:p>
        </w:tc>
        <w:tc>
          <w:tcPr>
            <w:tcW w:w="0" w:type="auto"/>
          </w:tcPr>
          <w:p w14:paraId="7AC42B25" w14:textId="72CC28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B82C24" w14:textId="1D4489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824B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7FF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CE4EED" w14:textId="77777777" w:rsidTr="003F2FDA">
        <w:tc>
          <w:tcPr>
            <w:tcW w:w="0" w:type="auto"/>
          </w:tcPr>
          <w:p w14:paraId="162C99AD" w14:textId="03B69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R4-2110468</w:t>
            </w:r>
          </w:p>
        </w:tc>
        <w:tc>
          <w:tcPr>
            <w:tcW w:w="0" w:type="auto"/>
          </w:tcPr>
          <w:p w14:paraId="481047AE" w14:textId="0E3C88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x bands (x=1,2) LTE inter-band CA (xDL/xUL) and y bands (y=3-x) NR inter-band CA</w:t>
            </w:r>
          </w:p>
        </w:tc>
        <w:tc>
          <w:tcPr>
            <w:tcW w:w="0" w:type="auto"/>
          </w:tcPr>
          <w:p w14:paraId="339AC324" w14:textId="4343AB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3D0941" w14:textId="1629A6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98DF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259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137169" w14:textId="77777777" w:rsidTr="003F2FDA">
        <w:tc>
          <w:tcPr>
            <w:tcW w:w="0" w:type="auto"/>
          </w:tcPr>
          <w:p w14:paraId="726C5198" w14:textId="21F29D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R4-2110469</w:t>
            </w:r>
          </w:p>
        </w:tc>
        <w:tc>
          <w:tcPr>
            <w:tcW w:w="0" w:type="auto"/>
          </w:tcPr>
          <w:p w14:paraId="408326B6" w14:textId="73A2D7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ENDC combinations for 3 bands DL with 3 bands UL into TS 38.101-3</w:t>
            </w:r>
          </w:p>
        </w:tc>
        <w:tc>
          <w:tcPr>
            <w:tcW w:w="0" w:type="auto"/>
          </w:tcPr>
          <w:p w14:paraId="0270DC94" w14:textId="4940DA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ECABFAE" w14:textId="57FA4D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284C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0FB1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92CB9D" w14:textId="77777777" w:rsidTr="003F2FDA">
        <w:tc>
          <w:tcPr>
            <w:tcW w:w="0" w:type="auto"/>
          </w:tcPr>
          <w:p w14:paraId="4572D085" w14:textId="0B9A07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R4-2110470</w:t>
            </w:r>
          </w:p>
        </w:tc>
        <w:tc>
          <w:tcPr>
            <w:tcW w:w="0" w:type="auto"/>
          </w:tcPr>
          <w:p w14:paraId="60B66950" w14:textId="2F1F70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v0.4.0</w:t>
            </w:r>
          </w:p>
        </w:tc>
        <w:tc>
          <w:tcPr>
            <w:tcW w:w="0" w:type="auto"/>
          </w:tcPr>
          <w:p w14:paraId="50F30A96" w14:textId="641B85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EA053F" w14:textId="0ED50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D7F2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B06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DE135B" w14:textId="77777777" w:rsidTr="003F2FDA">
        <w:tc>
          <w:tcPr>
            <w:tcW w:w="0" w:type="auto"/>
          </w:tcPr>
          <w:p w14:paraId="33EBFEB7" w14:textId="759968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R4-2110471</w:t>
            </w:r>
          </w:p>
        </w:tc>
        <w:tc>
          <w:tcPr>
            <w:tcW w:w="0" w:type="auto"/>
          </w:tcPr>
          <w:p w14:paraId="7F97929C" w14:textId="193E1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of x bands (x=1,2,3) LTE inter-band CA (xDL1UL) and 3 bands NR inter-band CA (3DL1UL)</w:t>
            </w:r>
          </w:p>
        </w:tc>
        <w:tc>
          <w:tcPr>
            <w:tcW w:w="0" w:type="auto"/>
          </w:tcPr>
          <w:p w14:paraId="74E06C98" w14:textId="7E4C5E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0B30238" w14:textId="52CA9A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691A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93A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853AD6" w14:textId="77777777" w:rsidTr="003F2FDA">
        <w:tc>
          <w:tcPr>
            <w:tcW w:w="0" w:type="auto"/>
          </w:tcPr>
          <w:p w14:paraId="35E5CDA1" w14:textId="182EE6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R4-2110472</w:t>
            </w:r>
          </w:p>
        </w:tc>
        <w:tc>
          <w:tcPr>
            <w:tcW w:w="0" w:type="auto"/>
          </w:tcPr>
          <w:p w14:paraId="4C0E7713" w14:textId="5A5EF5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DC of x bands (x=1,2,3) LTE inter-band CA (xDL1UL) and 3 bands NR inter-band CA (3DL1UL) into TS 38.101-3</w:t>
            </w:r>
          </w:p>
        </w:tc>
        <w:tc>
          <w:tcPr>
            <w:tcW w:w="0" w:type="auto"/>
          </w:tcPr>
          <w:p w14:paraId="61FAE8B8" w14:textId="080ABC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BECC5B" w14:textId="1EFCFA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B2C6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152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EC8149" w14:textId="77777777" w:rsidTr="003F2FDA">
        <w:tc>
          <w:tcPr>
            <w:tcW w:w="0" w:type="auto"/>
          </w:tcPr>
          <w:p w14:paraId="14126FC0" w14:textId="3628AC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R4-2110473</w:t>
            </w:r>
          </w:p>
        </w:tc>
        <w:tc>
          <w:tcPr>
            <w:tcW w:w="0" w:type="auto"/>
          </w:tcPr>
          <w:p w14:paraId="2255D55E" w14:textId="51783C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  <w:tc>
          <w:tcPr>
            <w:tcW w:w="0" w:type="auto"/>
          </w:tcPr>
          <w:p w14:paraId="51E74EF7" w14:textId="0CC0A8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1CD2F13" w14:textId="5602EE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93C1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203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6E7FEA" w14:textId="77777777" w:rsidTr="003F2FDA">
        <w:tc>
          <w:tcPr>
            <w:tcW w:w="0" w:type="auto"/>
          </w:tcPr>
          <w:p w14:paraId="533D4C2A" w14:textId="1F2E3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R4-2110474</w:t>
            </w:r>
          </w:p>
        </w:tc>
        <w:tc>
          <w:tcPr>
            <w:tcW w:w="0" w:type="auto"/>
          </w:tcPr>
          <w:p w14:paraId="719FB63B" w14:textId="4AA70C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band n34</w:t>
            </w:r>
          </w:p>
        </w:tc>
        <w:tc>
          <w:tcPr>
            <w:tcW w:w="0" w:type="auto"/>
          </w:tcPr>
          <w:p w14:paraId="171EE082" w14:textId="059AC4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97A46F" w14:textId="1D70BB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BFB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E70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00A09B" w14:textId="77777777" w:rsidTr="003F2FDA">
        <w:tc>
          <w:tcPr>
            <w:tcW w:w="0" w:type="auto"/>
          </w:tcPr>
          <w:p w14:paraId="2B45D980" w14:textId="1B1E1D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R4-2110475</w:t>
            </w:r>
          </w:p>
        </w:tc>
        <w:tc>
          <w:tcPr>
            <w:tcW w:w="0" w:type="auto"/>
          </w:tcPr>
          <w:p w14:paraId="31B5C211" w14:textId="6D650E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band n39</w:t>
            </w:r>
          </w:p>
        </w:tc>
        <w:tc>
          <w:tcPr>
            <w:tcW w:w="0" w:type="auto"/>
          </w:tcPr>
          <w:p w14:paraId="24E2D35B" w14:textId="58E175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D300FC" w14:textId="5C65F3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97C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9C9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706896" w14:textId="77777777" w:rsidTr="003F2FDA">
        <w:tc>
          <w:tcPr>
            <w:tcW w:w="0" w:type="auto"/>
          </w:tcPr>
          <w:p w14:paraId="266C97F4" w14:textId="12690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R4-2110476</w:t>
            </w:r>
          </w:p>
        </w:tc>
        <w:tc>
          <w:tcPr>
            <w:tcW w:w="0" w:type="auto"/>
          </w:tcPr>
          <w:p w14:paraId="2F0E25A3" w14:textId="62997B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R16</w:t>
            </w:r>
          </w:p>
        </w:tc>
        <w:tc>
          <w:tcPr>
            <w:tcW w:w="0" w:type="auto"/>
          </w:tcPr>
          <w:p w14:paraId="4CC6A852" w14:textId="351AE6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341DEA" w14:textId="6400ED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66C88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9F9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DBD6E9" w14:textId="77777777" w:rsidTr="003F2FDA">
        <w:tc>
          <w:tcPr>
            <w:tcW w:w="0" w:type="auto"/>
          </w:tcPr>
          <w:p w14:paraId="075DA226" w14:textId="15D06D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2E224D5E" w14:textId="77FD25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74FEE683" w14:textId="458D7D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DE27D9" w14:textId="6007FE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AB9E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0F9CC" w14:textId="2DC664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</w:tr>
      <w:tr w:rsidR="00C4771D" w14:paraId="7B8825A3" w14:textId="77777777" w:rsidTr="003F2FDA">
        <w:tc>
          <w:tcPr>
            <w:tcW w:w="0" w:type="auto"/>
          </w:tcPr>
          <w:p w14:paraId="42274A15" w14:textId="3118E4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R4-2110478</w:t>
            </w:r>
          </w:p>
        </w:tc>
        <w:tc>
          <w:tcPr>
            <w:tcW w:w="0" w:type="auto"/>
          </w:tcPr>
          <w:p w14:paraId="7851D9E6" w14:textId="231395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Simultaneous RxTx</w:t>
            </w:r>
          </w:p>
        </w:tc>
        <w:tc>
          <w:tcPr>
            <w:tcW w:w="0" w:type="auto"/>
          </w:tcPr>
          <w:p w14:paraId="77213753" w14:textId="4158EA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546536" w14:textId="0B1A41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B9E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8FB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8660A2" w14:textId="77777777" w:rsidTr="003F2FDA">
        <w:tc>
          <w:tcPr>
            <w:tcW w:w="0" w:type="auto"/>
          </w:tcPr>
          <w:p w14:paraId="41A8EE49" w14:textId="3835EC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R4-2110479</w:t>
            </w:r>
          </w:p>
        </w:tc>
        <w:tc>
          <w:tcPr>
            <w:tcW w:w="0" w:type="auto"/>
          </w:tcPr>
          <w:p w14:paraId="08CA2E61" w14:textId="07B1BB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4F61FA22" w14:textId="486F6E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7CC5BB58" w14:textId="75FAAF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B12C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DF5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D5874E" w14:textId="77777777" w:rsidTr="003F2FDA">
        <w:tc>
          <w:tcPr>
            <w:tcW w:w="0" w:type="auto"/>
          </w:tcPr>
          <w:p w14:paraId="70FA95BB" w14:textId="7CB48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R4-2110480</w:t>
            </w:r>
          </w:p>
        </w:tc>
        <w:tc>
          <w:tcPr>
            <w:tcW w:w="0" w:type="auto"/>
          </w:tcPr>
          <w:p w14:paraId="584F1706" w14:textId="3519A4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 GHz band MU and TT for NR BS RF requirement</w:t>
            </w:r>
          </w:p>
        </w:tc>
        <w:tc>
          <w:tcPr>
            <w:tcW w:w="0" w:type="auto"/>
          </w:tcPr>
          <w:p w14:paraId="6D333730" w14:textId="33CA70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60D92FDC" w14:textId="7855DE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DFB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336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6776AE" w14:textId="77777777" w:rsidTr="003F2FDA">
        <w:tc>
          <w:tcPr>
            <w:tcW w:w="0" w:type="auto"/>
          </w:tcPr>
          <w:p w14:paraId="6B7FDA11" w14:textId="6C40B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R4-2110481</w:t>
            </w:r>
          </w:p>
        </w:tc>
        <w:tc>
          <w:tcPr>
            <w:tcW w:w="0" w:type="auto"/>
          </w:tcPr>
          <w:p w14:paraId="22DDBF94" w14:textId="097049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 QAM Deployment Scenarios</w:t>
            </w:r>
          </w:p>
        </w:tc>
        <w:tc>
          <w:tcPr>
            <w:tcW w:w="0" w:type="auto"/>
          </w:tcPr>
          <w:p w14:paraId="300B5EEB" w14:textId="33B861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Bell, Verizon, KDDI, SoftBank, NTT DOCOMO</w:t>
            </w:r>
          </w:p>
        </w:tc>
        <w:tc>
          <w:tcPr>
            <w:tcW w:w="0" w:type="auto"/>
          </w:tcPr>
          <w:p w14:paraId="3F452228" w14:textId="43756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3C28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F88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5422EE" w14:textId="77777777" w:rsidTr="003F2FDA">
        <w:tc>
          <w:tcPr>
            <w:tcW w:w="0" w:type="auto"/>
          </w:tcPr>
          <w:p w14:paraId="5943F151" w14:textId="59CD0F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R4-2110482</w:t>
            </w:r>
          </w:p>
        </w:tc>
        <w:tc>
          <w:tcPr>
            <w:tcW w:w="0" w:type="auto"/>
          </w:tcPr>
          <w:p w14:paraId="1E8D8D7D" w14:textId="2ADC6C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BS EVM</w:t>
            </w:r>
          </w:p>
        </w:tc>
        <w:tc>
          <w:tcPr>
            <w:tcW w:w="0" w:type="auto"/>
          </w:tcPr>
          <w:p w14:paraId="3779BED1" w14:textId="653FFC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9A1990" w14:textId="62BD4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D38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07B9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F24C2A" w14:textId="77777777" w:rsidTr="003F2FDA">
        <w:tc>
          <w:tcPr>
            <w:tcW w:w="0" w:type="auto"/>
          </w:tcPr>
          <w:p w14:paraId="173C21F0" w14:textId="7660F0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R4-2110483</w:t>
            </w:r>
          </w:p>
        </w:tc>
        <w:tc>
          <w:tcPr>
            <w:tcW w:w="0" w:type="auto"/>
          </w:tcPr>
          <w:p w14:paraId="78EEB73F" w14:textId="7FFDFB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52.6-71 GHz System Parameters</w:t>
            </w:r>
          </w:p>
        </w:tc>
        <w:tc>
          <w:tcPr>
            <w:tcW w:w="0" w:type="auto"/>
          </w:tcPr>
          <w:p w14:paraId="78F8DB87" w14:textId="4DB106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0ABCC1" w14:textId="1B622D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83B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F46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245F1A" w14:textId="77777777" w:rsidTr="003F2FDA">
        <w:tc>
          <w:tcPr>
            <w:tcW w:w="0" w:type="auto"/>
          </w:tcPr>
          <w:p w14:paraId="1D407580" w14:textId="506141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R4-2110484</w:t>
            </w:r>
          </w:p>
        </w:tc>
        <w:tc>
          <w:tcPr>
            <w:tcW w:w="0" w:type="auto"/>
          </w:tcPr>
          <w:p w14:paraId="4CE879AE" w14:textId="3E191D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52.6 to 71 GHz maximum channel bandwidth for 960 kHz, draft LS to RAN1</w:t>
            </w:r>
          </w:p>
        </w:tc>
        <w:tc>
          <w:tcPr>
            <w:tcW w:w="0" w:type="auto"/>
          </w:tcPr>
          <w:p w14:paraId="0D90DB4F" w14:textId="6491F0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3A2A0A" w14:textId="4DC01C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6B67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E9B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2FF0D3" w14:textId="77777777" w:rsidTr="003F2FDA">
        <w:tc>
          <w:tcPr>
            <w:tcW w:w="0" w:type="auto"/>
          </w:tcPr>
          <w:p w14:paraId="0195F2B7" w14:textId="0C36A4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R4-2110485</w:t>
            </w:r>
          </w:p>
        </w:tc>
        <w:tc>
          <w:tcPr>
            <w:tcW w:w="0" w:type="auto"/>
          </w:tcPr>
          <w:p w14:paraId="708D048F" w14:textId="2760C1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Intoduction of 35 MHz and 45 MHz</w:t>
            </w:r>
          </w:p>
        </w:tc>
        <w:tc>
          <w:tcPr>
            <w:tcW w:w="0" w:type="auto"/>
          </w:tcPr>
          <w:p w14:paraId="6CF4D6FC" w14:textId="45F20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E882A7" w14:textId="706BEC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DE8F2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D03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0592F9" w14:textId="77777777" w:rsidTr="003F2FDA">
        <w:tc>
          <w:tcPr>
            <w:tcW w:w="0" w:type="auto"/>
          </w:tcPr>
          <w:p w14:paraId="53347609" w14:textId="18E441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R4-2110486</w:t>
            </w:r>
          </w:p>
        </w:tc>
        <w:tc>
          <w:tcPr>
            <w:tcW w:w="0" w:type="auto"/>
          </w:tcPr>
          <w:p w14:paraId="1EA1177B" w14:textId="07A583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0" w:type="auto"/>
          </w:tcPr>
          <w:p w14:paraId="250E85DA" w14:textId="73A0D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31D091" w14:textId="7D6783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71B12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9D0C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763B4" w14:textId="77777777" w:rsidTr="003F2FDA">
        <w:tc>
          <w:tcPr>
            <w:tcW w:w="0" w:type="auto"/>
          </w:tcPr>
          <w:p w14:paraId="24C8DC24" w14:textId="0668C5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R4-2110487</w:t>
            </w:r>
          </w:p>
        </w:tc>
        <w:tc>
          <w:tcPr>
            <w:tcW w:w="0" w:type="auto"/>
          </w:tcPr>
          <w:p w14:paraId="48B211E4" w14:textId="7C7972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draft TR 38.844</w:t>
            </w:r>
          </w:p>
        </w:tc>
        <w:tc>
          <w:tcPr>
            <w:tcW w:w="0" w:type="auto"/>
          </w:tcPr>
          <w:p w14:paraId="7265363C" w14:textId="5A337C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DE96E8" w14:textId="0441CA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5006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7C8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00064C" w14:textId="77777777" w:rsidTr="003F2FDA">
        <w:tc>
          <w:tcPr>
            <w:tcW w:w="0" w:type="auto"/>
          </w:tcPr>
          <w:p w14:paraId="4986EBE3" w14:textId="03FE4A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R4-2110488</w:t>
            </w:r>
          </w:p>
        </w:tc>
        <w:tc>
          <w:tcPr>
            <w:tcW w:w="0" w:type="auto"/>
          </w:tcPr>
          <w:p w14:paraId="58144FA9" w14:textId="4D84C4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Evaluating Overlapping Channel Bandwidth Approaches</w:t>
            </w:r>
          </w:p>
        </w:tc>
        <w:tc>
          <w:tcPr>
            <w:tcW w:w="0" w:type="auto"/>
          </w:tcPr>
          <w:p w14:paraId="1E40EB53" w14:textId="79850E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909C54" w14:textId="009B44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CA1F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32DA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864686" w14:textId="77777777" w:rsidTr="003F2FDA">
        <w:tc>
          <w:tcPr>
            <w:tcW w:w="0" w:type="auto"/>
          </w:tcPr>
          <w:p w14:paraId="07D20DEF" w14:textId="094C37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R4-2110489</w:t>
            </w:r>
          </w:p>
        </w:tc>
        <w:tc>
          <w:tcPr>
            <w:tcW w:w="0" w:type="auto"/>
          </w:tcPr>
          <w:p w14:paraId="206D4DF0" w14:textId="4BE8EC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1C53A7F0" w14:textId="41CB90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5E5B0F" w14:textId="39854C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D823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8197A" w14:textId="49E0B5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</w:tr>
      <w:tr w:rsidR="00C4771D" w14:paraId="58564450" w14:textId="77777777" w:rsidTr="003F2FDA">
        <w:tc>
          <w:tcPr>
            <w:tcW w:w="0" w:type="auto"/>
          </w:tcPr>
          <w:p w14:paraId="2E53EEF1" w14:textId="008795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R4-2110490</w:t>
            </w:r>
          </w:p>
        </w:tc>
        <w:tc>
          <w:tcPr>
            <w:tcW w:w="0" w:type="auto"/>
          </w:tcPr>
          <w:p w14:paraId="650262B6" w14:textId="6C781F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(Rel-16)</w:t>
            </w:r>
          </w:p>
        </w:tc>
        <w:tc>
          <w:tcPr>
            <w:tcW w:w="0" w:type="auto"/>
          </w:tcPr>
          <w:p w14:paraId="2791C96E" w14:textId="5761A6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E952EF" w14:textId="582C01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1F69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7C2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C0A05F" w14:textId="77777777" w:rsidTr="003F2FDA">
        <w:tc>
          <w:tcPr>
            <w:tcW w:w="0" w:type="auto"/>
          </w:tcPr>
          <w:p w14:paraId="478BE298" w14:textId="10D542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R4-2110491</w:t>
            </w:r>
          </w:p>
        </w:tc>
        <w:tc>
          <w:tcPr>
            <w:tcW w:w="0" w:type="auto"/>
          </w:tcPr>
          <w:p w14:paraId="5C80BFB4" w14:textId="60677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(Rel-17)</w:t>
            </w:r>
          </w:p>
        </w:tc>
        <w:tc>
          <w:tcPr>
            <w:tcW w:w="0" w:type="auto"/>
          </w:tcPr>
          <w:p w14:paraId="52474F1B" w14:textId="7C5DD7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B29C2C" w14:textId="371F80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E03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866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81C0D2" w14:textId="77777777" w:rsidTr="003F2FDA">
        <w:tc>
          <w:tcPr>
            <w:tcW w:w="0" w:type="auto"/>
          </w:tcPr>
          <w:p w14:paraId="7DE8590E" w14:textId="2ECEE7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R4-2110492</w:t>
            </w:r>
          </w:p>
        </w:tc>
        <w:tc>
          <w:tcPr>
            <w:tcW w:w="0" w:type="auto"/>
          </w:tcPr>
          <w:p w14:paraId="55AD7960" w14:textId="529976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FRC of PUSCH requirements</w:t>
            </w:r>
          </w:p>
        </w:tc>
        <w:tc>
          <w:tcPr>
            <w:tcW w:w="0" w:type="auto"/>
          </w:tcPr>
          <w:p w14:paraId="7B164B7C" w14:textId="64769D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5ADEAB" w14:textId="358FBB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1CFB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9B1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8B12FF" w14:textId="77777777" w:rsidTr="003F2FDA">
        <w:tc>
          <w:tcPr>
            <w:tcW w:w="0" w:type="auto"/>
          </w:tcPr>
          <w:p w14:paraId="25A4EAF7" w14:textId="2E64B2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R4-2110493</w:t>
            </w:r>
          </w:p>
        </w:tc>
        <w:tc>
          <w:tcPr>
            <w:tcW w:w="0" w:type="auto"/>
          </w:tcPr>
          <w:p w14:paraId="42D6DA1A" w14:textId="681642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(Rel-12)</w:t>
            </w:r>
          </w:p>
        </w:tc>
        <w:tc>
          <w:tcPr>
            <w:tcW w:w="0" w:type="auto"/>
          </w:tcPr>
          <w:p w14:paraId="4779DF27" w14:textId="391508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72AE7D" w14:textId="76E0E0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9CCA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1728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2C6B8B" w14:textId="77777777" w:rsidTr="003F2FDA">
        <w:tc>
          <w:tcPr>
            <w:tcW w:w="0" w:type="auto"/>
          </w:tcPr>
          <w:p w14:paraId="5B8DABD2" w14:textId="652664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R4-2110494</w:t>
            </w:r>
          </w:p>
        </w:tc>
        <w:tc>
          <w:tcPr>
            <w:tcW w:w="0" w:type="auto"/>
          </w:tcPr>
          <w:p w14:paraId="6505868E" w14:textId="0CED3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2007EBAD" w14:textId="02FAFE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E90983" w14:textId="7210BF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1ED3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9A8D51" w14:textId="07A1A3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</w:tr>
      <w:tr w:rsidR="00C4771D" w14:paraId="130E7BC9" w14:textId="77777777" w:rsidTr="003F2FDA">
        <w:tc>
          <w:tcPr>
            <w:tcW w:w="0" w:type="auto"/>
          </w:tcPr>
          <w:p w14:paraId="5E8EE59A" w14:textId="2DAF99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R4-2110495</w:t>
            </w:r>
          </w:p>
        </w:tc>
        <w:tc>
          <w:tcPr>
            <w:tcW w:w="0" w:type="auto"/>
          </w:tcPr>
          <w:p w14:paraId="2B0B3D95" w14:textId="44940D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(Rel-14)</w:t>
            </w:r>
          </w:p>
        </w:tc>
        <w:tc>
          <w:tcPr>
            <w:tcW w:w="0" w:type="auto"/>
          </w:tcPr>
          <w:p w14:paraId="69464189" w14:textId="7EE7B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4D1EC1" w14:textId="19A5FB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A1A0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514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80C8C2" w14:textId="77777777" w:rsidTr="003F2FDA">
        <w:tc>
          <w:tcPr>
            <w:tcW w:w="0" w:type="auto"/>
          </w:tcPr>
          <w:p w14:paraId="4154E141" w14:textId="0DA2B0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R4-2110496</w:t>
            </w:r>
          </w:p>
        </w:tc>
        <w:tc>
          <w:tcPr>
            <w:tcW w:w="0" w:type="auto"/>
          </w:tcPr>
          <w:p w14:paraId="70524F34" w14:textId="3556A8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(Rel-15)</w:t>
            </w:r>
          </w:p>
        </w:tc>
        <w:tc>
          <w:tcPr>
            <w:tcW w:w="0" w:type="auto"/>
          </w:tcPr>
          <w:p w14:paraId="20B580DE" w14:textId="588EEA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1D8B9A" w14:textId="7DC5E5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8193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B09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947689" w14:textId="77777777" w:rsidTr="003F2FDA">
        <w:tc>
          <w:tcPr>
            <w:tcW w:w="0" w:type="auto"/>
          </w:tcPr>
          <w:p w14:paraId="297D5411" w14:textId="7E9457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R4-2110497</w:t>
            </w:r>
          </w:p>
        </w:tc>
        <w:tc>
          <w:tcPr>
            <w:tcW w:w="0" w:type="auto"/>
          </w:tcPr>
          <w:p w14:paraId="480EE48B" w14:textId="1BE84C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CR: Updates to LTE V2V PSSCH/PSCCH </w:t>
            </w:r>
            <w:r>
              <w:rPr>
                <w:sz w:val="16"/>
              </w:rPr>
              <w:lastRenderedPageBreak/>
              <w:t>requirements and cleanup for square brackets in TS 36.101 (Rel-16)</w:t>
            </w:r>
          </w:p>
        </w:tc>
        <w:tc>
          <w:tcPr>
            <w:tcW w:w="0" w:type="auto"/>
          </w:tcPr>
          <w:p w14:paraId="7E629690" w14:textId="39C5C9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27370BFF" w14:textId="73DA89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D40E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B8E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3F2AD2" w14:textId="77777777" w:rsidTr="003F2FDA">
        <w:tc>
          <w:tcPr>
            <w:tcW w:w="0" w:type="auto"/>
          </w:tcPr>
          <w:p w14:paraId="33D09537" w14:textId="5D5A98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R4-2110498</w:t>
            </w:r>
          </w:p>
        </w:tc>
        <w:tc>
          <w:tcPr>
            <w:tcW w:w="0" w:type="auto"/>
          </w:tcPr>
          <w:p w14:paraId="63F92AE2" w14:textId="778700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68EEFA03" w14:textId="113BBA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2FA4418" w14:textId="3B5F32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61321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BB5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3C39C2" w14:textId="77777777" w:rsidTr="003F2FDA">
        <w:tc>
          <w:tcPr>
            <w:tcW w:w="0" w:type="auto"/>
          </w:tcPr>
          <w:p w14:paraId="0CB39EDF" w14:textId="2480A1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R4-2110499</w:t>
            </w:r>
          </w:p>
        </w:tc>
        <w:tc>
          <w:tcPr>
            <w:tcW w:w="0" w:type="auto"/>
          </w:tcPr>
          <w:p w14:paraId="61E29079" w14:textId="75B3B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PDSCH requirements</w:t>
            </w:r>
          </w:p>
        </w:tc>
        <w:tc>
          <w:tcPr>
            <w:tcW w:w="0" w:type="auto"/>
          </w:tcPr>
          <w:p w14:paraId="4BCD6C64" w14:textId="09CE2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C40A87" w14:textId="45E209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D49A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75E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FFFBFF" w14:textId="77777777" w:rsidTr="003F2FDA">
        <w:tc>
          <w:tcPr>
            <w:tcW w:w="0" w:type="auto"/>
          </w:tcPr>
          <w:p w14:paraId="1A4652F9" w14:textId="2A734D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R4-2110500</w:t>
            </w:r>
          </w:p>
        </w:tc>
        <w:tc>
          <w:tcPr>
            <w:tcW w:w="0" w:type="auto"/>
          </w:tcPr>
          <w:p w14:paraId="16E9DA39" w14:textId="247C0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PDSCH requirements</w:t>
            </w:r>
          </w:p>
        </w:tc>
        <w:tc>
          <w:tcPr>
            <w:tcW w:w="0" w:type="auto"/>
          </w:tcPr>
          <w:p w14:paraId="2465864A" w14:textId="44BD76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DD8698" w14:textId="33829F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815A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7A90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824850" w14:textId="77777777" w:rsidTr="003F2FDA">
        <w:tc>
          <w:tcPr>
            <w:tcW w:w="0" w:type="auto"/>
          </w:tcPr>
          <w:p w14:paraId="3F2EF3F1" w14:textId="481CF5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R4-2110501</w:t>
            </w:r>
          </w:p>
        </w:tc>
        <w:tc>
          <w:tcPr>
            <w:tcW w:w="0" w:type="auto"/>
          </w:tcPr>
          <w:p w14:paraId="075129CA" w14:textId="1A0465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fixed reference channel of NR-U PDSCH in TS 38.101-4</w:t>
            </w:r>
          </w:p>
        </w:tc>
        <w:tc>
          <w:tcPr>
            <w:tcW w:w="0" w:type="auto"/>
          </w:tcPr>
          <w:p w14:paraId="4FBCD790" w14:textId="35C086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A69D76" w14:textId="360484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F36BCC" w14:textId="666631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7B1FDE" w14:textId="7978E9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R4-2108715</w:t>
            </w:r>
          </w:p>
        </w:tc>
      </w:tr>
      <w:tr w:rsidR="00C4771D" w14:paraId="4A4703BD" w14:textId="77777777" w:rsidTr="003F2FDA">
        <w:tc>
          <w:tcPr>
            <w:tcW w:w="0" w:type="auto"/>
          </w:tcPr>
          <w:p w14:paraId="0287BBA9" w14:textId="216744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R4-2110502</w:t>
            </w:r>
          </w:p>
        </w:tc>
        <w:tc>
          <w:tcPr>
            <w:tcW w:w="0" w:type="auto"/>
          </w:tcPr>
          <w:p w14:paraId="2C36F772" w14:textId="11BD95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for NR-U CSI performance requirements</w:t>
            </w:r>
          </w:p>
        </w:tc>
        <w:tc>
          <w:tcPr>
            <w:tcW w:w="0" w:type="auto"/>
          </w:tcPr>
          <w:p w14:paraId="53BF9AF8" w14:textId="3117D6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A902AB" w14:textId="7A99EF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D84D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269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354FB4" w14:textId="77777777" w:rsidTr="003F2FDA">
        <w:tc>
          <w:tcPr>
            <w:tcW w:w="0" w:type="auto"/>
          </w:tcPr>
          <w:p w14:paraId="2032C2E7" w14:textId="1F3F83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R4-2110503</w:t>
            </w:r>
          </w:p>
        </w:tc>
        <w:tc>
          <w:tcPr>
            <w:tcW w:w="0" w:type="auto"/>
          </w:tcPr>
          <w:p w14:paraId="566BE1B9" w14:textId="6291BC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03BF4CD4" w14:textId="0BFFB6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F31397" w14:textId="6C187A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378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5B31D" w14:textId="020E75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R4-2108718</w:t>
            </w:r>
          </w:p>
        </w:tc>
      </w:tr>
      <w:tr w:rsidR="00C4771D" w14:paraId="2F16D82E" w14:textId="77777777" w:rsidTr="003F2FDA">
        <w:tc>
          <w:tcPr>
            <w:tcW w:w="0" w:type="auto"/>
          </w:tcPr>
          <w:p w14:paraId="798D9FE2" w14:textId="1A7027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R4-2110504</w:t>
            </w:r>
          </w:p>
        </w:tc>
        <w:tc>
          <w:tcPr>
            <w:tcW w:w="0" w:type="auto"/>
          </w:tcPr>
          <w:p w14:paraId="493B9BAF" w14:textId="5B968B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(Rel-16)</w:t>
            </w:r>
          </w:p>
        </w:tc>
        <w:tc>
          <w:tcPr>
            <w:tcW w:w="0" w:type="auto"/>
          </w:tcPr>
          <w:p w14:paraId="0ED068B6" w14:textId="3978DB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4DC350" w14:textId="6C7E9A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4AD2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A48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F284CA" w14:textId="77777777" w:rsidTr="003F2FDA">
        <w:tc>
          <w:tcPr>
            <w:tcW w:w="0" w:type="auto"/>
          </w:tcPr>
          <w:p w14:paraId="34A48966" w14:textId="6BDD25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R4-2110505</w:t>
            </w:r>
          </w:p>
        </w:tc>
        <w:tc>
          <w:tcPr>
            <w:tcW w:w="0" w:type="auto"/>
          </w:tcPr>
          <w:p w14:paraId="2737DC0F" w14:textId="1DE924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(Rel-17)</w:t>
            </w:r>
          </w:p>
        </w:tc>
        <w:tc>
          <w:tcPr>
            <w:tcW w:w="0" w:type="auto"/>
          </w:tcPr>
          <w:p w14:paraId="2501E24C" w14:textId="1423FF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5355F3" w14:textId="440F14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152B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0D7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B15EF7" w14:textId="77777777" w:rsidTr="003F2FDA">
        <w:tc>
          <w:tcPr>
            <w:tcW w:w="0" w:type="auto"/>
          </w:tcPr>
          <w:p w14:paraId="0D44854A" w14:textId="6D94FC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R4-2110506</w:t>
            </w:r>
          </w:p>
        </w:tc>
        <w:tc>
          <w:tcPr>
            <w:tcW w:w="0" w:type="auto"/>
          </w:tcPr>
          <w:p w14:paraId="18BA1AB0" w14:textId="07AB7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PUSCH performance requirements</w:t>
            </w:r>
          </w:p>
        </w:tc>
        <w:tc>
          <w:tcPr>
            <w:tcW w:w="0" w:type="auto"/>
          </w:tcPr>
          <w:p w14:paraId="369E8B42" w14:textId="57D0AC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513B17" w14:textId="7B801A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54D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F16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0357DF" w14:textId="77777777" w:rsidTr="003F2FDA">
        <w:tc>
          <w:tcPr>
            <w:tcW w:w="0" w:type="auto"/>
          </w:tcPr>
          <w:p w14:paraId="59279C2F" w14:textId="084EF6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R4-2110507</w:t>
            </w:r>
          </w:p>
        </w:tc>
        <w:tc>
          <w:tcPr>
            <w:tcW w:w="0" w:type="auto"/>
          </w:tcPr>
          <w:p w14:paraId="5F9FA3F2" w14:textId="584CD9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BS performance requirements</w:t>
            </w:r>
          </w:p>
        </w:tc>
        <w:tc>
          <w:tcPr>
            <w:tcW w:w="0" w:type="auto"/>
          </w:tcPr>
          <w:p w14:paraId="0A6151D6" w14:textId="173058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8D26D4" w14:textId="34B5E7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773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D7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639A0B" w14:textId="77777777" w:rsidTr="003F2FDA">
        <w:tc>
          <w:tcPr>
            <w:tcW w:w="0" w:type="auto"/>
          </w:tcPr>
          <w:p w14:paraId="5315573E" w14:textId="55196E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R4-2110508</w:t>
            </w:r>
          </w:p>
        </w:tc>
        <w:tc>
          <w:tcPr>
            <w:tcW w:w="0" w:type="auto"/>
          </w:tcPr>
          <w:p w14:paraId="74C0C6C7" w14:textId="4BC3B5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remaining issues for NR-U CG-UCI requirements</w:t>
            </w:r>
          </w:p>
        </w:tc>
        <w:tc>
          <w:tcPr>
            <w:tcW w:w="0" w:type="auto"/>
          </w:tcPr>
          <w:p w14:paraId="2296B7A8" w14:textId="2E1034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106926" w14:textId="3EA9BD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E84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8A8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D7E3DB" w14:textId="77777777" w:rsidTr="003F2FDA">
        <w:tc>
          <w:tcPr>
            <w:tcW w:w="0" w:type="auto"/>
          </w:tcPr>
          <w:p w14:paraId="2A91E761" w14:textId="5A4D0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R4-2110509</w:t>
            </w:r>
          </w:p>
        </w:tc>
        <w:tc>
          <w:tcPr>
            <w:tcW w:w="0" w:type="auto"/>
          </w:tcPr>
          <w:p w14:paraId="3A66374D" w14:textId="58703F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Simulatiton results for CG-UCI multiplexing on interlaced PUSCH requriements</w:t>
            </w:r>
          </w:p>
        </w:tc>
        <w:tc>
          <w:tcPr>
            <w:tcW w:w="0" w:type="auto"/>
          </w:tcPr>
          <w:p w14:paraId="7E644E40" w14:textId="654C1F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1ADFD0" w14:textId="345C4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924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738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8BAE38" w14:textId="77777777" w:rsidTr="003F2FDA">
        <w:tc>
          <w:tcPr>
            <w:tcW w:w="0" w:type="auto"/>
          </w:tcPr>
          <w:p w14:paraId="76B83171" w14:textId="36A746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R4-2110510</w:t>
            </w:r>
          </w:p>
        </w:tc>
        <w:tc>
          <w:tcPr>
            <w:tcW w:w="0" w:type="auto"/>
          </w:tcPr>
          <w:p w14:paraId="134DAB19" w14:textId="4A58E5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in TS 38.104</w:t>
            </w:r>
          </w:p>
        </w:tc>
        <w:tc>
          <w:tcPr>
            <w:tcW w:w="0" w:type="auto"/>
          </w:tcPr>
          <w:p w14:paraId="25A9990D" w14:textId="4F771B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615FAF" w14:textId="2757FA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A0C6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11FC0" w14:textId="75311D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R4-2108516</w:t>
            </w:r>
          </w:p>
        </w:tc>
      </w:tr>
      <w:tr w:rsidR="00C4771D" w14:paraId="1AFEFB74" w14:textId="77777777" w:rsidTr="003F2FDA">
        <w:tc>
          <w:tcPr>
            <w:tcW w:w="0" w:type="auto"/>
          </w:tcPr>
          <w:p w14:paraId="159126D4" w14:textId="430164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R4-2110511</w:t>
            </w:r>
          </w:p>
        </w:tc>
        <w:tc>
          <w:tcPr>
            <w:tcW w:w="0" w:type="auto"/>
          </w:tcPr>
          <w:p w14:paraId="7C8B479D" w14:textId="276F3C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in TS 38.141-1</w:t>
            </w:r>
          </w:p>
        </w:tc>
        <w:tc>
          <w:tcPr>
            <w:tcW w:w="0" w:type="auto"/>
          </w:tcPr>
          <w:p w14:paraId="06473F82" w14:textId="7170A0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5C203C" w14:textId="08D538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4D9E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895FF" w14:textId="76DBEB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R4-2108517</w:t>
            </w:r>
          </w:p>
        </w:tc>
      </w:tr>
      <w:tr w:rsidR="00C4771D" w14:paraId="44313EC3" w14:textId="77777777" w:rsidTr="003F2FDA">
        <w:tc>
          <w:tcPr>
            <w:tcW w:w="0" w:type="auto"/>
          </w:tcPr>
          <w:p w14:paraId="1F1DDB1B" w14:textId="30418F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R4-2110512</w:t>
            </w:r>
          </w:p>
        </w:tc>
        <w:tc>
          <w:tcPr>
            <w:tcW w:w="0" w:type="auto"/>
          </w:tcPr>
          <w:p w14:paraId="576B521B" w14:textId="5E184D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radiated conformance testing for PUSCH with interlace in TS 38.141-2</w:t>
            </w:r>
          </w:p>
        </w:tc>
        <w:tc>
          <w:tcPr>
            <w:tcW w:w="0" w:type="auto"/>
          </w:tcPr>
          <w:p w14:paraId="4B39B198" w14:textId="656487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5F019C" w14:textId="5CB2BC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CDC5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97F30" w14:textId="500370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R4-2108518</w:t>
            </w:r>
          </w:p>
        </w:tc>
      </w:tr>
      <w:tr w:rsidR="00C4771D" w14:paraId="6FD86258" w14:textId="77777777" w:rsidTr="003F2FDA">
        <w:tc>
          <w:tcPr>
            <w:tcW w:w="0" w:type="auto"/>
          </w:tcPr>
          <w:p w14:paraId="4BA5684C" w14:textId="5B41C9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R4-2110513</w:t>
            </w:r>
          </w:p>
        </w:tc>
        <w:tc>
          <w:tcPr>
            <w:tcW w:w="0" w:type="auto"/>
          </w:tcPr>
          <w:p w14:paraId="239F14A9" w14:textId="05E48C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28E86433" w14:textId="2BEF29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58B2F8" w14:textId="112917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D6C8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3CE91" w14:textId="706954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R4-2108519</w:t>
            </w:r>
          </w:p>
        </w:tc>
      </w:tr>
      <w:tr w:rsidR="00C4771D" w14:paraId="7715B359" w14:textId="77777777" w:rsidTr="003F2FDA">
        <w:tc>
          <w:tcPr>
            <w:tcW w:w="0" w:type="auto"/>
          </w:tcPr>
          <w:p w14:paraId="40A22D9C" w14:textId="168E66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R4-2110514</w:t>
            </w:r>
          </w:p>
        </w:tc>
        <w:tc>
          <w:tcPr>
            <w:tcW w:w="0" w:type="auto"/>
          </w:tcPr>
          <w:p w14:paraId="28BC96A9" w14:textId="700012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PUCCH performance requirements</w:t>
            </w:r>
          </w:p>
        </w:tc>
        <w:tc>
          <w:tcPr>
            <w:tcW w:w="0" w:type="auto"/>
          </w:tcPr>
          <w:p w14:paraId="65EC94D4" w14:textId="4DE5A5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167523" w14:textId="7DFF19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989D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5C7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3FA725" w14:textId="77777777" w:rsidTr="003F2FDA">
        <w:tc>
          <w:tcPr>
            <w:tcW w:w="0" w:type="auto"/>
          </w:tcPr>
          <w:p w14:paraId="69A0780B" w14:textId="4EFBFF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R4-2110515</w:t>
            </w:r>
          </w:p>
        </w:tc>
        <w:tc>
          <w:tcPr>
            <w:tcW w:w="0" w:type="auto"/>
          </w:tcPr>
          <w:p w14:paraId="4C2A38A7" w14:textId="349108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PRACH performance requirements</w:t>
            </w:r>
          </w:p>
        </w:tc>
        <w:tc>
          <w:tcPr>
            <w:tcW w:w="0" w:type="auto"/>
          </w:tcPr>
          <w:p w14:paraId="0ACC45C6" w14:textId="3AF77D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9D6E02" w14:textId="4394E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921B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95A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F4F73E" w14:textId="77777777" w:rsidTr="003F2FDA">
        <w:tc>
          <w:tcPr>
            <w:tcW w:w="0" w:type="auto"/>
          </w:tcPr>
          <w:p w14:paraId="7819D303" w14:textId="2DBDC7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R4-2110516</w:t>
            </w:r>
          </w:p>
        </w:tc>
        <w:tc>
          <w:tcPr>
            <w:tcW w:w="0" w:type="auto"/>
          </w:tcPr>
          <w:p w14:paraId="11C123F6" w14:textId="6496ED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PSSCH performance requirements</w:t>
            </w:r>
          </w:p>
        </w:tc>
        <w:tc>
          <w:tcPr>
            <w:tcW w:w="0" w:type="auto"/>
          </w:tcPr>
          <w:p w14:paraId="398D503C" w14:textId="0D2F4F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4BECA7" w14:textId="6B1877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C2C1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B79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C44CB0" w14:textId="77777777" w:rsidTr="003F2FDA">
        <w:tc>
          <w:tcPr>
            <w:tcW w:w="0" w:type="auto"/>
          </w:tcPr>
          <w:p w14:paraId="3CC606D6" w14:textId="06BEEC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R4-2110517</w:t>
            </w:r>
          </w:p>
        </w:tc>
        <w:tc>
          <w:tcPr>
            <w:tcW w:w="0" w:type="auto"/>
          </w:tcPr>
          <w:p w14:paraId="14012366" w14:textId="6571BE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PSCCH performance requirements</w:t>
            </w:r>
          </w:p>
        </w:tc>
        <w:tc>
          <w:tcPr>
            <w:tcW w:w="0" w:type="auto"/>
          </w:tcPr>
          <w:p w14:paraId="0AB7C9DD" w14:textId="57A82A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C7D38A" w14:textId="6978EC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0B2E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359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96452C" w14:textId="77777777" w:rsidTr="003F2FDA">
        <w:tc>
          <w:tcPr>
            <w:tcW w:w="0" w:type="auto"/>
          </w:tcPr>
          <w:p w14:paraId="6F8F2147" w14:textId="6AE87C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R4-2110518</w:t>
            </w:r>
          </w:p>
        </w:tc>
        <w:tc>
          <w:tcPr>
            <w:tcW w:w="0" w:type="auto"/>
          </w:tcPr>
          <w:p w14:paraId="60FCA557" w14:textId="7409B4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PSBCH performance requirements</w:t>
            </w:r>
          </w:p>
        </w:tc>
        <w:tc>
          <w:tcPr>
            <w:tcW w:w="0" w:type="auto"/>
          </w:tcPr>
          <w:p w14:paraId="575FE0E2" w14:textId="3364F4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43159F" w14:textId="430251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A12E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773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1E80A5" w14:textId="77777777" w:rsidTr="003F2FDA">
        <w:tc>
          <w:tcPr>
            <w:tcW w:w="0" w:type="auto"/>
          </w:tcPr>
          <w:p w14:paraId="2834E469" w14:textId="4439F8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R4-2110519</w:t>
            </w:r>
          </w:p>
        </w:tc>
        <w:tc>
          <w:tcPr>
            <w:tcW w:w="0" w:type="auto"/>
          </w:tcPr>
          <w:p w14:paraId="102B6136" w14:textId="7EFC80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PSFCH performance requirements</w:t>
            </w:r>
          </w:p>
        </w:tc>
        <w:tc>
          <w:tcPr>
            <w:tcW w:w="0" w:type="auto"/>
          </w:tcPr>
          <w:p w14:paraId="6B3D0D60" w14:textId="37DBD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36F947" w14:textId="083FFC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5C9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18A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3C943C" w14:textId="77777777" w:rsidTr="003F2FDA">
        <w:tc>
          <w:tcPr>
            <w:tcW w:w="0" w:type="auto"/>
          </w:tcPr>
          <w:p w14:paraId="4E3D997B" w14:textId="520FB4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R4-2110520</w:t>
            </w:r>
          </w:p>
        </w:tc>
        <w:tc>
          <w:tcPr>
            <w:tcW w:w="0" w:type="auto"/>
          </w:tcPr>
          <w:p w14:paraId="2C35F234" w14:textId="3F9E22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power imbalance test</w:t>
            </w:r>
          </w:p>
        </w:tc>
        <w:tc>
          <w:tcPr>
            <w:tcW w:w="0" w:type="auto"/>
          </w:tcPr>
          <w:p w14:paraId="2C998BA9" w14:textId="3094C5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8F92E9" w14:textId="5673E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3B7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744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354809" w14:textId="77777777" w:rsidTr="003F2FDA">
        <w:tc>
          <w:tcPr>
            <w:tcW w:w="0" w:type="auto"/>
          </w:tcPr>
          <w:p w14:paraId="29352A3F" w14:textId="61195C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R4-2110521</w:t>
            </w:r>
          </w:p>
        </w:tc>
        <w:tc>
          <w:tcPr>
            <w:tcW w:w="0" w:type="auto"/>
          </w:tcPr>
          <w:p w14:paraId="77A27126" w14:textId="24F710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on NR V2X power imbalance test</w:t>
            </w:r>
          </w:p>
        </w:tc>
        <w:tc>
          <w:tcPr>
            <w:tcW w:w="0" w:type="auto"/>
          </w:tcPr>
          <w:p w14:paraId="2DDBBCD6" w14:textId="354B60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E8254C" w14:textId="27B2E6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EBC0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F448A" w14:textId="153D6A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R4-2108532</w:t>
            </w:r>
          </w:p>
        </w:tc>
      </w:tr>
      <w:tr w:rsidR="00C4771D" w14:paraId="3A19BB46" w14:textId="77777777" w:rsidTr="003F2FDA">
        <w:tc>
          <w:tcPr>
            <w:tcW w:w="0" w:type="auto"/>
          </w:tcPr>
          <w:p w14:paraId="2A2B1EB7" w14:textId="083241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R4-2110522</w:t>
            </w:r>
          </w:p>
        </w:tc>
        <w:tc>
          <w:tcPr>
            <w:tcW w:w="0" w:type="auto"/>
          </w:tcPr>
          <w:p w14:paraId="53461F48" w14:textId="0AFDFF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soft buffer combing test</w:t>
            </w:r>
          </w:p>
        </w:tc>
        <w:tc>
          <w:tcPr>
            <w:tcW w:w="0" w:type="auto"/>
          </w:tcPr>
          <w:p w14:paraId="442AEDF7" w14:textId="4D3BF3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F7EA48" w14:textId="0FF485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E3A5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119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F45444" w14:textId="77777777" w:rsidTr="003F2FDA">
        <w:tc>
          <w:tcPr>
            <w:tcW w:w="0" w:type="auto"/>
          </w:tcPr>
          <w:p w14:paraId="3B7D50BA" w14:textId="5B51C4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R4-2110523</w:t>
            </w:r>
          </w:p>
        </w:tc>
        <w:tc>
          <w:tcPr>
            <w:tcW w:w="0" w:type="auto"/>
          </w:tcPr>
          <w:p w14:paraId="518EC211" w14:textId="6AEEBE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PSFCH decoding capability test</w:t>
            </w:r>
          </w:p>
        </w:tc>
        <w:tc>
          <w:tcPr>
            <w:tcW w:w="0" w:type="auto"/>
          </w:tcPr>
          <w:p w14:paraId="6CB7DF7D" w14:textId="641F52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05AC07" w14:textId="20A07E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A57E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06A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AF7595" w14:textId="77777777" w:rsidTr="003F2FDA">
        <w:tc>
          <w:tcPr>
            <w:tcW w:w="0" w:type="auto"/>
          </w:tcPr>
          <w:p w14:paraId="38AF79DD" w14:textId="3B3EBD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R4-2110524</w:t>
            </w:r>
          </w:p>
        </w:tc>
        <w:tc>
          <w:tcPr>
            <w:tcW w:w="0" w:type="auto"/>
          </w:tcPr>
          <w:p w14:paraId="3EE2F392" w14:textId="70FE98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PSCCH decoding capability test</w:t>
            </w:r>
          </w:p>
        </w:tc>
        <w:tc>
          <w:tcPr>
            <w:tcW w:w="0" w:type="auto"/>
          </w:tcPr>
          <w:p w14:paraId="23A6EB2D" w14:textId="722A18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98ED98" w14:textId="53EDCE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FCE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81F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8B161F" w14:textId="77777777" w:rsidTr="003F2FDA">
        <w:tc>
          <w:tcPr>
            <w:tcW w:w="0" w:type="auto"/>
          </w:tcPr>
          <w:p w14:paraId="1FC33372" w14:textId="33DC77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R4-2110525</w:t>
            </w:r>
          </w:p>
        </w:tc>
        <w:tc>
          <w:tcPr>
            <w:tcW w:w="0" w:type="auto"/>
          </w:tcPr>
          <w:p w14:paraId="1E995895" w14:textId="2BE649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5G NR UE Application Layer Data Throughput Performance</w:t>
            </w:r>
          </w:p>
        </w:tc>
        <w:tc>
          <w:tcPr>
            <w:tcW w:w="0" w:type="auto"/>
          </w:tcPr>
          <w:p w14:paraId="7BE8207F" w14:textId="3CA0C6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339636" w14:textId="7EE31E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1642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7BA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11BBA9" w14:textId="77777777" w:rsidTr="003F2FDA">
        <w:tc>
          <w:tcPr>
            <w:tcW w:w="0" w:type="auto"/>
          </w:tcPr>
          <w:p w14:paraId="1BB0D6C2" w14:textId="1258FB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R4-2110526</w:t>
            </w:r>
          </w:p>
        </w:tc>
        <w:tc>
          <w:tcPr>
            <w:tcW w:w="0" w:type="auto"/>
          </w:tcPr>
          <w:p w14:paraId="6A2B9675" w14:textId="7AA67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scenarios for NR UE HST FR1 performance requirements</w:t>
            </w:r>
          </w:p>
        </w:tc>
        <w:tc>
          <w:tcPr>
            <w:tcW w:w="0" w:type="auto"/>
          </w:tcPr>
          <w:p w14:paraId="2537F95F" w14:textId="5ED530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667671" w14:textId="33AB2F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AD1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201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96A3F9" w14:textId="77777777" w:rsidTr="003F2FDA">
        <w:tc>
          <w:tcPr>
            <w:tcW w:w="0" w:type="auto"/>
          </w:tcPr>
          <w:p w14:paraId="3D04EAA8" w14:textId="291D5B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R4-2110527</w:t>
            </w:r>
          </w:p>
        </w:tc>
        <w:tc>
          <w:tcPr>
            <w:tcW w:w="0" w:type="auto"/>
          </w:tcPr>
          <w:p w14:paraId="00AB13E4" w14:textId="6655BB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CA scenarios for NR UE HST FR1 performance requirements</w:t>
            </w:r>
          </w:p>
        </w:tc>
        <w:tc>
          <w:tcPr>
            <w:tcW w:w="0" w:type="auto"/>
          </w:tcPr>
          <w:p w14:paraId="3E26B1AC" w14:textId="021471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7AF4E4" w14:textId="655853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11B9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BB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5EB648" w14:textId="77777777" w:rsidTr="003F2FDA">
        <w:tc>
          <w:tcPr>
            <w:tcW w:w="0" w:type="auto"/>
          </w:tcPr>
          <w:p w14:paraId="532E570C" w14:textId="7683AD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R4-2110528</w:t>
            </w:r>
          </w:p>
        </w:tc>
        <w:tc>
          <w:tcPr>
            <w:tcW w:w="0" w:type="auto"/>
          </w:tcPr>
          <w:p w14:paraId="33CE4C5D" w14:textId="3499E9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transmission schemes for NR UE HST FR1 performance requirements</w:t>
            </w:r>
          </w:p>
        </w:tc>
        <w:tc>
          <w:tcPr>
            <w:tcW w:w="0" w:type="auto"/>
          </w:tcPr>
          <w:p w14:paraId="0C545FEF" w14:textId="0F918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F106A1" w14:textId="5DEC55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9807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068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155AE6" w14:textId="77777777" w:rsidTr="003F2FDA">
        <w:tc>
          <w:tcPr>
            <w:tcW w:w="0" w:type="auto"/>
          </w:tcPr>
          <w:p w14:paraId="30088086" w14:textId="2F4D03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R4-2110529</w:t>
            </w:r>
          </w:p>
        </w:tc>
        <w:tc>
          <w:tcPr>
            <w:tcW w:w="0" w:type="auto"/>
          </w:tcPr>
          <w:p w14:paraId="513769CC" w14:textId="38880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enhanced transmission schemes for NR UE HST FR1 performance requirements</w:t>
            </w:r>
          </w:p>
        </w:tc>
        <w:tc>
          <w:tcPr>
            <w:tcW w:w="0" w:type="auto"/>
          </w:tcPr>
          <w:p w14:paraId="55E29E22" w14:textId="5628C8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D9752F" w14:textId="759434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18F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80C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CA8AB5" w14:textId="77777777" w:rsidTr="003F2FDA">
        <w:tc>
          <w:tcPr>
            <w:tcW w:w="0" w:type="auto"/>
          </w:tcPr>
          <w:p w14:paraId="5CD0D12B" w14:textId="5237FB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R4-2110530</w:t>
            </w:r>
          </w:p>
        </w:tc>
        <w:tc>
          <w:tcPr>
            <w:tcW w:w="0" w:type="auto"/>
          </w:tcPr>
          <w:p w14:paraId="51F5401A" w14:textId="48B91F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requirements for FR2 HST</w:t>
            </w:r>
          </w:p>
        </w:tc>
        <w:tc>
          <w:tcPr>
            <w:tcW w:w="0" w:type="auto"/>
          </w:tcPr>
          <w:p w14:paraId="48A90B59" w14:textId="00F07D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25305F" w14:textId="24F8E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BD7A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4B0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D3DAE9" w14:textId="77777777" w:rsidTr="003F2FDA">
        <w:tc>
          <w:tcPr>
            <w:tcW w:w="0" w:type="auto"/>
          </w:tcPr>
          <w:p w14:paraId="747BD03B" w14:textId="5681D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R4-2110531</w:t>
            </w:r>
          </w:p>
        </w:tc>
        <w:tc>
          <w:tcPr>
            <w:tcW w:w="0" w:type="auto"/>
          </w:tcPr>
          <w:p w14:paraId="4CF06A55" w14:textId="4F6D0C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3E2C254E" w14:textId="257877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A006CA" w14:textId="19905E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14A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619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E4F070" w14:textId="77777777" w:rsidTr="003F2FDA">
        <w:tc>
          <w:tcPr>
            <w:tcW w:w="0" w:type="auto"/>
          </w:tcPr>
          <w:p w14:paraId="6CA276B6" w14:textId="7AE8D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R4-2110532</w:t>
            </w:r>
          </w:p>
        </w:tc>
        <w:tc>
          <w:tcPr>
            <w:tcW w:w="0" w:type="auto"/>
          </w:tcPr>
          <w:p w14:paraId="2FB115C9" w14:textId="51E12B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demodulation requirements</w:t>
            </w:r>
          </w:p>
        </w:tc>
        <w:tc>
          <w:tcPr>
            <w:tcW w:w="0" w:type="auto"/>
          </w:tcPr>
          <w:p w14:paraId="379D88A0" w14:textId="464354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8F3C57" w14:textId="200292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0AA3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90E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37158B" w14:textId="77777777" w:rsidTr="003F2FDA">
        <w:tc>
          <w:tcPr>
            <w:tcW w:w="0" w:type="auto"/>
          </w:tcPr>
          <w:p w14:paraId="0056A08E" w14:textId="02426B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R4-2110533</w:t>
            </w:r>
          </w:p>
        </w:tc>
        <w:tc>
          <w:tcPr>
            <w:tcW w:w="0" w:type="auto"/>
          </w:tcPr>
          <w:p w14:paraId="165A2794" w14:textId="492EB6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deployment scenario</w:t>
            </w:r>
          </w:p>
        </w:tc>
        <w:tc>
          <w:tcPr>
            <w:tcW w:w="0" w:type="auto"/>
          </w:tcPr>
          <w:p w14:paraId="1BAD10E4" w14:textId="202683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6DBE8B" w14:textId="009D1C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33C3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2DD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68E18F" w14:textId="77777777" w:rsidTr="003F2FDA">
        <w:tc>
          <w:tcPr>
            <w:tcW w:w="0" w:type="auto"/>
          </w:tcPr>
          <w:p w14:paraId="7DA8A80A" w14:textId="5CA1DE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R4-2110534</w:t>
            </w:r>
          </w:p>
        </w:tc>
        <w:tc>
          <w:tcPr>
            <w:tcW w:w="0" w:type="auto"/>
          </w:tcPr>
          <w:p w14:paraId="4A437E78" w14:textId="48E76C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Scenario-A</w:t>
            </w:r>
          </w:p>
        </w:tc>
        <w:tc>
          <w:tcPr>
            <w:tcW w:w="0" w:type="auto"/>
          </w:tcPr>
          <w:p w14:paraId="1A579EBB" w14:textId="7148E7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713D4F" w14:textId="14D7AC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49BD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CC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EFB988" w14:textId="77777777" w:rsidTr="003F2FDA">
        <w:tc>
          <w:tcPr>
            <w:tcW w:w="0" w:type="auto"/>
          </w:tcPr>
          <w:p w14:paraId="6D92A796" w14:textId="12AD4C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R4-2110535</w:t>
            </w:r>
          </w:p>
        </w:tc>
        <w:tc>
          <w:tcPr>
            <w:tcW w:w="0" w:type="auto"/>
          </w:tcPr>
          <w:p w14:paraId="2E340ADF" w14:textId="1D4E70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Scenario-B</w:t>
            </w:r>
          </w:p>
        </w:tc>
        <w:tc>
          <w:tcPr>
            <w:tcW w:w="0" w:type="auto"/>
          </w:tcPr>
          <w:p w14:paraId="1D91DDB6" w14:textId="654DD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F35AA4" w14:textId="757FA3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E949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0D5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3A98B2" w14:textId="77777777" w:rsidTr="003F2FDA">
        <w:tc>
          <w:tcPr>
            <w:tcW w:w="0" w:type="auto"/>
          </w:tcPr>
          <w:p w14:paraId="4F72CF9F" w14:textId="4C00D8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R4-2110536</w:t>
            </w:r>
          </w:p>
        </w:tc>
        <w:tc>
          <w:tcPr>
            <w:tcW w:w="0" w:type="auto"/>
          </w:tcPr>
          <w:p w14:paraId="0293EEB1" w14:textId="57760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modeling for NR FR2 HST</w:t>
            </w:r>
          </w:p>
        </w:tc>
        <w:tc>
          <w:tcPr>
            <w:tcW w:w="0" w:type="auto"/>
          </w:tcPr>
          <w:p w14:paraId="0038AD4F" w14:textId="64EF87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5D5B3D" w14:textId="542AEB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81EB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D0D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47341A" w14:textId="77777777" w:rsidTr="003F2FDA">
        <w:tc>
          <w:tcPr>
            <w:tcW w:w="0" w:type="auto"/>
          </w:tcPr>
          <w:p w14:paraId="62394755" w14:textId="3CA6CB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R4-2110537</w:t>
            </w:r>
          </w:p>
        </w:tc>
        <w:tc>
          <w:tcPr>
            <w:tcW w:w="0" w:type="auto"/>
          </w:tcPr>
          <w:p w14:paraId="4A727D24" w14:textId="65E333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2537B22F" w14:textId="5838E3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BB8253" w14:textId="196A0B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838E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B06F8" w14:textId="144497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R4-2108590</w:t>
            </w:r>
          </w:p>
        </w:tc>
      </w:tr>
      <w:tr w:rsidR="00C4771D" w14:paraId="3D5A5DA4" w14:textId="77777777" w:rsidTr="003F2FDA">
        <w:tc>
          <w:tcPr>
            <w:tcW w:w="0" w:type="auto"/>
          </w:tcPr>
          <w:p w14:paraId="60D1081A" w14:textId="4EC72F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R4-2110538</w:t>
            </w:r>
          </w:p>
        </w:tc>
        <w:tc>
          <w:tcPr>
            <w:tcW w:w="0" w:type="auto"/>
          </w:tcPr>
          <w:p w14:paraId="4E30B752" w14:textId="4A7144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3DF59184" w14:textId="766564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DC4ECC" w14:textId="2AC070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C793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F4942" w14:textId="33ADB4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R4-2108591</w:t>
            </w:r>
          </w:p>
        </w:tc>
      </w:tr>
      <w:tr w:rsidR="00C4771D" w14:paraId="717AA182" w14:textId="77777777" w:rsidTr="003F2FDA">
        <w:tc>
          <w:tcPr>
            <w:tcW w:w="0" w:type="auto"/>
          </w:tcPr>
          <w:p w14:paraId="2D12EFD7" w14:textId="0892E8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R4-2110539</w:t>
            </w:r>
          </w:p>
        </w:tc>
        <w:tc>
          <w:tcPr>
            <w:tcW w:w="0" w:type="auto"/>
          </w:tcPr>
          <w:p w14:paraId="4A87D7C2" w14:textId="06F5C0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586D0059" w14:textId="1CF4D4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B32C1F" w14:textId="7778A5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B0A0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F8553" w14:textId="6A6107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</w:tr>
      <w:tr w:rsidR="00C4771D" w14:paraId="1F0C8F58" w14:textId="77777777" w:rsidTr="003F2FDA">
        <w:tc>
          <w:tcPr>
            <w:tcW w:w="0" w:type="auto"/>
          </w:tcPr>
          <w:p w14:paraId="7C78726F" w14:textId="3FE3F1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R4-2110540</w:t>
            </w:r>
          </w:p>
        </w:tc>
        <w:tc>
          <w:tcPr>
            <w:tcW w:w="0" w:type="auto"/>
          </w:tcPr>
          <w:p w14:paraId="33CB0CE7" w14:textId="26BFD5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IAB-MT demodulation performance requirements</w:t>
            </w:r>
          </w:p>
        </w:tc>
        <w:tc>
          <w:tcPr>
            <w:tcW w:w="0" w:type="auto"/>
          </w:tcPr>
          <w:p w14:paraId="0FBAD39C" w14:textId="287D10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54CB69" w14:textId="60EDD5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0C36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04D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28DECB" w14:textId="77777777" w:rsidTr="003F2FDA">
        <w:tc>
          <w:tcPr>
            <w:tcW w:w="0" w:type="auto"/>
          </w:tcPr>
          <w:p w14:paraId="0B8A5CEA" w14:textId="1DF7D4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R4-2110541</w:t>
            </w:r>
          </w:p>
        </w:tc>
        <w:tc>
          <w:tcPr>
            <w:tcW w:w="0" w:type="auto"/>
          </w:tcPr>
          <w:p w14:paraId="561B3880" w14:textId="47AEB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on NR IAB-MT demodulation performance requirements</w:t>
            </w:r>
          </w:p>
        </w:tc>
        <w:tc>
          <w:tcPr>
            <w:tcW w:w="0" w:type="auto"/>
          </w:tcPr>
          <w:p w14:paraId="6D5368E1" w14:textId="13FCEE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EB6C89" w14:textId="696118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AF93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2CC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0B7755" w14:textId="77777777" w:rsidTr="003F2FDA">
        <w:tc>
          <w:tcPr>
            <w:tcW w:w="0" w:type="auto"/>
          </w:tcPr>
          <w:p w14:paraId="313BF480" w14:textId="77EDF9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R4-2110542</w:t>
            </w:r>
          </w:p>
        </w:tc>
        <w:tc>
          <w:tcPr>
            <w:tcW w:w="0" w:type="auto"/>
          </w:tcPr>
          <w:p w14:paraId="641FA2E5" w14:textId="7F810D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NR IAB-MT demodulation requirements</w:t>
            </w:r>
          </w:p>
        </w:tc>
        <w:tc>
          <w:tcPr>
            <w:tcW w:w="0" w:type="auto"/>
          </w:tcPr>
          <w:p w14:paraId="2CB92793" w14:textId="14E574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2FF9F5" w14:textId="41BD3F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9517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D02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ED84478" w14:textId="77777777" w:rsidTr="003F2FDA">
        <w:tc>
          <w:tcPr>
            <w:tcW w:w="0" w:type="auto"/>
          </w:tcPr>
          <w:p w14:paraId="2E310311" w14:textId="59C786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R4-2110543</w:t>
            </w:r>
          </w:p>
        </w:tc>
        <w:tc>
          <w:tcPr>
            <w:tcW w:w="0" w:type="auto"/>
          </w:tcPr>
          <w:p w14:paraId="294F8136" w14:textId="56777E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 IAB-MT demodulation requirements</w:t>
            </w:r>
          </w:p>
        </w:tc>
        <w:tc>
          <w:tcPr>
            <w:tcW w:w="0" w:type="auto"/>
          </w:tcPr>
          <w:p w14:paraId="6A1CCCE1" w14:textId="413A08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ECD2E4" w14:textId="6A697A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6358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517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54DC3E" w14:textId="77777777" w:rsidTr="003F2FDA">
        <w:tc>
          <w:tcPr>
            <w:tcW w:w="0" w:type="auto"/>
          </w:tcPr>
          <w:p w14:paraId="1B6D4C0E" w14:textId="7A920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R4-2110544</w:t>
            </w:r>
          </w:p>
        </w:tc>
        <w:tc>
          <w:tcPr>
            <w:tcW w:w="0" w:type="auto"/>
          </w:tcPr>
          <w:p w14:paraId="4B0B6FD4" w14:textId="5014B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10CE0171" w14:textId="45B419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1A1555" w14:textId="29413C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B12A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8370D" w14:textId="46CD01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R4-2108597</w:t>
            </w:r>
          </w:p>
        </w:tc>
      </w:tr>
      <w:tr w:rsidR="00C4771D" w14:paraId="05B08911" w14:textId="77777777" w:rsidTr="003F2FDA">
        <w:tc>
          <w:tcPr>
            <w:tcW w:w="0" w:type="auto"/>
          </w:tcPr>
          <w:p w14:paraId="1FD1CE56" w14:textId="608716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R4-2110545</w:t>
            </w:r>
          </w:p>
        </w:tc>
        <w:tc>
          <w:tcPr>
            <w:tcW w:w="0" w:type="auto"/>
          </w:tcPr>
          <w:p w14:paraId="4EE5842B" w14:textId="39794D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IAB-MT conducted performance requirements (General and Demodulation) in TS 38.174</w:t>
            </w:r>
          </w:p>
        </w:tc>
        <w:tc>
          <w:tcPr>
            <w:tcW w:w="0" w:type="auto"/>
          </w:tcPr>
          <w:p w14:paraId="560C5809" w14:textId="7D9C5A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9A391F" w14:textId="7256AB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8E2A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76B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95A6AE" w14:textId="77777777" w:rsidTr="003F2FDA">
        <w:tc>
          <w:tcPr>
            <w:tcW w:w="0" w:type="auto"/>
          </w:tcPr>
          <w:p w14:paraId="4FE54552" w14:textId="7E285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R4-2110546</w:t>
            </w:r>
          </w:p>
        </w:tc>
        <w:tc>
          <w:tcPr>
            <w:tcW w:w="0" w:type="auto"/>
          </w:tcPr>
          <w:p w14:paraId="29A141BE" w14:textId="6CA143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2A63DF88" w14:textId="019816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831F26" w14:textId="429600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4EDE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046B6" w14:textId="0F9EFD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R4-2108599</w:t>
            </w:r>
          </w:p>
        </w:tc>
      </w:tr>
      <w:tr w:rsidR="00C4771D" w14:paraId="46B78B55" w14:textId="77777777" w:rsidTr="003F2FDA">
        <w:tc>
          <w:tcPr>
            <w:tcW w:w="0" w:type="auto"/>
          </w:tcPr>
          <w:p w14:paraId="0F8BB2CD" w14:textId="0A6921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R4-2110547</w:t>
            </w:r>
          </w:p>
        </w:tc>
        <w:tc>
          <w:tcPr>
            <w:tcW w:w="0" w:type="auto"/>
          </w:tcPr>
          <w:p w14:paraId="7D572D79" w14:textId="7E2DB1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on NR UE demodulation for 35MHz and 45MHz bandwidth</w:t>
            </w:r>
          </w:p>
        </w:tc>
        <w:tc>
          <w:tcPr>
            <w:tcW w:w="0" w:type="auto"/>
          </w:tcPr>
          <w:p w14:paraId="14787458" w14:textId="3A0325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141155" w14:textId="25C2A7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E9E1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A29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6318CB" w14:textId="77777777" w:rsidTr="003F2FDA">
        <w:tc>
          <w:tcPr>
            <w:tcW w:w="0" w:type="auto"/>
          </w:tcPr>
          <w:p w14:paraId="2E8E132D" w14:textId="3CBB1C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R4-2110548</w:t>
            </w:r>
          </w:p>
        </w:tc>
        <w:tc>
          <w:tcPr>
            <w:tcW w:w="0" w:type="auto"/>
          </w:tcPr>
          <w:p w14:paraId="1B826F9B" w14:textId="7139C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35MHz and 45MHz channel bandwidth for FR1 FDD</w:t>
            </w:r>
          </w:p>
        </w:tc>
        <w:tc>
          <w:tcPr>
            <w:tcW w:w="0" w:type="auto"/>
          </w:tcPr>
          <w:p w14:paraId="76004102" w14:textId="4F8CFC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CAD04F" w14:textId="6ECBD2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60D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E58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6611EE" w14:textId="77777777" w:rsidTr="003F2FDA">
        <w:tc>
          <w:tcPr>
            <w:tcW w:w="0" w:type="auto"/>
          </w:tcPr>
          <w:p w14:paraId="217CB861" w14:textId="21CAC5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R4-2110549</w:t>
            </w:r>
          </w:p>
        </w:tc>
        <w:tc>
          <w:tcPr>
            <w:tcW w:w="0" w:type="auto"/>
          </w:tcPr>
          <w:p w14:paraId="48BA184F" w14:textId="7B08C5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(Rel-16)</w:t>
            </w:r>
          </w:p>
        </w:tc>
        <w:tc>
          <w:tcPr>
            <w:tcW w:w="0" w:type="auto"/>
          </w:tcPr>
          <w:p w14:paraId="26437BF2" w14:textId="1A9929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F6C650" w14:textId="00E0DA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22A4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D3A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AE99B7" w14:textId="77777777" w:rsidTr="003F2FDA">
        <w:tc>
          <w:tcPr>
            <w:tcW w:w="0" w:type="auto"/>
          </w:tcPr>
          <w:p w14:paraId="653ACE36" w14:textId="004BFA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R4-2110550</w:t>
            </w:r>
          </w:p>
        </w:tc>
        <w:tc>
          <w:tcPr>
            <w:tcW w:w="0" w:type="auto"/>
          </w:tcPr>
          <w:p w14:paraId="1C05CB35" w14:textId="7DCCD5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25515EB6" w14:textId="36161F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AB3745" w14:textId="09B406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7433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648AB" w14:textId="5A63B5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</w:tr>
      <w:tr w:rsidR="00C4771D" w14:paraId="5258A156" w14:textId="77777777" w:rsidTr="003F2FDA">
        <w:tc>
          <w:tcPr>
            <w:tcW w:w="0" w:type="auto"/>
          </w:tcPr>
          <w:p w14:paraId="3027456B" w14:textId="2D323C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R4-2110551</w:t>
            </w:r>
          </w:p>
        </w:tc>
        <w:tc>
          <w:tcPr>
            <w:tcW w:w="0" w:type="auto"/>
          </w:tcPr>
          <w:p w14:paraId="6D9EEBFD" w14:textId="7B4705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47GHz band</w:t>
            </w:r>
          </w:p>
        </w:tc>
        <w:tc>
          <w:tcPr>
            <w:tcW w:w="0" w:type="auto"/>
          </w:tcPr>
          <w:p w14:paraId="04D04C1D" w14:textId="6E9DE4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04AA1C" w14:textId="3A61CC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FEC9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743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F8271DC" w14:textId="77777777" w:rsidTr="003F2FDA">
        <w:tc>
          <w:tcPr>
            <w:tcW w:w="0" w:type="auto"/>
          </w:tcPr>
          <w:p w14:paraId="3F6699B9" w14:textId="7A570A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R4-2110552</w:t>
            </w:r>
          </w:p>
        </w:tc>
        <w:tc>
          <w:tcPr>
            <w:tcW w:w="0" w:type="auto"/>
          </w:tcPr>
          <w:p w14:paraId="5E243442" w14:textId="783E44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(Rel-16)</w:t>
            </w:r>
          </w:p>
        </w:tc>
        <w:tc>
          <w:tcPr>
            <w:tcW w:w="0" w:type="auto"/>
          </w:tcPr>
          <w:p w14:paraId="2DF5B0F4" w14:textId="07E465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45924679" w14:textId="600713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A674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EF5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825111" w14:textId="77777777" w:rsidTr="003F2FDA">
        <w:tc>
          <w:tcPr>
            <w:tcW w:w="0" w:type="auto"/>
          </w:tcPr>
          <w:p w14:paraId="2042B922" w14:textId="176CFB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R4-2110553</w:t>
            </w:r>
          </w:p>
        </w:tc>
        <w:tc>
          <w:tcPr>
            <w:tcW w:w="0" w:type="auto"/>
          </w:tcPr>
          <w:p w14:paraId="3AC51369" w14:textId="4AFB2C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(Rel-17)</w:t>
            </w:r>
          </w:p>
        </w:tc>
        <w:tc>
          <w:tcPr>
            <w:tcW w:w="0" w:type="auto"/>
          </w:tcPr>
          <w:p w14:paraId="3586769E" w14:textId="20D9F5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02814C37" w14:textId="64B9F8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5592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FEB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0C31F8" w14:textId="77777777" w:rsidTr="003F2FDA">
        <w:tc>
          <w:tcPr>
            <w:tcW w:w="0" w:type="auto"/>
          </w:tcPr>
          <w:p w14:paraId="4275BBCD" w14:textId="21E5E8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R4-2110554</w:t>
            </w:r>
          </w:p>
        </w:tc>
        <w:tc>
          <w:tcPr>
            <w:tcW w:w="0" w:type="auto"/>
          </w:tcPr>
          <w:p w14:paraId="39B27792" w14:textId="0C1F5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(Rel-16)</w:t>
            </w:r>
          </w:p>
        </w:tc>
        <w:tc>
          <w:tcPr>
            <w:tcW w:w="0" w:type="auto"/>
          </w:tcPr>
          <w:p w14:paraId="0EA1FC8D" w14:textId="290660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625EE6" w14:textId="74C2F2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DF87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9B3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73951B" w14:textId="77777777" w:rsidTr="003F2FDA">
        <w:tc>
          <w:tcPr>
            <w:tcW w:w="0" w:type="auto"/>
          </w:tcPr>
          <w:p w14:paraId="07B6DB9C" w14:textId="692BFB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R4-2110555</w:t>
            </w:r>
          </w:p>
        </w:tc>
        <w:tc>
          <w:tcPr>
            <w:tcW w:w="0" w:type="auto"/>
          </w:tcPr>
          <w:p w14:paraId="0D13B4D6" w14:textId="5758B3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(Rel-17)</w:t>
            </w:r>
          </w:p>
        </w:tc>
        <w:tc>
          <w:tcPr>
            <w:tcW w:w="0" w:type="auto"/>
          </w:tcPr>
          <w:p w14:paraId="480D1BF5" w14:textId="00E647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F651E8" w14:textId="1D560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B10B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755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B78B9B" w14:textId="77777777" w:rsidTr="003F2FDA">
        <w:tc>
          <w:tcPr>
            <w:tcW w:w="0" w:type="auto"/>
          </w:tcPr>
          <w:p w14:paraId="1972B63E" w14:textId="2873C0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60C63925" w14:textId="7BA63C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2F8B2B5E" w14:textId="33714F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0B7058" w14:textId="1D0489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E1A6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C6D3C" w14:textId="521D66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</w:tr>
      <w:tr w:rsidR="00C4771D" w14:paraId="0C7CDAD0" w14:textId="77777777" w:rsidTr="003F2FDA">
        <w:tc>
          <w:tcPr>
            <w:tcW w:w="0" w:type="auto"/>
          </w:tcPr>
          <w:p w14:paraId="645A51C3" w14:textId="2CE31E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R4-2110557</w:t>
            </w:r>
          </w:p>
        </w:tc>
        <w:tc>
          <w:tcPr>
            <w:tcW w:w="0" w:type="auto"/>
          </w:tcPr>
          <w:p w14:paraId="77FF927C" w14:textId="2016E7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(Rel-16)</w:t>
            </w:r>
          </w:p>
        </w:tc>
        <w:tc>
          <w:tcPr>
            <w:tcW w:w="0" w:type="auto"/>
          </w:tcPr>
          <w:p w14:paraId="22A3876D" w14:textId="29A9C4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8F151F" w14:textId="70D2C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2A2C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421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8BED3B" w14:textId="77777777" w:rsidTr="003F2FDA">
        <w:tc>
          <w:tcPr>
            <w:tcW w:w="0" w:type="auto"/>
          </w:tcPr>
          <w:p w14:paraId="6B629DF3" w14:textId="2318C3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R4-2110558</w:t>
            </w:r>
          </w:p>
        </w:tc>
        <w:tc>
          <w:tcPr>
            <w:tcW w:w="0" w:type="auto"/>
          </w:tcPr>
          <w:p w14:paraId="4152550F" w14:textId="080F1C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(Rel-17)</w:t>
            </w:r>
          </w:p>
        </w:tc>
        <w:tc>
          <w:tcPr>
            <w:tcW w:w="0" w:type="auto"/>
          </w:tcPr>
          <w:p w14:paraId="0E95FBF1" w14:textId="46D367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EEF7B6" w14:textId="37415C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A1CC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1D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8A6A91" w14:textId="77777777" w:rsidTr="003F2FDA">
        <w:tc>
          <w:tcPr>
            <w:tcW w:w="0" w:type="auto"/>
          </w:tcPr>
          <w:p w14:paraId="7E1E0FFC" w14:textId="722729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R4-2110559</w:t>
            </w:r>
          </w:p>
        </w:tc>
        <w:tc>
          <w:tcPr>
            <w:tcW w:w="0" w:type="auto"/>
          </w:tcPr>
          <w:p w14:paraId="62583998" w14:textId="637A56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(Rel-16)</w:t>
            </w:r>
          </w:p>
        </w:tc>
        <w:tc>
          <w:tcPr>
            <w:tcW w:w="0" w:type="auto"/>
          </w:tcPr>
          <w:p w14:paraId="6DA67094" w14:textId="6750FC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39E157" w14:textId="28F330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869E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C89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C8AE37" w14:textId="77777777" w:rsidTr="003F2FDA">
        <w:tc>
          <w:tcPr>
            <w:tcW w:w="0" w:type="auto"/>
          </w:tcPr>
          <w:p w14:paraId="7654135A" w14:textId="78D045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R4-2110560</w:t>
            </w:r>
          </w:p>
        </w:tc>
        <w:tc>
          <w:tcPr>
            <w:tcW w:w="0" w:type="auto"/>
          </w:tcPr>
          <w:p w14:paraId="12774F72" w14:textId="690171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(Rel-17)</w:t>
            </w:r>
          </w:p>
        </w:tc>
        <w:tc>
          <w:tcPr>
            <w:tcW w:w="0" w:type="auto"/>
          </w:tcPr>
          <w:p w14:paraId="062F83B0" w14:textId="776EF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DB9E0C" w14:textId="767449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4B2B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15C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12B541" w14:textId="77777777" w:rsidTr="003F2FDA">
        <w:tc>
          <w:tcPr>
            <w:tcW w:w="0" w:type="auto"/>
          </w:tcPr>
          <w:p w14:paraId="10530B63" w14:textId="44C03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R4-2110561</w:t>
            </w:r>
          </w:p>
        </w:tc>
        <w:tc>
          <w:tcPr>
            <w:tcW w:w="0" w:type="auto"/>
          </w:tcPr>
          <w:p w14:paraId="5CE89F38" w14:textId="1D8200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63310168" w14:textId="1F4E1E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0FD95B" w14:textId="12EAB3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126B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B0EA20" w14:textId="50FE78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</w:tr>
      <w:tr w:rsidR="00C4771D" w14:paraId="404987E6" w14:textId="77777777" w:rsidTr="003F2FDA">
        <w:tc>
          <w:tcPr>
            <w:tcW w:w="0" w:type="auto"/>
          </w:tcPr>
          <w:p w14:paraId="7E72129E" w14:textId="5FEF52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R4-2110562</w:t>
            </w:r>
          </w:p>
        </w:tc>
        <w:tc>
          <w:tcPr>
            <w:tcW w:w="0" w:type="auto"/>
          </w:tcPr>
          <w:p w14:paraId="79414682" w14:textId="7B3171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583AE708" w14:textId="32ED68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BDF6D8" w14:textId="58BD56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B3AD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81E27" w14:textId="729BD5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</w:tr>
      <w:tr w:rsidR="00C4771D" w14:paraId="31D91EEB" w14:textId="77777777" w:rsidTr="003F2FDA">
        <w:tc>
          <w:tcPr>
            <w:tcW w:w="0" w:type="auto"/>
          </w:tcPr>
          <w:p w14:paraId="32705281" w14:textId="7183E6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R4-2110563</w:t>
            </w:r>
          </w:p>
        </w:tc>
        <w:tc>
          <w:tcPr>
            <w:tcW w:w="0" w:type="auto"/>
          </w:tcPr>
          <w:p w14:paraId="1A19FACE" w14:textId="6C2BC1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(Rel-16)</w:t>
            </w:r>
          </w:p>
        </w:tc>
        <w:tc>
          <w:tcPr>
            <w:tcW w:w="0" w:type="auto"/>
          </w:tcPr>
          <w:p w14:paraId="71B75F70" w14:textId="65A1DC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D54B25" w14:textId="0DA4D2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BB07C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333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6966CA" w14:textId="77777777" w:rsidTr="003F2FDA">
        <w:tc>
          <w:tcPr>
            <w:tcW w:w="0" w:type="auto"/>
          </w:tcPr>
          <w:p w14:paraId="40578921" w14:textId="449959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R4-2110564</w:t>
            </w:r>
          </w:p>
        </w:tc>
        <w:tc>
          <w:tcPr>
            <w:tcW w:w="0" w:type="auto"/>
          </w:tcPr>
          <w:p w14:paraId="793487D5" w14:textId="4A05C9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(Rel-17)</w:t>
            </w:r>
          </w:p>
        </w:tc>
        <w:tc>
          <w:tcPr>
            <w:tcW w:w="0" w:type="auto"/>
          </w:tcPr>
          <w:p w14:paraId="6F4BF634" w14:textId="5B04C5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312499" w14:textId="610F2D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855D7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E97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7A795A" w14:textId="77777777" w:rsidTr="003F2FDA">
        <w:tc>
          <w:tcPr>
            <w:tcW w:w="0" w:type="auto"/>
          </w:tcPr>
          <w:p w14:paraId="1DA624BA" w14:textId="3D8E6A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R4-2110565</w:t>
            </w:r>
          </w:p>
        </w:tc>
        <w:tc>
          <w:tcPr>
            <w:tcW w:w="0" w:type="auto"/>
          </w:tcPr>
          <w:p w14:paraId="09DBAFAB" w14:textId="1B8C43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4BEEDA29" w14:textId="6F082D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3422B9" w14:textId="27CEE0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24E6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E42EF" w14:textId="467C2E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</w:tr>
      <w:tr w:rsidR="00C4771D" w14:paraId="212DB681" w14:textId="77777777" w:rsidTr="003F2FDA">
        <w:tc>
          <w:tcPr>
            <w:tcW w:w="0" w:type="auto"/>
          </w:tcPr>
          <w:p w14:paraId="4283A63B" w14:textId="71BF3A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R4-2110566</w:t>
            </w:r>
          </w:p>
        </w:tc>
        <w:tc>
          <w:tcPr>
            <w:tcW w:w="0" w:type="auto"/>
          </w:tcPr>
          <w:p w14:paraId="4F8CF592" w14:textId="503C86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6DB5B2CF" w14:textId="3CF164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99A80E" w14:textId="13ACEA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D120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5A668" w14:textId="6BA144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</w:tr>
      <w:tr w:rsidR="00C4771D" w14:paraId="2216726D" w14:textId="77777777" w:rsidTr="003F2FDA">
        <w:tc>
          <w:tcPr>
            <w:tcW w:w="0" w:type="auto"/>
          </w:tcPr>
          <w:p w14:paraId="732E622C" w14:textId="523073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R4-2110567</w:t>
            </w:r>
          </w:p>
        </w:tc>
        <w:tc>
          <w:tcPr>
            <w:tcW w:w="0" w:type="auto"/>
          </w:tcPr>
          <w:p w14:paraId="55791411" w14:textId="27D550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(Rel-16)</w:t>
            </w:r>
          </w:p>
        </w:tc>
        <w:tc>
          <w:tcPr>
            <w:tcW w:w="0" w:type="auto"/>
          </w:tcPr>
          <w:p w14:paraId="2103A12D" w14:textId="3D7AA6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4AFC63" w14:textId="255E24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EC12E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1B5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B654BB" w14:textId="77777777" w:rsidTr="003F2FDA">
        <w:tc>
          <w:tcPr>
            <w:tcW w:w="0" w:type="auto"/>
          </w:tcPr>
          <w:p w14:paraId="58D3A7AF" w14:textId="44DD58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R4-2110568</w:t>
            </w:r>
          </w:p>
        </w:tc>
        <w:tc>
          <w:tcPr>
            <w:tcW w:w="0" w:type="auto"/>
          </w:tcPr>
          <w:p w14:paraId="4AD4C9F4" w14:textId="7A9488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(Rel-17)</w:t>
            </w:r>
          </w:p>
        </w:tc>
        <w:tc>
          <w:tcPr>
            <w:tcW w:w="0" w:type="auto"/>
          </w:tcPr>
          <w:p w14:paraId="60546643" w14:textId="2F3C31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E40344" w14:textId="33553F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65E02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1F8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06D5E9" w14:textId="77777777" w:rsidTr="003F2FDA">
        <w:tc>
          <w:tcPr>
            <w:tcW w:w="0" w:type="auto"/>
          </w:tcPr>
          <w:p w14:paraId="0D48FD0A" w14:textId="1A492C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R4-2110569</w:t>
            </w:r>
          </w:p>
        </w:tc>
        <w:tc>
          <w:tcPr>
            <w:tcW w:w="0" w:type="auto"/>
          </w:tcPr>
          <w:p w14:paraId="44202E8A" w14:textId="044F4A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PUSCH demodulation requirements for FR1 256QAM</w:t>
            </w:r>
          </w:p>
        </w:tc>
        <w:tc>
          <w:tcPr>
            <w:tcW w:w="0" w:type="auto"/>
          </w:tcPr>
          <w:p w14:paraId="21A65008" w14:textId="70F4E4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590BF7" w14:textId="7DE72B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CBA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97A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A12A06" w14:textId="77777777" w:rsidTr="003F2FDA">
        <w:tc>
          <w:tcPr>
            <w:tcW w:w="0" w:type="auto"/>
          </w:tcPr>
          <w:p w14:paraId="114D6638" w14:textId="49D5FB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R4-2110570</w:t>
            </w:r>
          </w:p>
        </w:tc>
        <w:tc>
          <w:tcPr>
            <w:tcW w:w="0" w:type="auto"/>
          </w:tcPr>
          <w:p w14:paraId="61573627" w14:textId="311B56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MMSE-IRC</w:t>
            </w:r>
          </w:p>
        </w:tc>
        <w:tc>
          <w:tcPr>
            <w:tcW w:w="0" w:type="auto"/>
          </w:tcPr>
          <w:p w14:paraId="69C55EC4" w14:textId="00E06D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D174EC" w14:textId="3CD29B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7F54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913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5775AD" w14:textId="77777777" w:rsidTr="003F2FDA">
        <w:tc>
          <w:tcPr>
            <w:tcW w:w="0" w:type="auto"/>
          </w:tcPr>
          <w:p w14:paraId="3DF1ED2F" w14:textId="284A40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R4-2110571</w:t>
            </w:r>
          </w:p>
        </w:tc>
        <w:tc>
          <w:tcPr>
            <w:tcW w:w="0" w:type="auto"/>
          </w:tcPr>
          <w:p w14:paraId="0524F41A" w14:textId="439349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CRS-IM</w:t>
            </w:r>
          </w:p>
        </w:tc>
        <w:tc>
          <w:tcPr>
            <w:tcW w:w="0" w:type="auto"/>
          </w:tcPr>
          <w:p w14:paraId="75B53C9E" w14:textId="046F3C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E37BEC" w14:textId="3A7B6E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5F6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84B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DB8C52" w14:textId="77777777" w:rsidTr="003F2FDA">
        <w:tc>
          <w:tcPr>
            <w:tcW w:w="0" w:type="auto"/>
          </w:tcPr>
          <w:p w14:paraId="43FEAF6C" w14:textId="43A2F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R4-2110572</w:t>
            </w:r>
          </w:p>
        </w:tc>
        <w:tc>
          <w:tcPr>
            <w:tcW w:w="0" w:type="auto"/>
          </w:tcPr>
          <w:p w14:paraId="1C9C9EB3" w14:textId="5E977C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3F80F20C" w14:textId="74875F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D298F7" w14:textId="085FC6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4317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8D120" w14:textId="5D5282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</w:tr>
      <w:tr w:rsidR="00C4771D" w14:paraId="5F0910D3" w14:textId="77777777" w:rsidTr="003F2FDA">
        <w:tc>
          <w:tcPr>
            <w:tcW w:w="0" w:type="auto"/>
          </w:tcPr>
          <w:p w14:paraId="6A701D17" w14:textId="79D745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R4-2110573</w:t>
            </w:r>
          </w:p>
        </w:tc>
        <w:tc>
          <w:tcPr>
            <w:tcW w:w="0" w:type="auto"/>
          </w:tcPr>
          <w:p w14:paraId="6A18F99B" w14:textId="528661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5B2CB1FB" w14:textId="08494A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B4E1FE" w14:textId="7EC60C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4EB8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A57DA" w14:textId="0EE8FF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</w:tr>
      <w:tr w:rsidR="00C4771D" w14:paraId="735C5A86" w14:textId="77777777" w:rsidTr="003F2FDA">
        <w:tc>
          <w:tcPr>
            <w:tcW w:w="0" w:type="auto"/>
          </w:tcPr>
          <w:p w14:paraId="0D1736BB" w14:textId="3909B8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R4-2110574</w:t>
            </w:r>
          </w:p>
        </w:tc>
        <w:tc>
          <w:tcPr>
            <w:tcW w:w="0" w:type="auto"/>
          </w:tcPr>
          <w:p w14:paraId="4E9B5336" w14:textId="450056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scheme(Rel-17)</w:t>
            </w:r>
          </w:p>
        </w:tc>
        <w:tc>
          <w:tcPr>
            <w:tcW w:w="0" w:type="auto"/>
          </w:tcPr>
          <w:p w14:paraId="37D4300F" w14:textId="38FE20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448970" w14:textId="083A4B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596D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2CD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776DB8" w14:textId="77777777" w:rsidTr="003F2FDA">
        <w:tc>
          <w:tcPr>
            <w:tcW w:w="0" w:type="auto"/>
          </w:tcPr>
          <w:p w14:paraId="42DE42C1" w14:textId="2DB8F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R4-2110575</w:t>
            </w:r>
          </w:p>
        </w:tc>
        <w:tc>
          <w:tcPr>
            <w:tcW w:w="0" w:type="auto"/>
          </w:tcPr>
          <w:p w14:paraId="63B3CF50" w14:textId="2B363D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scheme(Rel-17)</w:t>
            </w:r>
          </w:p>
        </w:tc>
        <w:tc>
          <w:tcPr>
            <w:tcW w:w="0" w:type="auto"/>
          </w:tcPr>
          <w:p w14:paraId="04250ACE" w14:textId="5AE67E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1C330A" w14:textId="578F3B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DED4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BA7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D0746C" w14:textId="77777777" w:rsidTr="003F2FDA">
        <w:tc>
          <w:tcPr>
            <w:tcW w:w="0" w:type="auto"/>
          </w:tcPr>
          <w:p w14:paraId="3516E8E7" w14:textId="0C0F32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R4-2110576</w:t>
            </w:r>
          </w:p>
        </w:tc>
        <w:tc>
          <w:tcPr>
            <w:tcW w:w="0" w:type="auto"/>
          </w:tcPr>
          <w:p w14:paraId="4AF1A8AE" w14:textId="3E15BA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for MMSE-IRC receiver for intra-cell inter-user interference</w:t>
            </w:r>
          </w:p>
        </w:tc>
        <w:tc>
          <w:tcPr>
            <w:tcW w:w="0" w:type="auto"/>
          </w:tcPr>
          <w:p w14:paraId="33E0EEFB" w14:textId="628D93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3CEFDE" w14:textId="6C6823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CB0B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5CC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2C665D" w14:textId="77777777" w:rsidTr="003F2FDA">
        <w:tc>
          <w:tcPr>
            <w:tcW w:w="0" w:type="auto"/>
          </w:tcPr>
          <w:p w14:paraId="32CCA55C" w14:textId="635FC3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R4-2110577</w:t>
            </w:r>
          </w:p>
        </w:tc>
        <w:tc>
          <w:tcPr>
            <w:tcW w:w="0" w:type="auto"/>
          </w:tcPr>
          <w:p w14:paraId="6FF094B5" w14:textId="6BEBE8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7B85DF3B" w14:textId="544F30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59D1E7D2" w14:textId="7CFB0C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B75A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0C3A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A503DE" w14:textId="77777777" w:rsidTr="003F2FDA">
        <w:tc>
          <w:tcPr>
            <w:tcW w:w="0" w:type="auto"/>
          </w:tcPr>
          <w:p w14:paraId="60CB0A81" w14:textId="1D9247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R4-2110578</w:t>
            </w:r>
          </w:p>
        </w:tc>
        <w:tc>
          <w:tcPr>
            <w:tcW w:w="0" w:type="auto"/>
          </w:tcPr>
          <w:p w14:paraId="685EDEF0" w14:textId="0FC12F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setup MU</w:t>
            </w:r>
          </w:p>
        </w:tc>
        <w:tc>
          <w:tcPr>
            <w:tcW w:w="0" w:type="auto"/>
          </w:tcPr>
          <w:p w14:paraId="1A9B827E" w14:textId="014A73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AE9E56D" w14:textId="2032DE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375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94F5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DB67D2" w14:textId="77777777" w:rsidTr="003F2FDA">
        <w:tc>
          <w:tcPr>
            <w:tcW w:w="0" w:type="auto"/>
          </w:tcPr>
          <w:p w14:paraId="6CF561C0" w14:textId="4A2A9A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R4-2110579</w:t>
            </w:r>
          </w:p>
        </w:tc>
        <w:tc>
          <w:tcPr>
            <w:tcW w:w="0" w:type="auto"/>
          </w:tcPr>
          <w:p w14:paraId="1CB3E67B" w14:textId="5F6DC8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(Rel-17)</w:t>
            </w:r>
          </w:p>
        </w:tc>
        <w:tc>
          <w:tcPr>
            <w:tcW w:w="0" w:type="auto"/>
          </w:tcPr>
          <w:p w14:paraId="3C9DCD88" w14:textId="11BD11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2B3E0" w14:textId="1D5A06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1B47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783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EA6596" w14:textId="77777777" w:rsidTr="003F2FDA">
        <w:tc>
          <w:tcPr>
            <w:tcW w:w="0" w:type="auto"/>
          </w:tcPr>
          <w:p w14:paraId="08048485" w14:textId="4247EC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R4-2110580</w:t>
            </w:r>
          </w:p>
        </w:tc>
        <w:tc>
          <w:tcPr>
            <w:tcW w:w="0" w:type="auto"/>
          </w:tcPr>
          <w:p w14:paraId="305C9797" w14:textId="5C5B29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  <w:tc>
          <w:tcPr>
            <w:tcW w:w="0" w:type="auto"/>
          </w:tcPr>
          <w:p w14:paraId="6B305B50" w14:textId="30570F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92BF5A3" w14:textId="16ECEC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7B45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657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F56318" w14:textId="77777777" w:rsidTr="003F2FDA">
        <w:tc>
          <w:tcPr>
            <w:tcW w:w="0" w:type="auto"/>
          </w:tcPr>
          <w:p w14:paraId="1285385D" w14:textId="1BE783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R4-2110581</w:t>
            </w:r>
          </w:p>
        </w:tc>
        <w:tc>
          <w:tcPr>
            <w:tcW w:w="0" w:type="auto"/>
          </w:tcPr>
          <w:p w14:paraId="1BCFFC03" w14:textId="1BA638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summary sheet for URLLC PUSCH demodulation</w:t>
            </w:r>
          </w:p>
        </w:tc>
        <w:tc>
          <w:tcPr>
            <w:tcW w:w="0" w:type="auto"/>
          </w:tcPr>
          <w:p w14:paraId="1503C9B9" w14:textId="52C72B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5E6E63" w14:textId="3DD933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BD9D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0CF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555907" w14:textId="77777777" w:rsidTr="003F2FDA">
        <w:tc>
          <w:tcPr>
            <w:tcW w:w="0" w:type="auto"/>
          </w:tcPr>
          <w:p w14:paraId="6CF4B682" w14:textId="3A453B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R4-2110582</w:t>
            </w:r>
          </w:p>
        </w:tc>
        <w:tc>
          <w:tcPr>
            <w:tcW w:w="0" w:type="auto"/>
          </w:tcPr>
          <w:p w14:paraId="030A8E6B" w14:textId="0D09B0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470655A5" w14:textId="47B25A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106C51" w14:textId="204A94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1833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DA0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884164" w14:textId="77777777" w:rsidTr="003F2FDA">
        <w:tc>
          <w:tcPr>
            <w:tcW w:w="0" w:type="auto"/>
          </w:tcPr>
          <w:p w14:paraId="1C4F6DFE" w14:textId="384175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R4-2110583</w:t>
            </w:r>
          </w:p>
        </w:tc>
        <w:tc>
          <w:tcPr>
            <w:tcW w:w="0" w:type="auto"/>
          </w:tcPr>
          <w:p w14:paraId="2E3B5C4D" w14:textId="425665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3650C433" w14:textId="078106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83A447" w14:textId="7BE6AA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422A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73B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2B9600" w14:textId="77777777" w:rsidTr="003F2FDA">
        <w:tc>
          <w:tcPr>
            <w:tcW w:w="0" w:type="auto"/>
          </w:tcPr>
          <w:p w14:paraId="58C135B3" w14:textId="7D263C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R4-2110584</w:t>
            </w:r>
          </w:p>
        </w:tc>
        <w:tc>
          <w:tcPr>
            <w:tcW w:w="0" w:type="auto"/>
          </w:tcPr>
          <w:p w14:paraId="0735FA4F" w14:textId="3EEE53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3CD059DA" w14:textId="5813A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13E008" w14:textId="0645A0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8652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B7A31" w14:textId="38341F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</w:tr>
      <w:tr w:rsidR="00C4771D" w14:paraId="6DCEF1DC" w14:textId="77777777" w:rsidTr="003F2FDA">
        <w:tc>
          <w:tcPr>
            <w:tcW w:w="0" w:type="auto"/>
          </w:tcPr>
          <w:p w14:paraId="033803E5" w14:textId="37217D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R4-2110585</w:t>
            </w:r>
          </w:p>
        </w:tc>
        <w:tc>
          <w:tcPr>
            <w:tcW w:w="0" w:type="auto"/>
          </w:tcPr>
          <w:p w14:paraId="16FA15D3" w14:textId="1ACC3C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13240AE3" w14:textId="2829BA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C258AA" w14:textId="63E309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D066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60F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F65152" w14:textId="77777777" w:rsidTr="003F2FDA">
        <w:tc>
          <w:tcPr>
            <w:tcW w:w="0" w:type="auto"/>
          </w:tcPr>
          <w:p w14:paraId="1E5936CA" w14:textId="709A93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R4-2110586</w:t>
            </w:r>
          </w:p>
        </w:tc>
        <w:tc>
          <w:tcPr>
            <w:tcW w:w="0" w:type="auto"/>
          </w:tcPr>
          <w:p w14:paraId="5F979E5A" w14:textId="750CFD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56A2BAA9" w14:textId="0E7008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DFC8AD" w14:textId="7B057D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2262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D1D35" w14:textId="1CB4A3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</w:tr>
      <w:tr w:rsidR="00C4771D" w14:paraId="06E4AAE6" w14:textId="77777777" w:rsidTr="003F2FDA">
        <w:tc>
          <w:tcPr>
            <w:tcW w:w="0" w:type="auto"/>
          </w:tcPr>
          <w:p w14:paraId="2F6C3063" w14:textId="0D7CEB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R4-2110587</w:t>
            </w:r>
          </w:p>
        </w:tc>
        <w:tc>
          <w:tcPr>
            <w:tcW w:w="0" w:type="auto"/>
          </w:tcPr>
          <w:p w14:paraId="64890C78" w14:textId="0C61C0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78B054DF" w14:textId="1D1AE0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B4E3D4" w14:textId="2B2188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94F6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CFA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91F864" w14:textId="77777777" w:rsidTr="003F2FDA">
        <w:tc>
          <w:tcPr>
            <w:tcW w:w="0" w:type="auto"/>
          </w:tcPr>
          <w:p w14:paraId="3768CDFD" w14:textId="59F301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R4-2110588</w:t>
            </w:r>
          </w:p>
        </w:tc>
        <w:tc>
          <w:tcPr>
            <w:tcW w:w="0" w:type="auto"/>
          </w:tcPr>
          <w:p w14:paraId="4AB341D8" w14:textId="5A9317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59F1DAA0" w14:textId="5802B7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5D2031" w14:textId="7B3659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A8B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35C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207E7F" w14:textId="77777777" w:rsidTr="003F2FDA">
        <w:tc>
          <w:tcPr>
            <w:tcW w:w="0" w:type="auto"/>
          </w:tcPr>
          <w:p w14:paraId="7A84D4E9" w14:textId="3DA179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R4-2110589</w:t>
            </w:r>
          </w:p>
        </w:tc>
        <w:tc>
          <w:tcPr>
            <w:tcW w:w="0" w:type="auto"/>
          </w:tcPr>
          <w:p w14:paraId="54E8F2F8" w14:textId="76C863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07BDE58B" w14:textId="0095CB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1BC9FC" w14:textId="0DB186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07C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F82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125864" w14:textId="77777777" w:rsidTr="003F2FDA">
        <w:tc>
          <w:tcPr>
            <w:tcW w:w="0" w:type="auto"/>
          </w:tcPr>
          <w:p w14:paraId="01545AC8" w14:textId="63D5B8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R4-2110590</w:t>
            </w:r>
          </w:p>
        </w:tc>
        <w:tc>
          <w:tcPr>
            <w:tcW w:w="0" w:type="auto"/>
          </w:tcPr>
          <w:p w14:paraId="1C2B67E0" w14:textId="1922BE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483CBF36" w14:textId="64E0B2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8060DB" w14:textId="1B33E0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1098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32295" w14:textId="304600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</w:tr>
      <w:tr w:rsidR="00C4771D" w14:paraId="699EB5BD" w14:textId="77777777" w:rsidTr="003F2FDA">
        <w:tc>
          <w:tcPr>
            <w:tcW w:w="0" w:type="auto"/>
          </w:tcPr>
          <w:p w14:paraId="64EAAA33" w14:textId="08AEF7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R4-2110591</w:t>
            </w:r>
          </w:p>
        </w:tc>
        <w:tc>
          <w:tcPr>
            <w:tcW w:w="0" w:type="auto"/>
          </w:tcPr>
          <w:p w14:paraId="1990623D" w14:textId="3B4FC8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53156D5D" w14:textId="7EC64C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117341" w14:textId="186499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7F89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AF0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F0A4122" w14:textId="77777777" w:rsidTr="003F2FDA">
        <w:tc>
          <w:tcPr>
            <w:tcW w:w="0" w:type="auto"/>
          </w:tcPr>
          <w:p w14:paraId="5A12C763" w14:textId="17715D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R4-2110592</w:t>
            </w:r>
          </w:p>
        </w:tc>
        <w:tc>
          <w:tcPr>
            <w:tcW w:w="0" w:type="auto"/>
          </w:tcPr>
          <w:p w14:paraId="1D7815B5" w14:textId="7328D1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22E57415" w14:textId="000191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A30D5D" w14:textId="5733DA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448A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EF859" w14:textId="7B4244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</w:tr>
      <w:tr w:rsidR="00C4771D" w14:paraId="66082405" w14:textId="77777777" w:rsidTr="003F2FDA">
        <w:tc>
          <w:tcPr>
            <w:tcW w:w="0" w:type="auto"/>
          </w:tcPr>
          <w:p w14:paraId="72CC3268" w14:textId="615AC6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R4-2110593</w:t>
            </w:r>
          </w:p>
        </w:tc>
        <w:tc>
          <w:tcPr>
            <w:tcW w:w="0" w:type="auto"/>
          </w:tcPr>
          <w:p w14:paraId="1EB6C71B" w14:textId="7273AD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PUSCH demodulation requirements for FR1 256QAM</w:t>
            </w:r>
          </w:p>
        </w:tc>
        <w:tc>
          <w:tcPr>
            <w:tcW w:w="0" w:type="auto"/>
          </w:tcPr>
          <w:p w14:paraId="65010C15" w14:textId="5ACB99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396116" w14:textId="4FDCA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4E72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8DFB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21245A" w14:textId="77777777" w:rsidTr="003F2FDA">
        <w:tc>
          <w:tcPr>
            <w:tcW w:w="0" w:type="auto"/>
          </w:tcPr>
          <w:p w14:paraId="1CDD5417" w14:textId="327C5B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R4-2110594</w:t>
            </w:r>
          </w:p>
        </w:tc>
        <w:tc>
          <w:tcPr>
            <w:tcW w:w="0" w:type="auto"/>
          </w:tcPr>
          <w:p w14:paraId="71EFA93B" w14:textId="67D0F5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FR1 256QAM</w:t>
            </w:r>
          </w:p>
        </w:tc>
        <w:tc>
          <w:tcPr>
            <w:tcW w:w="0" w:type="auto"/>
          </w:tcPr>
          <w:p w14:paraId="123C2317" w14:textId="565F9D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1AD723" w14:textId="2D22AF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BC32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F8C1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93A17D" w14:textId="77777777" w:rsidTr="003F2FDA">
        <w:tc>
          <w:tcPr>
            <w:tcW w:w="0" w:type="auto"/>
          </w:tcPr>
          <w:p w14:paraId="3B085EAC" w14:textId="19A73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R4-2110595</w:t>
            </w:r>
          </w:p>
        </w:tc>
        <w:tc>
          <w:tcPr>
            <w:tcW w:w="0" w:type="auto"/>
          </w:tcPr>
          <w:p w14:paraId="4B24B697" w14:textId="3ECC35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Rel-17 Dual Connectivity (DC) of 1 LTE band (1DL/1UL) and 1 NR band (1DL/1UL)</w:t>
            </w:r>
          </w:p>
        </w:tc>
        <w:tc>
          <w:tcPr>
            <w:tcW w:w="0" w:type="auto"/>
          </w:tcPr>
          <w:p w14:paraId="5A7D8AFB" w14:textId="3B2AE4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D49AE01" w14:textId="779E21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A528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4F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3F8CBD" w14:textId="77777777" w:rsidTr="003F2FDA">
        <w:tc>
          <w:tcPr>
            <w:tcW w:w="0" w:type="auto"/>
          </w:tcPr>
          <w:p w14:paraId="15D1D27D" w14:textId="4306EE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R4-2110596</w:t>
            </w:r>
          </w:p>
        </w:tc>
        <w:tc>
          <w:tcPr>
            <w:tcW w:w="0" w:type="auto"/>
          </w:tcPr>
          <w:p w14:paraId="2D84C2A1" w14:textId="7BEFD5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demod testability, signal levels, and link budget</w:t>
            </w:r>
          </w:p>
        </w:tc>
        <w:tc>
          <w:tcPr>
            <w:tcW w:w="0" w:type="auto"/>
          </w:tcPr>
          <w:p w14:paraId="592B5D53" w14:textId="3ADBF3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A813E3" w14:textId="231EBF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FEA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FF3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DC448E" w14:textId="77777777" w:rsidTr="003F2FDA">
        <w:tc>
          <w:tcPr>
            <w:tcW w:w="0" w:type="auto"/>
          </w:tcPr>
          <w:p w14:paraId="4D141B7B" w14:textId="513ED7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R4-2110597</w:t>
            </w:r>
          </w:p>
        </w:tc>
        <w:tc>
          <w:tcPr>
            <w:tcW w:w="0" w:type="auto"/>
          </w:tcPr>
          <w:p w14:paraId="176F0984" w14:textId="72DC24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38.921: MR/LA BS UEM requirements</w:t>
            </w:r>
          </w:p>
        </w:tc>
        <w:tc>
          <w:tcPr>
            <w:tcW w:w="0" w:type="auto"/>
          </w:tcPr>
          <w:p w14:paraId="19CCB98A" w14:textId="027BC3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DF69987" w14:textId="610804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86CCB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01B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A5F6EA" w14:textId="77777777" w:rsidTr="003F2FDA">
        <w:tc>
          <w:tcPr>
            <w:tcW w:w="0" w:type="auto"/>
          </w:tcPr>
          <w:p w14:paraId="6CC3EAFC" w14:textId="29FE67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R4-2110598</w:t>
            </w:r>
          </w:p>
        </w:tc>
        <w:tc>
          <w:tcPr>
            <w:tcW w:w="0" w:type="auto"/>
          </w:tcPr>
          <w:p w14:paraId="331AB617" w14:textId="1FD24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0" w:type="auto"/>
          </w:tcPr>
          <w:p w14:paraId="22C8639A" w14:textId="616697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A1DD37" w14:textId="37CF6C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8B071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8CC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9CA3B1" w14:textId="77777777" w:rsidTr="003F2FDA">
        <w:tc>
          <w:tcPr>
            <w:tcW w:w="0" w:type="auto"/>
          </w:tcPr>
          <w:p w14:paraId="11D74C0B" w14:textId="5B40C4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R4-2110599</w:t>
            </w:r>
          </w:p>
        </w:tc>
        <w:tc>
          <w:tcPr>
            <w:tcW w:w="0" w:type="auto"/>
          </w:tcPr>
          <w:p w14:paraId="0B8CEF55" w14:textId="5EBB4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0" w:type="auto"/>
          </w:tcPr>
          <w:p w14:paraId="38C63F3C" w14:textId="512181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74B2D8" w14:textId="0D83F3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FDDE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769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2B95C0" w14:textId="77777777" w:rsidTr="003F2FDA">
        <w:tc>
          <w:tcPr>
            <w:tcW w:w="0" w:type="auto"/>
          </w:tcPr>
          <w:p w14:paraId="28D94B3C" w14:textId="681C95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R4-2110600</w:t>
            </w:r>
          </w:p>
        </w:tc>
        <w:tc>
          <w:tcPr>
            <w:tcW w:w="0" w:type="auto"/>
          </w:tcPr>
          <w:p w14:paraId="33280AE0" w14:textId="2BA61C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52.6-</w:t>
            </w:r>
            <w:r>
              <w:rPr>
                <w:sz w:val="16"/>
              </w:rPr>
              <w:lastRenderedPageBreak/>
              <w:t>71GHz</w:t>
            </w:r>
          </w:p>
        </w:tc>
        <w:tc>
          <w:tcPr>
            <w:tcW w:w="0" w:type="auto"/>
          </w:tcPr>
          <w:p w14:paraId="2235F131" w14:textId="1EA53B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0A72B906" w14:textId="43D872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30D4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649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92D0B2" w14:textId="77777777" w:rsidTr="003F2FDA">
        <w:tc>
          <w:tcPr>
            <w:tcW w:w="0" w:type="auto"/>
          </w:tcPr>
          <w:p w14:paraId="67F76540" w14:textId="1F5D1F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R4-2110601</w:t>
            </w:r>
          </w:p>
        </w:tc>
        <w:tc>
          <w:tcPr>
            <w:tcW w:w="0" w:type="auto"/>
          </w:tcPr>
          <w:p w14:paraId="18F42B62" w14:textId="5293D4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requirements for 60GHz</w:t>
            </w:r>
          </w:p>
        </w:tc>
        <w:tc>
          <w:tcPr>
            <w:tcW w:w="0" w:type="auto"/>
          </w:tcPr>
          <w:p w14:paraId="6A310DFD" w14:textId="0C55EB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6F2965F" w14:textId="5744AC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FB7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3B6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A68F2B" w14:textId="77777777" w:rsidTr="003F2FDA">
        <w:tc>
          <w:tcPr>
            <w:tcW w:w="0" w:type="auto"/>
          </w:tcPr>
          <w:p w14:paraId="544CCAD1" w14:textId="4ECF5B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R4-2110602</w:t>
            </w:r>
          </w:p>
        </w:tc>
        <w:tc>
          <w:tcPr>
            <w:tcW w:w="0" w:type="auto"/>
          </w:tcPr>
          <w:p w14:paraId="210D8B98" w14:textId="0405B3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requirements for 60GHz</w:t>
            </w:r>
          </w:p>
        </w:tc>
        <w:tc>
          <w:tcPr>
            <w:tcW w:w="0" w:type="auto"/>
          </w:tcPr>
          <w:p w14:paraId="1FB10DA1" w14:textId="69CC44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6490EF" w14:textId="5C6EC3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90A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682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5C1ED4" w14:textId="77777777" w:rsidTr="003F2FDA">
        <w:tc>
          <w:tcPr>
            <w:tcW w:w="0" w:type="auto"/>
          </w:tcPr>
          <w:p w14:paraId="05D18EA7" w14:textId="50176F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R4-2110603</w:t>
            </w:r>
          </w:p>
        </w:tc>
        <w:tc>
          <w:tcPr>
            <w:tcW w:w="0" w:type="auto"/>
          </w:tcPr>
          <w:p w14:paraId="535A5217" w14:textId="2E2BB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definition for 52.6-71GHz</w:t>
            </w:r>
          </w:p>
        </w:tc>
        <w:tc>
          <w:tcPr>
            <w:tcW w:w="0" w:type="auto"/>
          </w:tcPr>
          <w:p w14:paraId="4B0C29C0" w14:textId="5EC2BA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AA8C15" w14:textId="6F7733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CCD9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47F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EA6E46" w14:textId="77777777" w:rsidTr="003F2FDA">
        <w:tc>
          <w:tcPr>
            <w:tcW w:w="0" w:type="auto"/>
          </w:tcPr>
          <w:p w14:paraId="78FDAA73" w14:textId="1D955D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R4-2110604</w:t>
            </w:r>
          </w:p>
        </w:tc>
        <w:tc>
          <w:tcPr>
            <w:tcW w:w="0" w:type="auto"/>
          </w:tcPr>
          <w:p w14:paraId="3680E76D" w14:textId="0620A6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power class for 60GHz</w:t>
            </w:r>
          </w:p>
        </w:tc>
        <w:tc>
          <w:tcPr>
            <w:tcW w:w="0" w:type="auto"/>
          </w:tcPr>
          <w:p w14:paraId="0A3B1EF0" w14:textId="2D9E6F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1E849A" w14:textId="323AC0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1D0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F0B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D75076" w14:textId="77777777" w:rsidTr="003F2FDA">
        <w:tc>
          <w:tcPr>
            <w:tcW w:w="0" w:type="auto"/>
          </w:tcPr>
          <w:p w14:paraId="28C94153" w14:textId="0C366F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R4-2110605</w:t>
            </w:r>
          </w:p>
        </w:tc>
        <w:tc>
          <w:tcPr>
            <w:tcW w:w="0" w:type="auto"/>
          </w:tcPr>
          <w:p w14:paraId="4BDBE38B" w14:textId="1F716F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switching delay for 52.6-71GHz</w:t>
            </w:r>
          </w:p>
        </w:tc>
        <w:tc>
          <w:tcPr>
            <w:tcW w:w="0" w:type="auto"/>
          </w:tcPr>
          <w:p w14:paraId="4DB535E5" w14:textId="5DDA0F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BE16955" w14:textId="119030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92C5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563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FC51F5" w14:textId="77777777" w:rsidTr="003F2FDA">
        <w:tc>
          <w:tcPr>
            <w:tcW w:w="0" w:type="auto"/>
          </w:tcPr>
          <w:p w14:paraId="735698BB" w14:textId="09E0DD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R4-2110606</w:t>
            </w:r>
          </w:p>
        </w:tc>
        <w:tc>
          <w:tcPr>
            <w:tcW w:w="0" w:type="auto"/>
          </w:tcPr>
          <w:p w14:paraId="5C2E37EA" w14:textId="129791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NR 1024QAM</w:t>
            </w:r>
          </w:p>
        </w:tc>
        <w:tc>
          <w:tcPr>
            <w:tcW w:w="0" w:type="auto"/>
          </w:tcPr>
          <w:p w14:paraId="7424011E" w14:textId="5BACCE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44BD86E" w14:textId="0F8AF8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BAC9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50A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08CE42" w14:textId="77777777" w:rsidTr="003F2FDA">
        <w:tc>
          <w:tcPr>
            <w:tcW w:w="0" w:type="auto"/>
          </w:tcPr>
          <w:p w14:paraId="26128BC4" w14:textId="66DD8A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R4-2110607</w:t>
            </w:r>
          </w:p>
        </w:tc>
        <w:tc>
          <w:tcPr>
            <w:tcW w:w="0" w:type="auto"/>
          </w:tcPr>
          <w:p w14:paraId="3088AFE0" w14:textId="5C181A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requirements for NR 1024QAM</w:t>
            </w:r>
          </w:p>
        </w:tc>
        <w:tc>
          <w:tcPr>
            <w:tcW w:w="0" w:type="auto"/>
          </w:tcPr>
          <w:p w14:paraId="06CFFDC5" w14:textId="23C29E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47166D" w14:textId="7C488D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3445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349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12F303" w14:textId="77777777" w:rsidTr="003F2FDA">
        <w:tc>
          <w:tcPr>
            <w:tcW w:w="0" w:type="auto"/>
          </w:tcPr>
          <w:p w14:paraId="45B9DE98" w14:textId="09017C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R4-2110608</w:t>
            </w:r>
          </w:p>
        </w:tc>
        <w:tc>
          <w:tcPr>
            <w:tcW w:w="0" w:type="auto"/>
          </w:tcPr>
          <w:p w14:paraId="069D5094" w14:textId="190B6B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RX ICS requirements</w:t>
            </w:r>
          </w:p>
        </w:tc>
        <w:tc>
          <w:tcPr>
            <w:tcW w:w="0" w:type="auto"/>
          </w:tcPr>
          <w:p w14:paraId="5C28EBB2" w14:textId="663634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E6F2C4" w14:textId="487C7B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FC20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D32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9CAAFB" w14:textId="77777777" w:rsidTr="003F2FDA">
        <w:tc>
          <w:tcPr>
            <w:tcW w:w="0" w:type="auto"/>
          </w:tcPr>
          <w:p w14:paraId="02641351" w14:textId="6C582C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R4-2110609</w:t>
            </w:r>
          </w:p>
        </w:tc>
        <w:tc>
          <w:tcPr>
            <w:tcW w:w="0" w:type="auto"/>
          </w:tcPr>
          <w:p w14:paraId="5445AF97" w14:textId="0DB342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 Annex G and H: In-channel TX test</w:t>
            </w:r>
          </w:p>
        </w:tc>
        <w:tc>
          <w:tcPr>
            <w:tcW w:w="0" w:type="auto"/>
          </w:tcPr>
          <w:p w14:paraId="106E114C" w14:textId="310416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9A4821" w14:textId="04E907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CE0A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C963F" w14:textId="7AC09F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R4-2108577</w:t>
            </w:r>
          </w:p>
        </w:tc>
      </w:tr>
      <w:tr w:rsidR="00C4771D" w14:paraId="1DED8E91" w14:textId="77777777" w:rsidTr="003F2FDA">
        <w:tc>
          <w:tcPr>
            <w:tcW w:w="0" w:type="auto"/>
          </w:tcPr>
          <w:p w14:paraId="0365E88E" w14:textId="3D831C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R4-2110610</w:t>
            </w:r>
          </w:p>
        </w:tc>
        <w:tc>
          <w:tcPr>
            <w:tcW w:w="0" w:type="auto"/>
          </w:tcPr>
          <w:p w14:paraId="7797484E" w14:textId="69D814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Annex L and M: In-channel TX test</w:t>
            </w:r>
          </w:p>
        </w:tc>
        <w:tc>
          <w:tcPr>
            <w:tcW w:w="0" w:type="auto"/>
          </w:tcPr>
          <w:p w14:paraId="01BDC570" w14:textId="219A8D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4BF8C8" w14:textId="4137B9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93F9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87998" w14:textId="11C2C2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R4-2108585</w:t>
            </w:r>
          </w:p>
        </w:tc>
      </w:tr>
      <w:tr w:rsidR="00C4771D" w14:paraId="3D9DF86B" w14:textId="77777777" w:rsidTr="003F2FDA">
        <w:tc>
          <w:tcPr>
            <w:tcW w:w="0" w:type="auto"/>
          </w:tcPr>
          <w:p w14:paraId="11ACF633" w14:textId="704FEC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R4-2110611</w:t>
            </w:r>
          </w:p>
        </w:tc>
        <w:tc>
          <w:tcPr>
            <w:tcW w:w="0" w:type="auto"/>
          </w:tcPr>
          <w:p w14:paraId="336DBCD3" w14:textId="452FC2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NR coverage enhancement</w:t>
            </w:r>
          </w:p>
        </w:tc>
        <w:tc>
          <w:tcPr>
            <w:tcW w:w="0" w:type="auto"/>
          </w:tcPr>
          <w:p w14:paraId="13F1AA45" w14:textId="54402C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1DD4B6" w14:textId="3CF9CA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7614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CDB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6DDC51" w14:textId="77777777" w:rsidTr="003F2FDA">
        <w:tc>
          <w:tcPr>
            <w:tcW w:w="0" w:type="auto"/>
          </w:tcPr>
          <w:p w14:paraId="39AC2286" w14:textId="70A9F8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R4-2110612</w:t>
            </w:r>
          </w:p>
        </w:tc>
        <w:tc>
          <w:tcPr>
            <w:tcW w:w="0" w:type="auto"/>
          </w:tcPr>
          <w:p w14:paraId="1BB52EBF" w14:textId="439FCD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discontinuity and power inconsistency tolerance across different repetitions</w:t>
            </w:r>
          </w:p>
        </w:tc>
        <w:tc>
          <w:tcPr>
            <w:tcW w:w="0" w:type="auto"/>
          </w:tcPr>
          <w:p w14:paraId="10CF147B" w14:textId="64A8AD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5163E9" w14:textId="36173B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2C8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09F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5A21EDE" w14:textId="77777777" w:rsidTr="003F2FDA">
        <w:tc>
          <w:tcPr>
            <w:tcW w:w="0" w:type="auto"/>
          </w:tcPr>
          <w:p w14:paraId="050F0D38" w14:textId="3786ED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R4-2110613</w:t>
            </w:r>
          </w:p>
        </w:tc>
        <w:tc>
          <w:tcPr>
            <w:tcW w:w="0" w:type="auto"/>
          </w:tcPr>
          <w:p w14:paraId="2D7AE07B" w14:textId="4E4049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in-field OTA testing</w:t>
            </w:r>
          </w:p>
        </w:tc>
        <w:tc>
          <w:tcPr>
            <w:tcW w:w="0" w:type="auto"/>
          </w:tcPr>
          <w:p w14:paraId="5E029EEE" w14:textId="1352E4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97FEE8" w14:textId="6E0AEA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1ADA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D1C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B9385A" w14:textId="77777777" w:rsidTr="003F2FDA">
        <w:tc>
          <w:tcPr>
            <w:tcW w:w="0" w:type="auto"/>
          </w:tcPr>
          <w:p w14:paraId="74837BFE" w14:textId="44B37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R4-2110614</w:t>
            </w:r>
          </w:p>
        </w:tc>
        <w:tc>
          <w:tcPr>
            <w:tcW w:w="0" w:type="auto"/>
          </w:tcPr>
          <w:p w14:paraId="7338C46B" w14:textId="35342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NTN</w:t>
            </w:r>
          </w:p>
        </w:tc>
        <w:tc>
          <w:tcPr>
            <w:tcW w:w="0" w:type="auto"/>
          </w:tcPr>
          <w:p w14:paraId="63D43488" w14:textId="2BCBCB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F02264" w14:textId="44598D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6440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CF7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95DB3C" w14:textId="77777777" w:rsidTr="003F2FDA">
        <w:tc>
          <w:tcPr>
            <w:tcW w:w="0" w:type="auto"/>
          </w:tcPr>
          <w:p w14:paraId="4DCA462F" w14:textId="0D0861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R4-2110615</w:t>
            </w:r>
          </w:p>
        </w:tc>
        <w:tc>
          <w:tcPr>
            <w:tcW w:w="0" w:type="auto"/>
          </w:tcPr>
          <w:p w14:paraId="63F34F8A" w14:textId="158A36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architecture</w:t>
            </w:r>
          </w:p>
        </w:tc>
        <w:tc>
          <w:tcPr>
            <w:tcW w:w="0" w:type="auto"/>
          </w:tcPr>
          <w:p w14:paraId="083F5281" w14:textId="72491B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4CCB86" w14:textId="79B556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2891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14A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4CEFCC" w14:textId="77777777" w:rsidTr="003F2FDA">
        <w:tc>
          <w:tcPr>
            <w:tcW w:w="0" w:type="auto"/>
          </w:tcPr>
          <w:p w14:paraId="08877052" w14:textId="4E981C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R4-2110616</w:t>
            </w:r>
          </w:p>
        </w:tc>
        <w:tc>
          <w:tcPr>
            <w:tcW w:w="0" w:type="auto"/>
          </w:tcPr>
          <w:p w14:paraId="4EECB176" w14:textId="3C869D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from satellite network perspective</w:t>
            </w:r>
          </w:p>
        </w:tc>
        <w:tc>
          <w:tcPr>
            <w:tcW w:w="0" w:type="auto"/>
          </w:tcPr>
          <w:p w14:paraId="6960D421" w14:textId="1357B1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B6F524" w14:textId="2630E0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749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F33B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A452D2" w14:textId="77777777" w:rsidTr="003F2FDA">
        <w:tc>
          <w:tcPr>
            <w:tcW w:w="0" w:type="auto"/>
          </w:tcPr>
          <w:p w14:paraId="1AA68924" w14:textId="370A03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R4-2110617</w:t>
            </w:r>
          </w:p>
        </w:tc>
        <w:tc>
          <w:tcPr>
            <w:tcW w:w="0" w:type="auto"/>
          </w:tcPr>
          <w:p w14:paraId="01E7E26E" w14:textId="16371A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Europe unlicensed 6GHz</w:t>
            </w:r>
          </w:p>
        </w:tc>
        <w:tc>
          <w:tcPr>
            <w:tcW w:w="0" w:type="auto"/>
          </w:tcPr>
          <w:p w14:paraId="37E639DA" w14:textId="5AF053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463A44" w14:textId="50C5C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5F3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D78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6DDEC8" w14:textId="77777777" w:rsidTr="003F2FDA">
        <w:tc>
          <w:tcPr>
            <w:tcW w:w="0" w:type="auto"/>
          </w:tcPr>
          <w:p w14:paraId="0ADCD774" w14:textId="590884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R4-2110618</w:t>
            </w:r>
          </w:p>
        </w:tc>
        <w:tc>
          <w:tcPr>
            <w:tcW w:w="0" w:type="auto"/>
          </w:tcPr>
          <w:p w14:paraId="55423EA1" w14:textId="36D23C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Europe unlicensed 6GHz.</w:t>
            </w:r>
          </w:p>
        </w:tc>
        <w:tc>
          <w:tcPr>
            <w:tcW w:w="0" w:type="auto"/>
          </w:tcPr>
          <w:p w14:paraId="696976E2" w14:textId="3A7A8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02B87C" w14:textId="09263E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6C34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AE3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A2BF09" w14:textId="77777777" w:rsidTr="003F2FDA">
        <w:tc>
          <w:tcPr>
            <w:tcW w:w="0" w:type="auto"/>
          </w:tcPr>
          <w:p w14:paraId="5576A7CE" w14:textId="6087AB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R4-2110619</w:t>
            </w:r>
          </w:p>
        </w:tc>
        <w:tc>
          <w:tcPr>
            <w:tcW w:w="0" w:type="auto"/>
          </w:tcPr>
          <w:p w14:paraId="44106EFD" w14:textId="4FC9BC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BS wideband operation</w:t>
            </w:r>
          </w:p>
        </w:tc>
        <w:tc>
          <w:tcPr>
            <w:tcW w:w="0" w:type="auto"/>
          </w:tcPr>
          <w:p w14:paraId="457EC1FE" w14:textId="0963F7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E4FE33" w14:textId="5B2253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8A4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F52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9CFA69" w14:textId="77777777" w:rsidTr="003F2FDA">
        <w:tc>
          <w:tcPr>
            <w:tcW w:w="0" w:type="auto"/>
          </w:tcPr>
          <w:p w14:paraId="70868712" w14:textId="5C3F8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R4-2110620</w:t>
            </w:r>
          </w:p>
        </w:tc>
        <w:tc>
          <w:tcPr>
            <w:tcW w:w="0" w:type="auto"/>
          </w:tcPr>
          <w:p w14:paraId="73F8A0D1" w14:textId="0D393E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243E713B" w14:textId="68233E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A8AAF4A" w14:textId="2B10B4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736E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4E5B4" w14:textId="3AE647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</w:tr>
      <w:tr w:rsidR="00C4771D" w14:paraId="22BE9542" w14:textId="77777777" w:rsidTr="003F2FDA">
        <w:tc>
          <w:tcPr>
            <w:tcW w:w="0" w:type="auto"/>
          </w:tcPr>
          <w:p w14:paraId="36F484F4" w14:textId="0470D2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R4-2110621</w:t>
            </w:r>
          </w:p>
        </w:tc>
        <w:tc>
          <w:tcPr>
            <w:tcW w:w="0" w:type="auto"/>
          </w:tcPr>
          <w:p w14:paraId="5D9D49DF" w14:textId="77381F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7627E9EB" w14:textId="3F207A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45CA83" w14:textId="5C0A9B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7704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05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5D8660" w14:textId="77777777" w:rsidTr="003F2FDA">
        <w:tc>
          <w:tcPr>
            <w:tcW w:w="0" w:type="auto"/>
          </w:tcPr>
          <w:p w14:paraId="487DA370" w14:textId="5CF904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R4-2110622</w:t>
            </w:r>
          </w:p>
        </w:tc>
        <w:tc>
          <w:tcPr>
            <w:tcW w:w="0" w:type="auto"/>
          </w:tcPr>
          <w:p w14:paraId="16F3E06C" w14:textId="583993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24F555D2" w14:textId="33CEE3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A10CF" w14:textId="22FACF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93C5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B9C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98C040" w14:textId="77777777" w:rsidTr="003F2FDA">
        <w:tc>
          <w:tcPr>
            <w:tcW w:w="0" w:type="auto"/>
          </w:tcPr>
          <w:p w14:paraId="3CFF22E7" w14:textId="051433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R4-2110623</w:t>
            </w:r>
          </w:p>
        </w:tc>
        <w:tc>
          <w:tcPr>
            <w:tcW w:w="0" w:type="auto"/>
          </w:tcPr>
          <w:p w14:paraId="22EAD940" w14:textId="73138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269D4438" w14:textId="4FFCF6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4ED542" w14:textId="369C70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5838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2BC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120C72" w14:textId="77777777" w:rsidTr="003F2FDA">
        <w:tc>
          <w:tcPr>
            <w:tcW w:w="0" w:type="auto"/>
          </w:tcPr>
          <w:p w14:paraId="0174736B" w14:textId="547440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R4-2110624</w:t>
            </w:r>
          </w:p>
        </w:tc>
        <w:tc>
          <w:tcPr>
            <w:tcW w:w="0" w:type="auto"/>
          </w:tcPr>
          <w:p w14:paraId="6B7C85E4" w14:textId="0AC8A1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23297A9C" w14:textId="4DEF94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517E94" w14:textId="7B197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71A7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CA711" w14:textId="1BEEB4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</w:tr>
      <w:tr w:rsidR="00C4771D" w14:paraId="366D69D3" w14:textId="77777777" w:rsidTr="003F2FDA">
        <w:tc>
          <w:tcPr>
            <w:tcW w:w="0" w:type="auto"/>
          </w:tcPr>
          <w:p w14:paraId="5BA1F12E" w14:textId="1E8183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R4-2110625</w:t>
            </w:r>
          </w:p>
        </w:tc>
        <w:tc>
          <w:tcPr>
            <w:tcW w:w="0" w:type="auto"/>
          </w:tcPr>
          <w:p w14:paraId="6EAE4F72" w14:textId="69A12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302AAB2C" w14:textId="66B61C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F57A0B" w14:textId="737558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57E7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E4A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8B2830" w14:textId="77777777" w:rsidTr="003F2FDA">
        <w:tc>
          <w:tcPr>
            <w:tcW w:w="0" w:type="auto"/>
          </w:tcPr>
          <w:p w14:paraId="54089BDF" w14:textId="43918E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R4-2110626</w:t>
            </w:r>
          </w:p>
        </w:tc>
        <w:tc>
          <w:tcPr>
            <w:tcW w:w="0" w:type="auto"/>
          </w:tcPr>
          <w:p w14:paraId="69508EC1" w14:textId="4202A5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52816CA9" w14:textId="7A94A6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327479" w14:textId="33BBA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AB21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084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B8D8E9" w14:textId="77777777" w:rsidTr="003F2FDA">
        <w:tc>
          <w:tcPr>
            <w:tcW w:w="0" w:type="auto"/>
          </w:tcPr>
          <w:p w14:paraId="336C41FD" w14:textId="6E6636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5B2C4F11" w14:textId="62425D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4DE215F1" w14:textId="26FE15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570A56D" w14:textId="7C7EC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872F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6005D" w14:textId="2703D8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</w:tr>
      <w:tr w:rsidR="00C4771D" w14:paraId="72E74A4B" w14:textId="77777777" w:rsidTr="003F2FDA">
        <w:tc>
          <w:tcPr>
            <w:tcW w:w="0" w:type="auto"/>
          </w:tcPr>
          <w:p w14:paraId="5A077713" w14:textId="2E1A02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R4-2110628</w:t>
            </w:r>
          </w:p>
        </w:tc>
        <w:tc>
          <w:tcPr>
            <w:tcW w:w="0" w:type="auto"/>
          </w:tcPr>
          <w:p w14:paraId="6B6FEF16" w14:textId="36DCE2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4034215E" w14:textId="52EA11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F0EF16" w14:textId="78AD72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810F3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BFD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833BA15" w14:textId="77777777" w:rsidTr="003F2FDA">
        <w:tc>
          <w:tcPr>
            <w:tcW w:w="0" w:type="auto"/>
          </w:tcPr>
          <w:p w14:paraId="2FDCCCB4" w14:textId="53768A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R4-2110629</w:t>
            </w:r>
          </w:p>
        </w:tc>
        <w:tc>
          <w:tcPr>
            <w:tcW w:w="0" w:type="auto"/>
          </w:tcPr>
          <w:p w14:paraId="44A5EA0F" w14:textId="05A666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2C112508" w14:textId="5BB910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C666BE" w14:textId="65BA0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6061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34E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640527" w14:textId="77777777" w:rsidTr="003F2FDA">
        <w:tc>
          <w:tcPr>
            <w:tcW w:w="0" w:type="auto"/>
          </w:tcPr>
          <w:p w14:paraId="3F8BD579" w14:textId="5D2663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R4-2110630</w:t>
            </w:r>
          </w:p>
        </w:tc>
        <w:tc>
          <w:tcPr>
            <w:tcW w:w="0" w:type="auto"/>
          </w:tcPr>
          <w:p w14:paraId="7289548D" w14:textId="24C3FB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197D9E02" w14:textId="0D9EF4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238514" w14:textId="26122D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B4F5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29A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1AD92E" w14:textId="77777777" w:rsidTr="003F2FDA">
        <w:tc>
          <w:tcPr>
            <w:tcW w:w="0" w:type="auto"/>
          </w:tcPr>
          <w:p w14:paraId="66F3C6AC" w14:textId="0D0AA4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R4-2110631</w:t>
            </w:r>
          </w:p>
        </w:tc>
        <w:tc>
          <w:tcPr>
            <w:tcW w:w="0" w:type="auto"/>
          </w:tcPr>
          <w:p w14:paraId="3119B07E" w14:textId="6C607C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41949CDA" w14:textId="4C87A2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52312E" w14:textId="0A6F5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35B7A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485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CE1D1B" w14:textId="77777777" w:rsidTr="003F2FDA">
        <w:tc>
          <w:tcPr>
            <w:tcW w:w="0" w:type="auto"/>
          </w:tcPr>
          <w:p w14:paraId="30932DE0" w14:textId="203F5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R4-2110632</w:t>
            </w:r>
          </w:p>
        </w:tc>
        <w:tc>
          <w:tcPr>
            <w:tcW w:w="0" w:type="auto"/>
          </w:tcPr>
          <w:p w14:paraId="1953C1AB" w14:textId="39C747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3D39880D" w14:textId="2D100D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2526C6" w14:textId="5BF1A3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4D61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D06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FAE99E" w14:textId="77777777" w:rsidTr="003F2FDA">
        <w:tc>
          <w:tcPr>
            <w:tcW w:w="0" w:type="auto"/>
          </w:tcPr>
          <w:p w14:paraId="4C51494B" w14:textId="3CE117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R4-2110633</w:t>
            </w:r>
          </w:p>
        </w:tc>
        <w:tc>
          <w:tcPr>
            <w:tcW w:w="0" w:type="auto"/>
          </w:tcPr>
          <w:p w14:paraId="6575ABD1" w14:textId="223D76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6E4D6E81" w14:textId="2AF54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953530" w14:textId="1E0D17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2642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922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A58B98" w14:textId="77777777" w:rsidTr="003F2FDA">
        <w:tc>
          <w:tcPr>
            <w:tcW w:w="0" w:type="auto"/>
          </w:tcPr>
          <w:p w14:paraId="2211C97D" w14:textId="20E8FD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R4-2110634</w:t>
            </w:r>
          </w:p>
        </w:tc>
        <w:tc>
          <w:tcPr>
            <w:tcW w:w="0" w:type="auto"/>
          </w:tcPr>
          <w:p w14:paraId="1F6B8D4A" w14:textId="25556C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7C18114B" w14:textId="593485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425C5A0A" w14:textId="4F0376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F70B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B72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2C1B32" w14:textId="77777777" w:rsidTr="003F2FDA">
        <w:tc>
          <w:tcPr>
            <w:tcW w:w="0" w:type="auto"/>
          </w:tcPr>
          <w:p w14:paraId="7753BF2A" w14:textId="7C1C0D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R4-2110635</w:t>
            </w:r>
          </w:p>
        </w:tc>
        <w:tc>
          <w:tcPr>
            <w:tcW w:w="0" w:type="auto"/>
          </w:tcPr>
          <w:p w14:paraId="62D99B94" w14:textId="5B4B4E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51325734" w14:textId="730EEE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34848F3" w14:textId="1EE242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234A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F586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F78160" w14:textId="77777777" w:rsidTr="003F2FDA">
        <w:tc>
          <w:tcPr>
            <w:tcW w:w="0" w:type="auto"/>
          </w:tcPr>
          <w:p w14:paraId="104E9709" w14:textId="172B02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R4-2110636</w:t>
            </w:r>
          </w:p>
        </w:tc>
        <w:tc>
          <w:tcPr>
            <w:tcW w:w="0" w:type="auto"/>
          </w:tcPr>
          <w:p w14:paraId="3204FB74" w14:textId="68057B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042F5A0D" w14:textId="355FCA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9E4E16" w14:textId="36EEF4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F265F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09C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9C78D5" w14:textId="77777777" w:rsidTr="003F2FDA">
        <w:tc>
          <w:tcPr>
            <w:tcW w:w="0" w:type="auto"/>
          </w:tcPr>
          <w:p w14:paraId="15CD11FB" w14:textId="71D444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R4-2110637</w:t>
            </w:r>
          </w:p>
        </w:tc>
        <w:tc>
          <w:tcPr>
            <w:tcW w:w="0" w:type="auto"/>
          </w:tcPr>
          <w:p w14:paraId="773794CF" w14:textId="775D09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 TRP in-field test</w:t>
            </w:r>
          </w:p>
        </w:tc>
        <w:tc>
          <w:tcPr>
            <w:tcW w:w="0" w:type="auto"/>
          </w:tcPr>
          <w:p w14:paraId="2A54C61B" w14:textId="473AD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40CBDC" w14:textId="36D73B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966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B43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0867C3" w14:textId="77777777" w:rsidTr="003F2FDA">
        <w:tc>
          <w:tcPr>
            <w:tcW w:w="0" w:type="auto"/>
          </w:tcPr>
          <w:p w14:paraId="59F06809" w14:textId="548185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R4-2110638</w:t>
            </w:r>
          </w:p>
        </w:tc>
        <w:tc>
          <w:tcPr>
            <w:tcW w:w="0" w:type="auto"/>
          </w:tcPr>
          <w:p w14:paraId="76D40A9E" w14:textId="07E480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simulation results of PDSCH with multi-TRP transmission</w:t>
            </w:r>
          </w:p>
        </w:tc>
        <w:tc>
          <w:tcPr>
            <w:tcW w:w="0" w:type="auto"/>
          </w:tcPr>
          <w:p w14:paraId="3FA83813" w14:textId="6429E1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7C014D" w14:textId="35B694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4ABC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123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8FDACF" w14:textId="77777777" w:rsidTr="003F2FDA">
        <w:tc>
          <w:tcPr>
            <w:tcW w:w="0" w:type="auto"/>
          </w:tcPr>
          <w:p w14:paraId="0FD177D5" w14:textId="66CA19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R4-2110639</w:t>
            </w:r>
          </w:p>
        </w:tc>
        <w:tc>
          <w:tcPr>
            <w:tcW w:w="0" w:type="auto"/>
          </w:tcPr>
          <w:p w14:paraId="71EEEDDC" w14:textId="7235D0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[] from Noc power level for n257/n258 PC5</w:t>
            </w:r>
          </w:p>
        </w:tc>
        <w:tc>
          <w:tcPr>
            <w:tcW w:w="0" w:type="auto"/>
          </w:tcPr>
          <w:p w14:paraId="7627F5B3" w14:textId="158165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09B9B4" w14:textId="202B8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261A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530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5A35E4" w14:textId="77777777" w:rsidTr="003F2FDA">
        <w:tc>
          <w:tcPr>
            <w:tcW w:w="0" w:type="auto"/>
          </w:tcPr>
          <w:p w14:paraId="5E9D0574" w14:textId="3DD249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R4-2110640</w:t>
            </w:r>
          </w:p>
        </w:tc>
        <w:tc>
          <w:tcPr>
            <w:tcW w:w="0" w:type="auto"/>
          </w:tcPr>
          <w:p w14:paraId="48E712F9" w14:textId="474BB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simulation results for CA PDSCH with HST</w:t>
            </w:r>
          </w:p>
        </w:tc>
        <w:tc>
          <w:tcPr>
            <w:tcW w:w="0" w:type="auto"/>
          </w:tcPr>
          <w:p w14:paraId="63CFC082" w14:textId="3F988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192434" w14:textId="595D99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8EA4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232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CE30DD" w14:textId="77777777" w:rsidTr="003F2FDA">
        <w:tc>
          <w:tcPr>
            <w:tcW w:w="0" w:type="auto"/>
          </w:tcPr>
          <w:p w14:paraId="75C52D41" w14:textId="6C358C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R4-2110641</w:t>
            </w:r>
          </w:p>
        </w:tc>
        <w:tc>
          <w:tcPr>
            <w:tcW w:w="0" w:type="auto"/>
          </w:tcPr>
          <w:p w14:paraId="286602BD" w14:textId="5D54C6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for CA with HST-SFN scenario</w:t>
            </w:r>
          </w:p>
        </w:tc>
        <w:tc>
          <w:tcPr>
            <w:tcW w:w="0" w:type="auto"/>
          </w:tcPr>
          <w:p w14:paraId="6C83C454" w14:textId="185CB7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0FC926" w14:textId="37EF76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A469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B9F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B7C4C4" w14:textId="77777777" w:rsidTr="003F2FDA">
        <w:tc>
          <w:tcPr>
            <w:tcW w:w="0" w:type="auto"/>
          </w:tcPr>
          <w:p w14:paraId="1B6DB666" w14:textId="2E0468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R4-2110642</w:t>
            </w:r>
          </w:p>
        </w:tc>
        <w:tc>
          <w:tcPr>
            <w:tcW w:w="0" w:type="auto"/>
          </w:tcPr>
          <w:p w14:paraId="5AFB1EA6" w14:textId="7A1779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with enhanced transmission schemes in HST scenario</w:t>
            </w:r>
          </w:p>
        </w:tc>
        <w:tc>
          <w:tcPr>
            <w:tcW w:w="0" w:type="auto"/>
          </w:tcPr>
          <w:p w14:paraId="6ED3BDF6" w14:textId="719692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2B89A4" w14:textId="388BF7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4C3B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8FF5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854595" w14:textId="77777777" w:rsidTr="003F2FDA">
        <w:tc>
          <w:tcPr>
            <w:tcW w:w="0" w:type="auto"/>
          </w:tcPr>
          <w:p w14:paraId="440FC69B" w14:textId="02CB34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R4-2110643</w:t>
            </w:r>
          </w:p>
        </w:tc>
        <w:tc>
          <w:tcPr>
            <w:tcW w:w="0" w:type="auto"/>
          </w:tcPr>
          <w:p w14:paraId="2C430D2A" w14:textId="48A913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HST FR2</w:t>
            </w:r>
          </w:p>
        </w:tc>
        <w:tc>
          <w:tcPr>
            <w:tcW w:w="0" w:type="auto"/>
          </w:tcPr>
          <w:p w14:paraId="235CCA78" w14:textId="196C2C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D018A3" w14:textId="660371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E04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204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92B2C5" w14:textId="77777777" w:rsidTr="003F2FDA">
        <w:tc>
          <w:tcPr>
            <w:tcW w:w="0" w:type="auto"/>
          </w:tcPr>
          <w:p w14:paraId="2DBD3917" w14:textId="5EE10B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R4-2110644</w:t>
            </w:r>
          </w:p>
        </w:tc>
        <w:tc>
          <w:tcPr>
            <w:tcW w:w="0" w:type="auto"/>
          </w:tcPr>
          <w:p w14:paraId="4F43F0B6" w14:textId="7A7D69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simulation results for CBW 35MHz/45MHz</w:t>
            </w:r>
          </w:p>
        </w:tc>
        <w:tc>
          <w:tcPr>
            <w:tcW w:w="0" w:type="auto"/>
          </w:tcPr>
          <w:p w14:paraId="7C764949" w14:textId="383578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E6672F" w14:textId="7663CF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1165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E31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E2B880" w14:textId="77777777" w:rsidTr="003F2FDA">
        <w:tc>
          <w:tcPr>
            <w:tcW w:w="0" w:type="auto"/>
          </w:tcPr>
          <w:p w14:paraId="2E54D2A1" w14:textId="54CCE4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R4-2110645</w:t>
            </w:r>
          </w:p>
        </w:tc>
        <w:tc>
          <w:tcPr>
            <w:tcW w:w="0" w:type="auto"/>
          </w:tcPr>
          <w:p w14:paraId="07213C8A" w14:textId="53627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FR2 UE demodulation requirements for NR 47GHz band</w:t>
            </w:r>
          </w:p>
        </w:tc>
        <w:tc>
          <w:tcPr>
            <w:tcW w:w="0" w:type="auto"/>
          </w:tcPr>
          <w:p w14:paraId="211C29A4" w14:textId="031442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763233" w14:textId="3B3F80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709C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364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E824C6" w14:textId="77777777" w:rsidTr="003F2FDA">
        <w:tc>
          <w:tcPr>
            <w:tcW w:w="0" w:type="auto"/>
          </w:tcPr>
          <w:p w14:paraId="19BCE622" w14:textId="6FD784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R4-2110646</w:t>
            </w:r>
          </w:p>
        </w:tc>
        <w:tc>
          <w:tcPr>
            <w:tcW w:w="0" w:type="auto"/>
          </w:tcPr>
          <w:p w14:paraId="7ED55B79" w14:textId="3A13D0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CR: TS 38.101-4: n262 demodulation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5A233FD8" w14:textId="2526BB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15552A4C" w14:textId="5A050C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F445D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40B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4E09E9" w14:textId="77777777" w:rsidTr="003F2FDA">
        <w:tc>
          <w:tcPr>
            <w:tcW w:w="0" w:type="auto"/>
          </w:tcPr>
          <w:p w14:paraId="4DCC6795" w14:textId="23DEF6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35AE97EB" w14:textId="65D3E4C0" w:rsidR="00C4771D" w:rsidRPr="00C4771D" w:rsidRDefault="00D412E4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0606F594" w14:textId="0CFB8DD1" w:rsidR="00C4771D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07F51F" w14:textId="297C4C44" w:rsidR="00C4771D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53959B" w14:textId="77777777" w:rsidR="00C4771D" w:rsidRPr="00D412E4" w:rsidRDefault="00C4771D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F3200" w14:textId="20868F2B" w:rsidR="00C4771D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</w:tr>
      <w:tr w:rsidR="00D412E4" w14:paraId="0F6A4C59" w14:textId="77777777" w:rsidTr="003F2FDA">
        <w:tc>
          <w:tcPr>
            <w:tcW w:w="0" w:type="auto"/>
          </w:tcPr>
          <w:p w14:paraId="0E0C65B2" w14:textId="7BFFA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R4-2110648</w:t>
            </w:r>
          </w:p>
        </w:tc>
        <w:tc>
          <w:tcPr>
            <w:tcW w:w="0" w:type="auto"/>
          </w:tcPr>
          <w:p w14:paraId="0CA60920" w14:textId="194C6A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 model extension</w:t>
            </w:r>
          </w:p>
        </w:tc>
        <w:tc>
          <w:tcPr>
            <w:tcW w:w="0" w:type="auto"/>
          </w:tcPr>
          <w:p w14:paraId="58B8D196" w14:textId="23A1D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4D53D7" w14:textId="14127C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962B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3C4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52550D" w14:textId="77777777" w:rsidTr="003F2FDA">
        <w:tc>
          <w:tcPr>
            <w:tcW w:w="0" w:type="auto"/>
          </w:tcPr>
          <w:p w14:paraId="2FF06269" w14:textId="0095C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R4-2110649</w:t>
            </w:r>
          </w:p>
        </w:tc>
        <w:tc>
          <w:tcPr>
            <w:tcW w:w="0" w:type="auto"/>
          </w:tcPr>
          <w:p w14:paraId="33FC1828" w14:textId="0CF613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90 and 100MHz bandwidth for band n40</w:t>
            </w:r>
          </w:p>
        </w:tc>
        <w:tc>
          <w:tcPr>
            <w:tcW w:w="0" w:type="auto"/>
          </w:tcPr>
          <w:p w14:paraId="69379158" w14:textId="57581E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13CFBC81" w14:textId="6A8B6F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7F6B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3A58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A2DDFC" w14:textId="77777777" w:rsidTr="003F2FDA">
        <w:tc>
          <w:tcPr>
            <w:tcW w:w="0" w:type="auto"/>
          </w:tcPr>
          <w:p w14:paraId="3294B8B2" w14:textId="752AD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R4-2110650</w:t>
            </w:r>
          </w:p>
        </w:tc>
        <w:tc>
          <w:tcPr>
            <w:tcW w:w="0" w:type="auto"/>
          </w:tcPr>
          <w:p w14:paraId="0E7E4209" w14:textId="07B30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Adding 90 MHz for band n40</w:t>
            </w:r>
          </w:p>
        </w:tc>
        <w:tc>
          <w:tcPr>
            <w:tcW w:w="0" w:type="auto"/>
          </w:tcPr>
          <w:p w14:paraId="1CB7FDAE" w14:textId="7B34F0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598BCEB5" w14:textId="38F68D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85CF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5AC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36C98D" w14:textId="77777777" w:rsidTr="003F2FDA">
        <w:tc>
          <w:tcPr>
            <w:tcW w:w="0" w:type="auto"/>
          </w:tcPr>
          <w:p w14:paraId="11C13396" w14:textId="0CDF1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R4-2110651</w:t>
            </w:r>
          </w:p>
        </w:tc>
        <w:tc>
          <w:tcPr>
            <w:tcW w:w="0" w:type="auto"/>
          </w:tcPr>
          <w:p w14:paraId="3BE4C83A" w14:textId="664827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link recovery and L1-RSRP reporting test cases for NR-U</w:t>
            </w:r>
          </w:p>
        </w:tc>
        <w:tc>
          <w:tcPr>
            <w:tcW w:w="0" w:type="auto"/>
          </w:tcPr>
          <w:p w14:paraId="52E21E87" w14:textId="79124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BA097E" w14:textId="4D1B0B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B08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40B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E17DA3" w14:textId="77777777" w:rsidTr="003F2FDA">
        <w:tc>
          <w:tcPr>
            <w:tcW w:w="0" w:type="auto"/>
          </w:tcPr>
          <w:p w14:paraId="79AD3BCE" w14:textId="7B9D9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R4-2110652</w:t>
            </w:r>
          </w:p>
        </w:tc>
        <w:tc>
          <w:tcPr>
            <w:tcW w:w="0" w:type="auto"/>
          </w:tcPr>
          <w:p w14:paraId="05DC42A7" w14:textId="671F6C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6DF5BB09" w14:textId="3B9E0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153538" w14:textId="38FC3D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A75D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83AB8" w14:textId="3FC78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R4-2108279</w:t>
            </w:r>
          </w:p>
        </w:tc>
      </w:tr>
      <w:tr w:rsidR="00D412E4" w14:paraId="09808AE9" w14:textId="77777777" w:rsidTr="003F2FDA">
        <w:tc>
          <w:tcPr>
            <w:tcW w:w="0" w:type="auto"/>
          </w:tcPr>
          <w:p w14:paraId="7B932E8B" w14:textId="235DC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R4-2110653</w:t>
            </w:r>
          </w:p>
        </w:tc>
        <w:tc>
          <w:tcPr>
            <w:tcW w:w="0" w:type="auto"/>
          </w:tcPr>
          <w:p w14:paraId="586D8D3F" w14:textId="60638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7DD08260" w14:textId="649739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268A92" w14:textId="187464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9ED9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97A95" w14:textId="442EB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R4-2108273</w:t>
            </w:r>
          </w:p>
        </w:tc>
      </w:tr>
      <w:tr w:rsidR="00D412E4" w14:paraId="3C3246A2" w14:textId="77777777" w:rsidTr="003F2FDA">
        <w:tc>
          <w:tcPr>
            <w:tcW w:w="0" w:type="auto"/>
          </w:tcPr>
          <w:p w14:paraId="18B813A5" w14:textId="6FCC82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R4-2110654</w:t>
            </w:r>
          </w:p>
        </w:tc>
        <w:tc>
          <w:tcPr>
            <w:tcW w:w="0" w:type="auto"/>
          </w:tcPr>
          <w:p w14:paraId="68D664AD" w14:textId="13A803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03E1227C" w14:textId="2FA2C5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F49628" w14:textId="127A6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3175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CD6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0CB919" w14:textId="77777777" w:rsidTr="003F2FDA">
        <w:tc>
          <w:tcPr>
            <w:tcW w:w="0" w:type="auto"/>
          </w:tcPr>
          <w:p w14:paraId="1A1B3700" w14:textId="3C259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R4-2110655</w:t>
            </w:r>
          </w:p>
        </w:tc>
        <w:tc>
          <w:tcPr>
            <w:tcW w:w="0" w:type="auto"/>
          </w:tcPr>
          <w:p w14:paraId="2119C196" w14:textId="09806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74244F03" w14:textId="1D5B5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F816C9" w14:textId="53EFA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8ED7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55D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6CD4D7" w14:textId="77777777" w:rsidTr="003F2FDA">
        <w:tc>
          <w:tcPr>
            <w:tcW w:w="0" w:type="auto"/>
          </w:tcPr>
          <w:p w14:paraId="17F8B9C7" w14:textId="3B2DE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R4-2110656</w:t>
            </w:r>
          </w:p>
        </w:tc>
        <w:tc>
          <w:tcPr>
            <w:tcW w:w="0" w:type="auto"/>
          </w:tcPr>
          <w:p w14:paraId="3BFBC004" w14:textId="6A0293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Adding 90 MHz and 100 MHz for band n40</w:t>
            </w:r>
          </w:p>
        </w:tc>
        <w:tc>
          <w:tcPr>
            <w:tcW w:w="0" w:type="auto"/>
          </w:tcPr>
          <w:p w14:paraId="4402202F" w14:textId="7FD54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209996E6" w14:textId="343E6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3EB7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7F0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B512AD" w14:textId="77777777" w:rsidTr="003F2FDA">
        <w:tc>
          <w:tcPr>
            <w:tcW w:w="0" w:type="auto"/>
          </w:tcPr>
          <w:p w14:paraId="437210B2" w14:textId="529A3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R4-2110657</w:t>
            </w:r>
          </w:p>
        </w:tc>
        <w:tc>
          <w:tcPr>
            <w:tcW w:w="0" w:type="auto"/>
          </w:tcPr>
          <w:p w14:paraId="09F7663E" w14:textId="01E8C6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asymmetric Uplink /Downlink scenarios</w:t>
            </w:r>
          </w:p>
        </w:tc>
        <w:tc>
          <w:tcPr>
            <w:tcW w:w="0" w:type="auto"/>
          </w:tcPr>
          <w:p w14:paraId="731A0960" w14:textId="5A08C8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E69233" w14:textId="1DEDA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37E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360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A8BFE6" w14:textId="77777777" w:rsidTr="003F2FDA">
        <w:tc>
          <w:tcPr>
            <w:tcW w:w="0" w:type="auto"/>
          </w:tcPr>
          <w:p w14:paraId="35247DDB" w14:textId="42D6CB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R4-2110658</w:t>
            </w:r>
          </w:p>
        </w:tc>
        <w:tc>
          <w:tcPr>
            <w:tcW w:w="0" w:type="auto"/>
          </w:tcPr>
          <w:p w14:paraId="53FD0736" w14:textId="45377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Rel-17 WID on DC of 4 bands LTE inter-band CA (4DL1UL) and 1 NR band (1DL1UL)</w:t>
            </w:r>
          </w:p>
        </w:tc>
        <w:tc>
          <w:tcPr>
            <w:tcW w:w="0" w:type="auto"/>
          </w:tcPr>
          <w:p w14:paraId="2D0A757D" w14:textId="7B058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4A1235" w14:textId="1ED9B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A92D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2EF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3B8BD4E" w14:textId="77777777" w:rsidTr="003F2FDA">
        <w:tc>
          <w:tcPr>
            <w:tcW w:w="0" w:type="auto"/>
          </w:tcPr>
          <w:p w14:paraId="406ABF40" w14:textId="21433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R4-2110659</w:t>
            </w:r>
          </w:p>
        </w:tc>
        <w:tc>
          <w:tcPr>
            <w:tcW w:w="0" w:type="auto"/>
          </w:tcPr>
          <w:p w14:paraId="5A37C4D8" w14:textId="2A2615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0" w:type="auto"/>
          </w:tcPr>
          <w:p w14:paraId="28876950" w14:textId="122643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DFE98B" w14:textId="60F1E5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0F5E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089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B37AEF" w14:textId="77777777" w:rsidTr="003F2FDA">
        <w:tc>
          <w:tcPr>
            <w:tcW w:w="0" w:type="auto"/>
          </w:tcPr>
          <w:p w14:paraId="1566178C" w14:textId="3F800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R4-2110660</w:t>
            </w:r>
          </w:p>
        </w:tc>
        <w:tc>
          <w:tcPr>
            <w:tcW w:w="0" w:type="auto"/>
          </w:tcPr>
          <w:p w14:paraId="08A221EA" w14:textId="2D320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0" w:type="auto"/>
          </w:tcPr>
          <w:p w14:paraId="4EFBCF7F" w14:textId="73BFA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540B89" w14:textId="1997EF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C4B5C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378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3E3A05" w14:textId="77777777" w:rsidTr="003F2FDA">
        <w:tc>
          <w:tcPr>
            <w:tcW w:w="0" w:type="auto"/>
          </w:tcPr>
          <w:p w14:paraId="6E54C404" w14:textId="2544A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R4-2110661</w:t>
            </w:r>
          </w:p>
        </w:tc>
        <w:tc>
          <w:tcPr>
            <w:tcW w:w="0" w:type="auto"/>
          </w:tcPr>
          <w:p w14:paraId="44F0BC59" w14:textId="554F2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use of larger channel bandwidth</w:t>
            </w:r>
          </w:p>
        </w:tc>
        <w:tc>
          <w:tcPr>
            <w:tcW w:w="0" w:type="auto"/>
          </w:tcPr>
          <w:p w14:paraId="62767593" w14:textId="59375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898109" w14:textId="3B1740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2821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8876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A7D92C" w14:textId="77777777" w:rsidTr="003F2FDA">
        <w:tc>
          <w:tcPr>
            <w:tcW w:w="0" w:type="auto"/>
          </w:tcPr>
          <w:p w14:paraId="6BA20240" w14:textId="22434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R4-2110662</w:t>
            </w:r>
          </w:p>
        </w:tc>
        <w:tc>
          <w:tcPr>
            <w:tcW w:w="0" w:type="auto"/>
          </w:tcPr>
          <w:p w14:paraId="413D5161" w14:textId="0AC73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overlapping UE channel bandwidths</w:t>
            </w:r>
          </w:p>
        </w:tc>
        <w:tc>
          <w:tcPr>
            <w:tcW w:w="0" w:type="auto"/>
          </w:tcPr>
          <w:p w14:paraId="6867C117" w14:textId="17587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677ACD" w14:textId="384D1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DEF6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143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BCD6DD" w14:textId="77777777" w:rsidTr="003F2FDA">
        <w:tc>
          <w:tcPr>
            <w:tcW w:w="0" w:type="auto"/>
          </w:tcPr>
          <w:p w14:paraId="4035752C" w14:textId="148B9F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R4-2110663</w:t>
            </w:r>
          </w:p>
        </w:tc>
        <w:tc>
          <w:tcPr>
            <w:tcW w:w="0" w:type="auto"/>
          </w:tcPr>
          <w:p w14:paraId="5DDCF6A5" w14:textId="4B810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for support of 1024QAM</w:t>
            </w:r>
          </w:p>
        </w:tc>
        <w:tc>
          <w:tcPr>
            <w:tcW w:w="0" w:type="auto"/>
          </w:tcPr>
          <w:p w14:paraId="00EEF3BC" w14:textId="2F2B5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0913F7" w14:textId="2C07BE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4FCC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465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495DC9" w14:textId="77777777" w:rsidTr="003F2FDA">
        <w:tc>
          <w:tcPr>
            <w:tcW w:w="0" w:type="auto"/>
          </w:tcPr>
          <w:p w14:paraId="703F1B23" w14:textId="139FB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R4-2110664</w:t>
            </w:r>
          </w:p>
        </w:tc>
        <w:tc>
          <w:tcPr>
            <w:tcW w:w="0" w:type="auto"/>
          </w:tcPr>
          <w:p w14:paraId="4000EEBF" w14:textId="713C19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 for support of 1024QAM</w:t>
            </w:r>
          </w:p>
        </w:tc>
        <w:tc>
          <w:tcPr>
            <w:tcW w:w="0" w:type="auto"/>
          </w:tcPr>
          <w:p w14:paraId="7ED3F7EA" w14:textId="29A53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24DAC6BE" w14:textId="41DA77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72E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E4E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2F767E" w14:textId="77777777" w:rsidTr="003F2FDA">
        <w:tc>
          <w:tcPr>
            <w:tcW w:w="0" w:type="auto"/>
          </w:tcPr>
          <w:p w14:paraId="42A55FC1" w14:textId="03E194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R4-2110665</w:t>
            </w:r>
          </w:p>
        </w:tc>
        <w:tc>
          <w:tcPr>
            <w:tcW w:w="0" w:type="auto"/>
          </w:tcPr>
          <w:p w14:paraId="5D573791" w14:textId="000896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V0.5.0 for DC of 2 LTE band and 1 NR band</w:t>
            </w:r>
          </w:p>
        </w:tc>
        <w:tc>
          <w:tcPr>
            <w:tcW w:w="0" w:type="auto"/>
          </w:tcPr>
          <w:p w14:paraId="75FBA850" w14:textId="64878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7501D1" w14:textId="3E6D45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D399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0BC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6C0C9E" w14:textId="77777777" w:rsidTr="003F2FDA">
        <w:tc>
          <w:tcPr>
            <w:tcW w:w="0" w:type="auto"/>
          </w:tcPr>
          <w:p w14:paraId="4E45B4B9" w14:textId="6E2CAD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R4-2110666</w:t>
            </w:r>
          </w:p>
        </w:tc>
        <w:tc>
          <w:tcPr>
            <w:tcW w:w="0" w:type="auto"/>
          </w:tcPr>
          <w:p w14:paraId="6332FB04" w14:textId="4300C9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Dual Connectivity (DC) of 2 bands LTE inter-band CA (2DL/1UL) and 1 NR band (1DL/1UL)</w:t>
            </w:r>
          </w:p>
        </w:tc>
        <w:tc>
          <w:tcPr>
            <w:tcW w:w="0" w:type="auto"/>
          </w:tcPr>
          <w:p w14:paraId="35D4BDA4" w14:textId="10502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7C19B7" w14:textId="6F408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CF352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E59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210A10" w14:textId="77777777" w:rsidTr="003F2FDA">
        <w:tc>
          <w:tcPr>
            <w:tcW w:w="0" w:type="auto"/>
          </w:tcPr>
          <w:p w14:paraId="56F389FA" w14:textId="488BB8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R4-2110667</w:t>
            </w:r>
          </w:p>
        </w:tc>
        <w:tc>
          <w:tcPr>
            <w:tcW w:w="0" w:type="auto"/>
          </w:tcPr>
          <w:p w14:paraId="580116C8" w14:textId="33213D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RAN4#99-e and RAN4#98-bis-e into TS 38.101-3</w:t>
            </w:r>
          </w:p>
        </w:tc>
        <w:tc>
          <w:tcPr>
            <w:tcW w:w="0" w:type="auto"/>
          </w:tcPr>
          <w:p w14:paraId="3CD3E421" w14:textId="1D3289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E387ED" w14:textId="36D8B3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E262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FA9B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2813C4" w14:textId="77777777" w:rsidTr="003F2FDA">
        <w:tc>
          <w:tcPr>
            <w:tcW w:w="0" w:type="auto"/>
          </w:tcPr>
          <w:p w14:paraId="7C71FADB" w14:textId="478B0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R4-2110668</w:t>
            </w:r>
          </w:p>
        </w:tc>
        <w:tc>
          <w:tcPr>
            <w:tcW w:w="0" w:type="auto"/>
          </w:tcPr>
          <w:p w14:paraId="3BB1905B" w14:textId="3CAFD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CA_n66A-n78(2A)</w:t>
            </w:r>
          </w:p>
        </w:tc>
        <w:tc>
          <w:tcPr>
            <w:tcW w:w="0" w:type="auto"/>
          </w:tcPr>
          <w:p w14:paraId="25FBC302" w14:textId="40BDC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674F64C" w14:textId="4C583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19A1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491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F3BD2A" w14:textId="77777777" w:rsidTr="003F2FDA">
        <w:tc>
          <w:tcPr>
            <w:tcW w:w="0" w:type="auto"/>
          </w:tcPr>
          <w:p w14:paraId="63C03121" w14:textId="73ACFA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R4-2110669</w:t>
            </w:r>
          </w:p>
        </w:tc>
        <w:tc>
          <w:tcPr>
            <w:tcW w:w="0" w:type="auto"/>
          </w:tcPr>
          <w:p w14:paraId="5F29BA8B" w14:textId="4E111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BCS1 for CA_n25-n66-n78</w:t>
            </w:r>
          </w:p>
        </w:tc>
        <w:tc>
          <w:tcPr>
            <w:tcW w:w="0" w:type="auto"/>
          </w:tcPr>
          <w:p w14:paraId="5EE6547D" w14:textId="01299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5443220" w14:textId="32EE8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43D2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1F3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FC0CE2" w14:textId="77777777" w:rsidTr="003F2FDA">
        <w:tc>
          <w:tcPr>
            <w:tcW w:w="0" w:type="auto"/>
          </w:tcPr>
          <w:p w14:paraId="21EB5A3E" w14:textId="5E86E9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R4-2110670</w:t>
            </w:r>
          </w:p>
        </w:tc>
        <w:tc>
          <w:tcPr>
            <w:tcW w:w="0" w:type="auto"/>
          </w:tcPr>
          <w:p w14:paraId="5CF1C820" w14:textId="78CB1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CA_n7-n66-n78</w:t>
            </w:r>
          </w:p>
        </w:tc>
        <w:tc>
          <w:tcPr>
            <w:tcW w:w="0" w:type="auto"/>
          </w:tcPr>
          <w:p w14:paraId="42975807" w14:textId="23637F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318EDAB" w14:textId="3B187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628C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3E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0478BB" w14:textId="77777777" w:rsidTr="003F2FDA">
        <w:tc>
          <w:tcPr>
            <w:tcW w:w="0" w:type="auto"/>
          </w:tcPr>
          <w:p w14:paraId="02CD353F" w14:textId="139862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R4-2110671</w:t>
            </w:r>
          </w:p>
        </w:tc>
        <w:tc>
          <w:tcPr>
            <w:tcW w:w="0" w:type="auto"/>
          </w:tcPr>
          <w:p w14:paraId="15806C2F" w14:textId="5815D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CA_n5-n66-n78</w:t>
            </w:r>
          </w:p>
        </w:tc>
        <w:tc>
          <w:tcPr>
            <w:tcW w:w="0" w:type="auto"/>
          </w:tcPr>
          <w:p w14:paraId="7AC306B0" w14:textId="5866D6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6E486F3" w14:textId="7C31D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19D9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FE5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43E805" w14:textId="77777777" w:rsidTr="003F2FDA">
        <w:tc>
          <w:tcPr>
            <w:tcW w:w="0" w:type="auto"/>
          </w:tcPr>
          <w:p w14:paraId="5773D544" w14:textId="4028F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R4-2110672</w:t>
            </w:r>
          </w:p>
        </w:tc>
        <w:tc>
          <w:tcPr>
            <w:tcW w:w="0" w:type="auto"/>
          </w:tcPr>
          <w:p w14:paraId="11C9725D" w14:textId="7E487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CA_n7-n25-n66</w:t>
            </w:r>
          </w:p>
        </w:tc>
        <w:tc>
          <w:tcPr>
            <w:tcW w:w="0" w:type="auto"/>
          </w:tcPr>
          <w:p w14:paraId="783527C8" w14:textId="3D8F0F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A44273B" w14:textId="34596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A1DA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2BD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316BA0" w14:textId="77777777" w:rsidTr="003F2FDA">
        <w:tc>
          <w:tcPr>
            <w:tcW w:w="0" w:type="auto"/>
          </w:tcPr>
          <w:p w14:paraId="0006052C" w14:textId="69FA8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R4-2110673</w:t>
            </w:r>
          </w:p>
        </w:tc>
        <w:tc>
          <w:tcPr>
            <w:tcW w:w="0" w:type="auto"/>
          </w:tcPr>
          <w:p w14:paraId="020116C5" w14:textId="4A8F31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CA_n25A-n66(2A)-n71A</w:t>
            </w:r>
          </w:p>
        </w:tc>
        <w:tc>
          <w:tcPr>
            <w:tcW w:w="0" w:type="auto"/>
          </w:tcPr>
          <w:p w14:paraId="7ED3365E" w14:textId="726BC3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7D9A17E" w14:textId="2B2DC1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150B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5FF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6211A9" w14:textId="77777777" w:rsidTr="003F2FDA">
        <w:tc>
          <w:tcPr>
            <w:tcW w:w="0" w:type="auto"/>
          </w:tcPr>
          <w:p w14:paraId="5EB62066" w14:textId="494C3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R4-2110674</w:t>
            </w:r>
          </w:p>
        </w:tc>
        <w:tc>
          <w:tcPr>
            <w:tcW w:w="0" w:type="auto"/>
          </w:tcPr>
          <w:p w14:paraId="0C05CE83" w14:textId="0C185C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CA_n5A-n25(2A)-n78(2A)</w:t>
            </w:r>
          </w:p>
        </w:tc>
        <w:tc>
          <w:tcPr>
            <w:tcW w:w="0" w:type="auto"/>
          </w:tcPr>
          <w:p w14:paraId="55D028D1" w14:textId="1D905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DBAC0BB" w14:textId="4493F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8081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4F4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EA67C5" w14:textId="77777777" w:rsidTr="003F2FDA">
        <w:tc>
          <w:tcPr>
            <w:tcW w:w="0" w:type="auto"/>
          </w:tcPr>
          <w:p w14:paraId="06FF9909" w14:textId="4B9BE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R4-2110675</w:t>
            </w:r>
          </w:p>
        </w:tc>
        <w:tc>
          <w:tcPr>
            <w:tcW w:w="0" w:type="auto"/>
          </w:tcPr>
          <w:p w14:paraId="169EB036" w14:textId="362EC1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CA_n2A-n66A-n77(2A)</w:t>
            </w:r>
          </w:p>
        </w:tc>
        <w:tc>
          <w:tcPr>
            <w:tcW w:w="0" w:type="auto"/>
          </w:tcPr>
          <w:p w14:paraId="60DAB519" w14:textId="3AB7E4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16263BD" w14:textId="3BC6DE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9913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C92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30A146" w14:textId="77777777" w:rsidTr="003F2FDA">
        <w:tc>
          <w:tcPr>
            <w:tcW w:w="0" w:type="auto"/>
          </w:tcPr>
          <w:p w14:paraId="65CB287A" w14:textId="0FA7C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R4-2110676</w:t>
            </w:r>
          </w:p>
        </w:tc>
        <w:tc>
          <w:tcPr>
            <w:tcW w:w="0" w:type="auto"/>
          </w:tcPr>
          <w:p w14:paraId="3DDCB5EC" w14:textId="33A9D6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CA_n25-n71-n78</w:t>
            </w:r>
          </w:p>
        </w:tc>
        <w:tc>
          <w:tcPr>
            <w:tcW w:w="0" w:type="auto"/>
          </w:tcPr>
          <w:p w14:paraId="573C0443" w14:textId="159E4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47C5CE6" w14:textId="75352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04C6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5CE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CBD1FC" w14:textId="77777777" w:rsidTr="003F2FDA">
        <w:tc>
          <w:tcPr>
            <w:tcW w:w="0" w:type="auto"/>
          </w:tcPr>
          <w:p w14:paraId="39499A7A" w14:textId="1A435F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R4-2110677</w:t>
            </w:r>
          </w:p>
        </w:tc>
        <w:tc>
          <w:tcPr>
            <w:tcW w:w="0" w:type="auto"/>
          </w:tcPr>
          <w:p w14:paraId="57B81B5A" w14:textId="25A35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CA_n5-n25-n66-n78</w:t>
            </w:r>
          </w:p>
        </w:tc>
        <w:tc>
          <w:tcPr>
            <w:tcW w:w="0" w:type="auto"/>
          </w:tcPr>
          <w:p w14:paraId="4CFE2E27" w14:textId="05E93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E3D5B91" w14:textId="5EE83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EEBB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AA06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9D8AE7" w14:textId="77777777" w:rsidTr="003F2FDA">
        <w:tc>
          <w:tcPr>
            <w:tcW w:w="0" w:type="auto"/>
          </w:tcPr>
          <w:p w14:paraId="62633063" w14:textId="73E6B8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R4-2110678</w:t>
            </w:r>
          </w:p>
        </w:tc>
        <w:tc>
          <w:tcPr>
            <w:tcW w:w="0" w:type="auto"/>
          </w:tcPr>
          <w:p w14:paraId="12443948" w14:textId="752EC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38.717-04-02:CA_n5-n25-n66-n78</w:t>
            </w:r>
          </w:p>
        </w:tc>
        <w:tc>
          <w:tcPr>
            <w:tcW w:w="0" w:type="auto"/>
          </w:tcPr>
          <w:p w14:paraId="5E564789" w14:textId="1E449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F033E71" w14:textId="49281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7F4F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C31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85DC17" w14:textId="77777777" w:rsidTr="003F2FDA">
        <w:tc>
          <w:tcPr>
            <w:tcW w:w="0" w:type="auto"/>
          </w:tcPr>
          <w:p w14:paraId="1C2D7069" w14:textId="7D595A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R4-2110679</w:t>
            </w:r>
          </w:p>
        </w:tc>
        <w:tc>
          <w:tcPr>
            <w:tcW w:w="0" w:type="auto"/>
          </w:tcPr>
          <w:p w14:paraId="163E2551" w14:textId="67F7E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38.101-1:CA_n7-n25-n66-n78</w:t>
            </w:r>
          </w:p>
        </w:tc>
        <w:tc>
          <w:tcPr>
            <w:tcW w:w="0" w:type="auto"/>
          </w:tcPr>
          <w:p w14:paraId="692A5E9A" w14:textId="2D35BB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197C3368" w14:textId="0171C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CCE1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508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4F000B" w14:textId="77777777" w:rsidTr="003F2FDA">
        <w:tc>
          <w:tcPr>
            <w:tcW w:w="0" w:type="auto"/>
          </w:tcPr>
          <w:p w14:paraId="141AAD64" w14:textId="13C155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R4-2110680</w:t>
            </w:r>
          </w:p>
        </w:tc>
        <w:tc>
          <w:tcPr>
            <w:tcW w:w="0" w:type="auto"/>
          </w:tcPr>
          <w:p w14:paraId="5E7AA0A1" w14:textId="7AF42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CA_n7-n25-n66-n78</w:t>
            </w:r>
          </w:p>
        </w:tc>
        <w:tc>
          <w:tcPr>
            <w:tcW w:w="0" w:type="auto"/>
          </w:tcPr>
          <w:p w14:paraId="21712F62" w14:textId="04D861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E3395DA" w14:textId="7C3047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0878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468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08305A" w14:textId="77777777" w:rsidTr="003F2FDA">
        <w:tc>
          <w:tcPr>
            <w:tcW w:w="0" w:type="auto"/>
          </w:tcPr>
          <w:p w14:paraId="5F333931" w14:textId="2A33D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R4-2110681</w:t>
            </w:r>
          </w:p>
        </w:tc>
        <w:tc>
          <w:tcPr>
            <w:tcW w:w="0" w:type="auto"/>
          </w:tcPr>
          <w:p w14:paraId="4B25EF08" w14:textId="23145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CA_n13A-n25A-n66A-N77a</w:t>
            </w:r>
          </w:p>
        </w:tc>
        <w:tc>
          <w:tcPr>
            <w:tcW w:w="0" w:type="auto"/>
          </w:tcPr>
          <w:p w14:paraId="094FE4C5" w14:textId="5F23B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9080B64" w14:textId="78C6C7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A9F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FCF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9BE0E1" w14:textId="77777777" w:rsidTr="003F2FDA">
        <w:tc>
          <w:tcPr>
            <w:tcW w:w="0" w:type="auto"/>
          </w:tcPr>
          <w:p w14:paraId="15B0FE82" w14:textId="790EF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R4-2110682</w:t>
            </w:r>
          </w:p>
        </w:tc>
        <w:tc>
          <w:tcPr>
            <w:tcW w:w="0" w:type="auto"/>
          </w:tcPr>
          <w:p w14:paraId="42207AEC" w14:textId="4EB25C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CA_n13A-n25A-n66A-n77A</w:t>
            </w:r>
          </w:p>
        </w:tc>
        <w:tc>
          <w:tcPr>
            <w:tcW w:w="0" w:type="auto"/>
          </w:tcPr>
          <w:p w14:paraId="73188453" w14:textId="2B9E8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E996721" w14:textId="7C445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1623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DD5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3082CD" w14:textId="77777777" w:rsidTr="003F2FDA">
        <w:tc>
          <w:tcPr>
            <w:tcW w:w="0" w:type="auto"/>
          </w:tcPr>
          <w:p w14:paraId="56FC16FC" w14:textId="4616B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R4-2110683</w:t>
            </w:r>
          </w:p>
        </w:tc>
        <w:tc>
          <w:tcPr>
            <w:tcW w:w="0" w:type="auto"/>
          </w:tcPr>
          <w:p w14:paraId="200AB5C3" w14:textId="7116A8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new combinations of LTE 4band + NR 1band for TS 38.101-3</w:t>
            </w:r>
          </w:p>
        </w:tc>
        <w:tc>
          <w:tcPr>
            <w:tcW w:w="0" w:type="auto"/>
          </w:tcPr>
          <w:p w14:paraId="55EBC91D" w14:textId="0D454E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8F3E1E" w14:textId="36E9FA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4EE3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A21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9986FA" w14:textId="77777777" w:rsidTr="003F2FDA">
        <w:tc>
          <w:tcPr>
            <w:tcW w:w="0" w:type="auto"/>
          </w:tcPr>
          <w:p w14:paraId="2E8428FC" w14:textId="55DBE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R4-2110684</w:t>
            </w:r>
          </w:p>
        </w:tc>
        <w:tc>
          <w:tcPr>
            <w:tcW w:w="0" w:type="auto"/>
          </w:tcPr>
          <w:p w14:paraId="1F25210B" w14:textId="701975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a NR band in the range 52.6GHz – 71GHz</w:t>
            </w:r>
          </w:p>
        </w:tc>
        <w:tc>
          <w:tcPr>
            <w:tcW w:w="0" w:type="auto"/>
          </w:tcPr>
          <w:p w14:paraId="6E716023" w14:textId="1BB80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8200F3" w14:textId="7D3DC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6B22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4BD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8096A2" w14:textId="77777777" w:rsidTr="003F2FDA">
        <w:tc>
          <w:tcPr>
            <w:tcW w:w="0" w:type="auto"/>
          </w:tcPr>
          <w:p w14:paraId="7E4657CD" w14:textId="561FC8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R4-2110685</w:t>
            </w:r>
          </w:p>
        </w:tc>
        <w:tc>
          <w:tcPr>
            <w:tcW w:w="0" w:type="auto"/>
          </w:tcPr>
          <w:p w14:paraId="6BA349EF" w14:textId="1C5E9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System parameters for a NR band in the range </w:t>
            </w:r>
            <w:r>
              <w:rPr>
                <w:sz w:val="16"/>
              </w:rPr>
              <w:lastRenderedPageBreak/>
              <w:t>52.6GHz – 71GHz</w:t>
            </w:r>
          </w:p>
        </w:tc>
        <w:tc>
          <w:tcPr>
            <w:tcW w:w="0" w:type="auto"/>
          </w:tcPr>
          <w:p w14:paraId="725844CA" w14:textId="73A6CB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3F53FA09" w14:textId="60D892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13AC00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A9C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29E975" w14:textId="77777777" w:rsidTr="003F2FDA">
        <w:tc>
          <w:tcPr>
            <w:tcW w:w="0" w:type="auto"/>
          </w:tcPr>
          <w:p w14:paraId="4F4117F9" w14:textId="3AEE0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R4-2110686</w:t>
            </w:r>
          </w:p>
        </w:tc>
        <w:tc>
          <w:tcPr>
            <w:tcW w:w="0" w:type="auto"/>
          </w:tcPr>
          <w:p w14:paraId="0F418539" w14:textId="5962E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aspects for a NR band in the range 52.6GHz – 71GHz</w:t>
            </w:r>
          </w:p>
        </w:tc>
        <w:tc>
          <w:tcPr>
            <w:tcW w:w="0" w:type="auto"/>
          </w:tcPr>
          <w:p w14:paraId="5FA0A669" w14:textId="41C6D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1CE7A8" w14:textId="03A9B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EFE5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2DE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A14215" w14:textId="77777777" w:rsidTr="003F2FDA">
        <w:tc>
          <w:tcPr>
            <w:tcW w:w="0" w:type="auto"/>
          </w:tcPr>
          <w:p w14:paraId="3C9A3D3F" w14:textId="7270E3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R4-2110687</w:t>
            </w:r>
          </w:p>
        </w:tc>
        <w:tc>
          <w:tcPr>
            <w:tcW w:w="0" w:type="auto"/>
          </w:tcPr>
          <w:p w14:paraId="042C662B" w14:textId="6FCC68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aspects for a NR band in the range 52.6GHz – 71GHz</w:t>
            </w:r>
          </w:p>
        </w:tc>
        <w:tc>
          <w:tcPr>
            <w:tcW w:w="0" w:type="auto"/>
          </w:tcPr>
          <w:p w14:paraId="36582FA7" w14:textId="0FD394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28DDB3" w14:textId="42F8D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E19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659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C58806" w14:textId="77777777" w:rsidTr="003F2FDA">
        <w:tc>
          <w:tcPr>
            <w:tcW w:w="0" w:type="auto"/>
          </w:tcPr>
          <w:p w14:paraId="197113C2" w14:textId="7E003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R4-2110688</w:t>
            </w:r>
          </w:p>
        </w:tc>
        <w:tc>
          <w:tcPr>
            <w:tcW w:w="0" w:type="auto"/>
          </w:tcPr>
          <w:p w14:paraId="220FC289" w14:textId="69819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System parameters</w:t>
            </w:r>
          </w:p>
        </w:tc>
        <w:tc>
          <w:tcPr>
            <w:tcW w:w="0" w:type="auto"/>
          </w:tcPr>
          <w:p w14:paraId="51A6B911" w14:textId="2C773F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69CF8" w14:textId="75DC6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9076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8F8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F95D0B" w14:textId="77777777" w:rsidTr="003F2FDA">
        <w:tc>
          <w:tcPr>
            <w:tcW w:w="0" w:type="auto"/>
          </w:tcPr>
          <w:p w14:paraId="7058C0EF" w14:textId="51735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R4-2110689</w:t>
            </w:r>
          </w:p>
        </w:tc>
        <w:tc>
          <w:tcPr>
            <w:tcW w:w="0" w:type="auto"/>
          </w:tcPr>
          <w:p w14:paraId="17EE8830" w14:textId="502B1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simulation assumptions for coexistence study</w:t>
            </w:r>
          </w:p>
        </w:tc>
        <w:tc>
          <w:tcPr>
            <w:tcW w:w="0" w:type="auto"/>
          </w:tcPr>
          <w:p w14:paraId="34EB5A8D" w14:textId="20B743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FDA724" w14:textId="3192A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01FA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B91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E86CCF" w14:textId="77777777" w:rsidTr="003F2FDA">
        <w:tc>
          <w:tcPr>
            <w:tcW w:w="0" w:type="auto"/>
          </w:tcPr>
          <w:p w14:paraId="5E987463" w14:textId="68A31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R4-2110690</w:t>
            </w:r>
          </w:p>
        </w:tc>
        <w:tc>
          <w:tcPr>
            <w:tcW w:w="0" w:type="auto"/>
          </w:tcPr>
          <w:p w14:paraId="19B5F393" w14:textId="531AA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adjacent channel coexistence simulation results</w:t>
            </w:r>
          </w:p>
        </w:tc>
        <w:tc>
          <w:tcPr>
            <w:tcW w:w="0" w:type="auto"/>
          </w:tcPr>
          <w:p w14:paraId="744E20AC" w14:textId="419C7D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485141" w14:textId="2B88B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6224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5B0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692290" w14:textId="77777777" w:rsidTr="003F2FDA">
        <w:tc>
          <w:tcPr>
            <w:tcW w:w="0" w:type="auto"/>
          </w:tcPr>
          <w:p w14:paraId="46321F7D" w14:textId="215F9F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R4-2110691</w:t>
            </w:r>
          </w:p>
        </w:tc>
        <w:tc>
          <w:tcPr>
            <w:tcW w:w="0" w:type="auto"/>
          </w:tcPr>
          <w:p w14:paraId="0BEED4CE" w14:textId="6C7298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v0.3.0</w:t>
            </w:r>
          </w:p>
        </w:tc>
        <w:tc>
          <w:tcPr>
            <w:tcW w:w="0" w:type="auto"/>
          </w:tcPr>
          <w:p w14:paraId="6466A6DE" w14:textId="034579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1C9027" w14:textId="1B652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D30B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DE7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4AA68E" w14:textId="77777777" w:rsidTr="003F2FDA">
        <w:tc>
          <w:tcPr>
            <w:tcW w:w="0" w:type="auto"/>
          </w:tcPr>
          <w:p w14:paraId="00A62DB3" w14:textId="37E481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R4-2110692</w:t>
            </w:r>
          </w:p>
        </w:tc>
        <w:tc>
          <w:tcPr>
            <w:tcW w:w="0" w:type="auto"/>
          </w:tcPr>
          <w:p w14:paraId="0233D59E" w14:textId="5436FB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the lower 6GHz NR unlicensed operation</w:t>
            </w:r>
          </w:p>
        </w:tc>
        <w:tc>
          <w:tcPr>
            <w:tcW w:w="0" w:type="auto"/>
          </w:tcPr>
          <w:p w14:paraId="1996BA9C" w14:textId="5C69B6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81B817" w14:textId="5E953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802B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11A7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F161E5" w14:textId="77777777" w:rsidTr="003F2FDA">
        <w:tc>
          <w:tcPr>
            <w:tcW w:w="0" w:type="auto"/>
          </w:tcPr>
          <w:p w14:paraId="1D3A9F62" w14:textId="61457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R4-2110693</w:t>
            </w:r>
          </w:p>
        </w:tc>
        <w:tc>
          <w:tcPr>
            <w:tcW w:w="0" w:type="auto"/>
          </w:tcPr>
          <w:p w14:paraId="6D012703" w14:textId="413E6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aspects for the lower 6GHz NR unlicensed operation</w:t>
            </w:r>
          </w:p>
        </w:tc>
        <w:tc>
          <w:tcPr>
            <w:tcW w:w="0" w:type="auto"/>
          </w:tcPr>
          <w:p w14:paraId="60428D52" w14:textId="13429E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346252" w14:textId="7DC55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ACD45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5A94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7DB9DB" w14:textId="77777777" w:rsidTr="003F2FDA">
        <w:tc>
          <w:tcPr>
            <w:tcW w:w="0" w:type="auto"/>
          </w:tcPr>
          <w:p w14:paraId="0455646B" w14:textId="424FC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R4-2110694</w:t>
            </w:r>
          </w:p>
        </w:tc>
        <w:tc>
          <w:tcPr>
            <w:tcW w:w="0" w:type="auto"/>
          </w:tcPr>
          <w:p w14:paraId="5AF9FE5D" w14:textId="0A4CD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aspects for the lower 6GHz NR unlicensed operation</w:t>
            </w:r>
          </w:p>
        </w:tc>
        <w:tc>
          <w:tcPr>
            <w:tcW w:w="0" w:type="auto"/>
          </w:tcPr>
          <w:p w14:paraId="43A0170B" w14:textId="41F3B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A0D1FE" w14:textId="3D7076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A4E4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58D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EC0803" w14:textId="77777777" w:rsidTr="003F2FDA">
        <w:tc>
          <w:tcPr>
            <w:tcW w:w="0" w:type="auto"/>
          </w:tcPr>
          <w:p w14:paraId="1301E2FE" w14:textId="78FC0B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R4-2110695</w:t>
            </w:r>
          </w:p>
        </w:tc>
        <w:tc>
          <w:tcPr>
            <w:tcW w:w="0" w:type="auto"/>
          </w:tcPr>
          <w:p w14:paraId="4A6DEB29" w14:textId="78578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75E36945" w14:textId="50F1E8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4A730E" w14:textId="6B6074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2CA4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52F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7753B4" w14:textId="77777777" w:rsidTr="003F2FDA">
        <w:tc>
          <w:tcPr>
            <w:tcW w:w="0" w:type="auto"/>
          </w:tcPr>
          <w:p w14:paraId="0CF847FA" w14:textId="48D2F8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R4-2110696</w:t>
            </w:r>
          </w:p>
        </w:tc>
        <w:tc>
          <w:tcPr>
            <w:tcW w:w="0" w:type="auto"/>
          </w:tcPr>
          <w:p w14:paraId="2BEDF36D" w14:textId="609FD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CA_n25-n48</w:t>
            </w:r>
          </w:p>
        </w:tc>
        <w:tc>
          <w:tcPr>
            <w:tcW w:w="0" w:type="auto"/>
          </w:tcPr>
          <w:p w14:paraId="62A05983" w14:textId="7003B8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3C96EA48" w14:textId="59C14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A691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61D86" w14:textId="66305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R4-2107700</w:t>
            </w:r>
          </w:p>
        </w:tc>
      </w:tr>
      <w:tr w:rsidR="00D412E4" w14:paraId="13E8833D" w14:textId="77777777" w:rsidTr="003F2FDA">
        <w:tc>
          <w:tcPr>
            <w:tcW w:w="0" w:type="auto"/>
          </w:tcPr>
          <w:p w14:paraId="52D1FCAA" w14:textId="59FF66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R4-2110697</w:t>
            </w:r>
          </w:p>
        </w:tc>
        <w:tc>
          <w:tcPr>
            <w:tcW w:w="0" w:type="auto"/>
          </w:tcPr>
          <w:p w14:paraId="5CD6DBED" w14:textId="3610A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CA_n25-n48-n66</w:t>
            </w:r>
          </w:p>
        </w:tc>
        <w:tc>
          <w:tcPr>
            <w:tcW w:w="0" w:type="auto"/>
          </w:tcPr>
          <w:p w14:paraId="39BFE897" w14:textId="373F7F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124ACC5D" w14:textId="1A0D37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8EC7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E3087" w14:textId="080732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R4-2107728</w:t>
            </w:r>
          </w:p>
        </w:tc>
      </w:tr>
      <w:tr w:rsidR="00D412E4" w14:paraId="364296C8" w14:textId="77777777" w:rsidTr="003F2FDA">
        <w:tc>
          <w:tcPr>
            <w:tcW w:w="0" w:type="auto"/>
          </w:tcPr>
          <w:p w14:paraId="11B84D2B" w14:textId="339F4E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R4-2110698</w:t>
            </w:r>
          </w:p>
        </w:tc>
        <w:tc>
          <w:tcPr>
            <w:tcW w:w="0" w:type="auto"/>
          </w:tcPr>
          <w:p w14:paraId="667520CB" w14:textId="018F6D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CA_n25_n66_n71_n77</w:t>
            </w:r>
          </w:p>
        </w:tc>
        <w:tc>
          <w:tcPr>
            <w:tcW w:w="0" w:type="auto"/>
          </w:tcPr>
          <w:p w14:paraId="3677F219" w14:textId="7665EE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328F8791" w14:textId="3F8140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50A1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C3963" w14:textId="5C909C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R4-2107732</w:t>
            </w:r>
          </w:p>
        </w:tc>
      </w:tr>
      <w:tr w:rsidR="00D412E4" w14:paraId="2422DD42" w14:textId="77777777" w:rsidTr="003F2FDA">
        <w:tc>
          <w:tcPr>
            <w:tcW w:w="0" w:type="auto"/>
          </w:tcPr>
          <w:p w14:paraId="64F31F71" w14:textId="688EF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R4-2110699</w:t>
            </w:r>
          </w:p>
        </w:tc>
        <w:tc>
          <w:tcPr>
            <w:tcW w:w="0" w:type="auto"/>
          </w:tcPr>
          <w:p w14:paraId="5E0A2AFC" w14:textId="4EDAB6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CA_n25_n41_n71_n77</w:t>
            </w:r>
          </w:p>
        </w:tc>
        <w:tc>
          <w:tcPr>
            <w:tcW w:w="0" w:type="auto"/>
          </w:tcPr>
          <w:p w14:paraId="471FE5D4" w14:textId="37878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DC0DF84" w14:textId="667E4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4B9B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DE1F8" w14:textId="1649B8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R4-2107733</w:t>
            </w:r>
          </w:p>
        </w:tc>
      </w:tr>
      <w:tr w:rsidR="00D412E4" w14:paraId="0EEDE6A2" w14:textId="77777777" w:rsidTr="003F2FDA">
        <w:tc>
          <w:tcPr>
            <w:tcW w:w="0" w:type="auto"/>
          </w:tcPr>
          <w:p w14:paraId="007B2F18" w14:textId="57B59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R4-2110700</w:t>
            </w:r>
          </w:p>
        </w:tc>
        <w:tc>
          <w:tcPr>
            <w:tcW w:w="0" w:type="auto"/>
          </w:tcPr>
          <w:p w14:paraId="10CA4D5D" w14:textId="6CF930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CA_n25_n41_n66_n77</w:t>
            </w:r>
          </w:p>
        </w:tc>
        <w:tc>
          <w:tcPr>
            <w:tcW w:w="0" w:type="auto"/>
          </w:tcPr>
          <w:p w14:paraId="3C06B19E" w14:textId="2ECB8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7D8CEA7" w14:textId="5132F6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7CD3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AD8D9" w14:textId="2B328D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R4-2107734</w:t>
            </w:r>
          </w:p>
        </w:tc>
      </w:tr>
      <w:tr w:rsidR="00D412E4" w14:paraId="54722DE5" w14:textId="77777777" w:rsidTr="003F2FDA">
        <w:tc>
          <w:tcPr>
            <w:tcW w:w="0" w:type="auto"/>
          </w:tcPr>
          <w:p w14:paraId="2B43EAB4" w14:textId="3B5780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R4-2110701</w:t>
            </w:r>
          </w:p>
        </w:tc>
        <w:tc>
          <w:tcPr>
            <w:tcW w:w="0" w:type="auto"/>
          </w:tcPr>
          <w:p w14:paraId="678FD035" w14:textId="26EF9E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CA_n5A-n14A</w:t>
            </w:r>
          </w:p>
        </w:tc>
        <w:tc>
          <w:tcPr>
            <w:tcW w:w="0" w:type="auto"/>
          </w:tcPr>
          <w:p w14:paraId="133372C6" w14:textId="519C8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7C6D086" w14:textId="7C36F6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3A80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3C325" w14:textId="63A075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R4-2107978</w:t>
            </w:r>
          </w:p>
        </w:tc>
      </w:tr>
      <w:tr w:rsidR="00D412E4" w14:paraId="6D4E6E2C" w14:textId="77777777" w:rsidTr="003F2FDA">
        <w:tc>
          <w:tcPr>
            <w:tcW w:w="0" w:type="auto"/>
          </w:tcPr>
          <w:p w14:paraId="3A73F58A" w14:textId="74E57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R4-2110702</w:t>
            </w:r>
          </w:p>
        </w:tc>
        <w:tc>
          <w:tcPr>
            <w:tcW w:w="0" w:type="auto"/>
          </w:tcPr>
          <w:p w14:paraId="0D9F860E" w14:textId="2167E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CA_n14-n66-n77</w:t>
            </w:r>
          </w:p>
        </w:tc>
        <w:tc>
          <w:tcPr>
            <w:tcW w:w="0" w:type="auto"/>
          </w:tcPr>
          <w:p w14:paraId="3BE66F2C" w14:textId="2A61BE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243CBA5" w14:textId="02DE9B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E838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E81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3AE870" w14:textId="77777777" w:rsidTr="003F2FDA">
        <w:tc>
          <w:tcPr>
            <w:tcW w:w="0" w:type="auto"/>
          </w:tcPr>
          <w:p w14:paraId="4335A64A" w14:textId="51F3E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R4-2110703</w:t>
            </w:r>
          </w:p>
        </w:tc>
        <w:tc>
          <w:tcPr>
            <w:tcW w:w="0" w:type="auto"/>
          </w:tcPr>
          <w:p w14:paraId="7C3934FA" w14:textId="148799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CA_n14-n30-n77</w:t>
            </w:r>
          </w:p>
        </w:tc>
        <w:tc>
          <w:tcPr>
            <w:tcW w:w="0" w:type="auto"/>
          </w:tcPr>
          <w:p w14:paraId="39B261B1" w14:textId="311B9D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B5A9B58" w14:textId="0B64F7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0642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F94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BD7D48" w14:textId="77777777" w:rsidTr="003F2FDA">
        <w:tc>
          <w:tcPr>
            <w:tcW w:w="0" w:type="auto"/>
          </w:tcPr>
          <w:p w14:paraId="659B6CB1" w14:textId="7C7BE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R4-2110704</w:t>
            </w:r>
          </w:p>
        </w:tc>
        <w:tc>
          <w:tcPr>
            <w:tcW w:w="0" w:type="auto"/>
          </w:tcPr>
          <w:p w14:paraId="16A59F37" w14:textId="397978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CA_n5-n14-n77</w:t>
            </w:r>
          </w:p>
        </w:tc>
        <w:tc>
          <w:tcPr>
            <w:tcW w:w="0" w:type="auto"/>
          </w:tcPr>
          <w:p w14:paraId="6AD9BD72" w14:textId="0421A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E45AEA8" w14:textId="1A9D11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4A40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381F5" w14:textId="16C58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R4-2107711</w:t>
            </w:r>
          </w:p>
        </w:tc>
      </w:tr>
      <w:tr w:rsidR="00D412E4" w14:paraId="350333AD" w14:textId="77777777" w:rsidTr="003F2FDA">
        <w:tc>
          <w:tcPr>
            <w:tcW w:w="0" w:type="auto"/>
          </w:tcPr>
          <w:p w14:paraId="1B101609" w14:textId="56E23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R4-2110705</w:t>
            </w:r>
          </w:p>
        </w:tc>
        <w:tc>
          <w:tcPr>
            <w:tcW w:w="0" w:type="auto"/>
          </w:tcPr>
          <w:p w14:paraId="532A23B2" w14:textId="3F97EF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CA_n2-n14-n77</w:t>
            </w:r>
          </w:p>
        </w:tc>
        <w:tc>
          <w:tcPr>
            <w:tcW w:w="0" w:type="auto"/>
          </w:tcPr>
          <w:p w14:paraId="12A847FF" w14:textId="42CA9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CDEBD6E" w14:textId="7164F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15FC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21382" w14:textId="4947C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R4-2107712</w:t>
            </w:r>
          </w:p>
        </w:tc>
      </w:tr>
      <w:tr w:rsidR="00D412E4" w14:paraId="5641C330" w14:textId="77777777" w:rsidTr="003F2FDA">
        <w:tc>
          <w:tcPr>
            <w:tcW w:w="0" w:type="auto"/>
          </w:tcPr>
          <w:p w14:paraId="6CF7D6AC" w14:textId="33E9E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R4-2110706</w:t>
            </w:r>
          </w:p>
        </w:tc>
        <w:tc>
          <w:tcPr>
            <w:tcW w:w="0" w:type="auto"/>
          </w:tcPr>
          <w:p w14:paraId="7AF382F6" w14:textId="2E7AF0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CA_n12-n66-n77</w:t>
            </w:r>
          </w:p>
        </w:tc>
        <w:tc>
          <w:tcPr>
            <w:tcW w:w="0" w:type="auto"/>
          </w:tcPr>
          <w:p w14:paraId="6AF40895" w14:textId="3D7814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EFA27A7" w14:textId="42C3A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CFFE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C62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81373D" w14:textId="77777777" w:rsidTr="003F2FDA">
        <w:tc>
          <w:tcPr>
            <w:tcW w:w="0" w:type="auto"/>
          </w:tcPr>
          <w:p w14:paraId="154DABE5" w14:textId="5B30E8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R4-2110707</w:t>
            </w:r>
          </w:p>
        </w:tc>
        <w:tc>
          <w:tcPr>
            <w:tcW w:w="0" w:type="auto"/>
          </w:tcPr>
          <w:p w14:paraId="5FC81E1F" w14:textId="7E54E3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CA_n12-n30-n77</w:t>
            </w:r>
          </w:p>
        </w:tc>
        <w:tc>
          <w:tcPr>
            <w:tcW w:w="0" w:type="auto"/>
          </w:tcPr>
          <w:p w14:paraId="1B38725E" w14:textId="199A0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F88313A" w14:textId="46152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D556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74F8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488FCB" w14:textId="77777777" w:rsidTr="003F2FDA">
        <w:tc>
          <w:tcPr>
            <w:tcW w:w="0" w:type="auto"/>
          </w:tcPr>
          <w:p w14:paraId="214CE52C" w14:textId="13C14B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R4-2110708</w:t>
            </w:r>
          </w:p>
        </w:tc>
        <w:tc>
          <w:tcPr>
            <w:tcW w:w="0" w:type="auto"/>
          </w:tcPr>
          <w:p w14:paraId="1E008E72" w14:textId="798762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CA_n2-n12-n77</w:t>
            </w:r>
          </w:p>
        </w:tc>
        <w:tc>
          <w:tcPr>
            <w:tcW w:w="0" w:type="auto"/>
          </w:tcPr>
          <w:p w14:paraId="16656D81" w14:textId="59EB06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C26A948" w14:textId="28670A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90A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74D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4DB1DE" w14:textId="77777777" w:rsidTr="003F2FDA">
        <w:tc>
          <w:tcPr>
            <w:tcW w:w="0" w:type="auto"/>
          </w:tcPr>
          <w:p w14:paraId="235596C9" w14:textId="1CAD37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R4-2110709</w:t>
            </w:r>
          </w:p>
        </w:tc>
        <w:tc>
          <w:tcPr>
            <w:tcW w:w="0" w:type="auto"/>
          </w:tcPr>
          <w:p w14:paraId="2586712A" w14:textId="3C44E5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CA_n5-n12-n77</w:t>
            </w:r>
          </w:p>
        </w:tc>
        <w:tc>
          <w:tcPr>
            <w:tcW w:w="0" w:type="auto"/>
          </w:tcPr>
          <w:p w14:paraId="31B0316C" w14:textId="3A194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F64DBEB" w14:textId="76E65D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559E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DEC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9EAF33" w14:textId="77777777" w:rsidTr="003F2FDA">
        <w:tc>
          <w:tcPr>
            <w:tcW w:w="0" w:type="auto"/>
          </w:tcPr>
          <w:p w14:paraId="6E0488A7" w14:textId="66B41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R4-2110710</w:t>
            </w:r>
          </w:p>
        </w:tc>
        <w:tc>
          <w:tcPr>
            <w:tcW w:w="0" w:type="auto"/>
          </w:tcPr>
          <w:p w14:paraId="3EFB62F5" w14:textId="26D70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CA_n2-n5-n77</w:t>
            </w:r>
          </w:p>
        </w:tc>
        <w:tc>
          <w:tcPr>
            <w:tcW w:w="0" w:type="auto"/>
          </w:tcPr>
          <w:p w14:paraId="4D10273F" w14:textId="212CC4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FBE7858" w14:textId="4D6F2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1BCD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FC82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3F1E91" w14:textId="77777777" w:rsidTr="003F2FDA">
        <w:tc>
          <w:tcPr>
            <w:tcW w:w="0" w:type="auto"/>
          </w:tcPr>
          <w:p w14:paraId="6AE5253E" w14:textId="27845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R4-2110711</w:t>
            </w:r>
          </w:p>
        </w:tc>
        <w:tc>
          <w:tcPr>
            <w:tcW w:w="0" w:type="auto"/>
          </w:tcPr>
          <w:p w14:paraId="73D2AC96" w14:textId="1C57D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CA_n5-n30-n77</w:t>
            </w:r>
          </w:p>
        </w:tc>
        <w:tc>
          <w:tcPr>
            <w:tcW w:w="0" w:type="auto"/>
          </w:tcPr>
          <w:p w14:paraId="7433FA70" w14:textId="715034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91B95F3" w14:textId="2D010F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5437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310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AB18DF" w14:textId="77777777" w:rsidTr="003F2FDA">
        <w:tc>
          <w:tcPr>
            <w:tcW w:w="0" w:type="auto"/>
          </w:tcPr>
          <w:p w14:paraId="4D52B2DE" w14:textId="61E631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R4-2110712</w:t>
            </w:r>
          </w:p>
        </w:tc>
        <w:tc>
          <w:tcPr>
            <w:tcW w:w="0" w:type="auto"/>
          </w:tcPr>
          <w:p w14:paraId="78A4BFB8" w14:textId="570F6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CA_n2-n30-n77</w:t>
            </w:r>
          </w:p>
        </w:tc>
        <w:tc>
          <w:tcPr>
            <w:tcW w:w="0" w:type="auto"/>
          </w:tcPr>
          <w:p w14:paraId="635BE436" w14:textId="05EDEC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74EDAE2" w14:textId="139F14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3006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A43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830E0B" w14:textId="77777777" w:rsidTr="003F2FDA">
        <w:tc>
          <w:tcPr>
            <w:tcW w:w="0" w:type="auto"/>
          </w:tcPr>
          <w:p w14:paraId="09E23111" w14:textId="6FBEA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R4-2110713</w:t>
            </w:r>
          </w:p>
        </w:tc>
        <w:tc>
          <w:tcPr>
            <w:tcW w:w="0" w:type="auto"/>
          </w:tcPr>
          <w:p w14:paraId="458107DB" w14:textId="00138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CA_n30-n66-n77</w:t>
            </w:r>
          </w:p>
        </w:tc>
        <w:tc>
          <w:tcPr>
            <w:tcW w:w="0" w:type="auto"/>
          </w:tcPr>
          <w:p w14:paraId="02173C9F" w14:textId="08311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07D4DFE" w14:textId="5E0556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25E5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F113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AD8DD1" w14:textId="77777777" w:rsidTr="003F2FDA">
        <w:tc>
          <w:tcPr>
            <w:tcW w:w="0" w:type="auto"/>
          </w:tcPr>
          <w:p w14:paraId="21B0591E" w14:textId="432673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R4-2110714</w:t>
            </w:r>
          </w:p>
        </w:tc>
        <w:tc>
          <w:tcPr>
            <w:tcW w:w="0" w:type="auto"/>
          </w:tcPr>
          <w:p w14:paraId="0557A041" w14:textId="35392A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0" w:type="auto"/>
          </w:tcPr>
          <w:p w14:paraId="0DAB949D" w14:textId="6D29E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A710AF4" w14:textId="7C699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BDE3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8C2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0EF1A2" w14:textId="77777777" w:rsidTr="003F2FDA">
        <w:tc>
          <w:tcPr>
            <w:tcW w:w="0" w:type="auto"/>
          </w:tcPr>
          <w:p w14:paraId="59AA54D5" w14:textId="3058B2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R4-2110715</w:t>
            </w:r>
          </w:p>
        </w:tc>
        <w:tc>
          <w:tcPr>
            <w:tcW w:w="0" w:type="auto"/>
          </w:tcPr>
          <w:p w14:paraId="76855714" w14:textId="55D288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37.717-41-11-050</w:t>
            </w:r>
          </w:p>
        </w:tc>
        <w:tc>
          <w:tcPr>
            <w:tcW w:w="0" w:type="auto"/>
          </w:tcPr>
          <w:p w14:paraId="746A8316" w14:textId="08BA2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33E7B1" w14:textId="680F86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4C3F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F8A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ED05EE" w14:textId="77777777" w:rsidTr="003F2FDA">
        <w:tc>
          <w:tcPr>
            <w:tcW w:w="0" w:type="auto"/>
          </w:tcPr>
          <w:p w14:paraId="16D088DC" w14:textId="38097F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R4-2110716</w:t>
            </w:r>
          </w:p>
        </w:tc>
        <w:tc>
          <w:tcPr>
            <w:tcW w:w="0" w:type="auto"/>
          </w:tcPr>
          <w:p w14:paraId="591F2BD3" w14:textId="5F6F7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1BE11792" w14:textId="51B98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551EE51" w14:textId="55DE2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306E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371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8763C4" w14:textId="77777777" w:rsidTr="003F2FDA">
        <w:tc>
          <w:tcPr>
            <w:tcW w:w="0" w:type="auto"/>
          </w:tcPr>
          <w:p w14:paraId="6623426E" w14:textId="6C0B24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R4-2110717</w:t>
            </w:r>
          </w:p>
        </w:tc>
        <w:tc>
          <w:tcPr>
            <w:tcW w:w="0" w:type="auto"/>
          </w:tcPr>
          <w:p w14:paraId="71B86E5E" w14:textId="028FBB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4B6F0861" w14:textId="5F0858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A1515E" w14:textId="5E47C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BB85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D028B" w14:textId="026CD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R4-2108595</w:t>
            </w:r>
          </w:p>
        </w:tc>
      </w:tr>
      <w:tr w:rsidR="00D412E4" w14:paraId="24CB1277" w14:textId="77777777" w:rsidTr="003F2FDA">
        <w:tc>
          <w:tcPr>
            <w:tcW w:w="0" w:type="auto"/>
          </w:tcPr>
          <w:p w14:paraId="0370CFEB" w14:textId="1D901B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R4-2110718</w:t>
            </w:r>
          </w:p>
        </w:tc>
        <w:tc>
          <w:tcPr>
            <w:tcW w:w="0" w:type="auto"/>
          </w:tcPr>
          <w:p w14:paraId="19E52A36" w14:textId="3C8C0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Setup and Results for NR-U CQI Performance Tests</w:t>
            </w:r>
          </w:p>
        </w:tc>
        <w:tc>
          <w:tcPr>
            <w:tcW w:w="0" w:type="auto"/>
          </w:tcPr>
          <w:p w14:paraId="07912A2B" w14:textId="63A2BE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0B7136" w14:textId="75748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030A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ECB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AB330E" w14:textId="77777777" w:rsidTr="003F2FDA">
        <w:tc>
          <w:tcPr>
            <w:tcW w:w="0" w:type="auto"/>
          </w:tcPr>
          <w:p w14:paraId="2A05BB84" w14:textId="49D26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R4-2110719</w:t>
            </w:r>
          </w:p>
        </w:tc>
        <w:tc>
          <w:tcPr>
            <w:tcW w:w="0" w:type="auto"/>
          </w:tcPr>
          <w:p w14:paraId="38F773DF" w14:textId="26CAF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Downlink Transmission Model for NR-U UE Performance tests</w:t>
            </w:r>
          </w:p>
        </w:tc>
        <w:tc>
          <w:tcPr>
            <w:tcW w:w="0" w:type="auto"/>
          </w:tcPr>
          <w:p w14:paraId="0824FF57" w14:textId="53689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647178" w14:textId="6F8740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61B9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E74FF" w14:textId="32BA2A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R4-2108713</w:t>
            </w:r>
          </w:p>
        </w:tc>
      </w:tr>
      <w:tr w:rsidR="00D412E4" w14:paraId="5E38A080" w14:textId="77777777" w:rsidTr="003F2FDA">
        <w:tc>
          <w:tcPr>
            <w:tcW w:w="0" w:type="auto"/>
          </w:tcPr>
          <w:p w14:paraId="7BEDF9E2" w14:textId="3D723B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R4-2110720</w:t>
            </w:r>
          </w:p>
        </w:tc>
        <w:tc>
          <w:tcPr>
            <w:tcW w:w="0" w:type="auto"/>
          </w:tcPr>
          <w:p w14:paraId="73985DF1" w14:textId="62510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UE velocity and RS configuration for FR2 HST UE Demod Performance Test</w:t>
            </w:r>
          </w:p>
        </w:tc>
        <w:tc>
          <w:tcPr>
            <w:tcW w:w="0" w:type="auto"/>
          </w:tcPr>
          <w:p w14:paraId="3758D6B8" w14:textId="58EADC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6322789" w14:textId="45274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392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EE3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836807" w14:textId="77777777" w:rsidTr="003F2FDA">
        <w:tc>
          <w:tcPr>
            <w:tcW w:w="0" w:type="auto"/>
          </w:tcPr>
          <w:p w14:paraId="598D570E" w14:textId="5B3AC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R4-2110721</w:t>
            </w:r>
          </w:p>
        </w:tc>
        <w:tc>
          <w:tcPr>
            <w:tcW w:w="0" w:type="auto"/>
          </w:tcPr>
          <w:p w14:paraId="1E51963F" w14:textId="78BBCF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3AFDA06A" w14:textId="58080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FFDED2" w14:textId="47BE52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13EF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E0EA24" w14:textId="6B6DC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R4-2108600</w:t>
            </w:r>
          </w:p>
        </w:tc>
      </w:tr>
      <w:tr w:rsidR="00D412E4" w14:paraId="321279C0" w14:textId="77777777" w:rsidTr="003F2FDA">
        <w:tc>
          <w:tcPr>
            <w:tcW w:w="0" w:type="auto"/>
          </w:tcPr>
          <w:p w14:paraId="6EEC6F36" w14:textId="09D584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R4-2110722</w:t>
            </w:r>
          </w:p>
        </w:tc>
        <w:tc>
          <w:tcPr>
            <w:tcW w:w="0" w:type="auto"/>
          </w:tcPr>
          <w:p w14:paraId="7F735563" w14:textId="5F569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069FB107" w14:textId="171FD5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5708F9" w14:textId="3B4A4F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0011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B20B5" w14:textId="2CEAB3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R4-2108592</w:t>
            </w:r>
          </w:p>
        </w:tc>
      </w:tr>
      <w:tr w:rsidR="00D412E4" w14:paraId="25BDC746" w14:textId="77777777" w:rsidTr="003F2FDA">
        <w:tc>
          <w:tcPr>
            <w:tcW w:w="0" w:type="auto"/>
          </w:tcPr>
          <w:p w14:paraId="279A4771" w14:textId="7C928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R4-2110723</w:t>
            </w:r>
          </w:p>
        </w:tc>
        <w:tc>
          <w:tcPr>
            <w:tcW w:w="0" w:type="auto"/>
          </w:tcPr>
          <w:p w14:paraId="64B37E3C" w14:textId="1D2948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54FEA8E0" w14:textId="53C05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A1747D" w14:textId="158BA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EB4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DA632" w14:textId="2927D4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R4-2108593</w:t>
            </w:r>
          </w:p>
        </w:tc>
      </w:tr>
      <w:tr w:rsidR="00D412E4" w14:paraId="6E53952A" w14:textId="77777777" w:rsidTr="003F2FDA">
        <w:tc>
          <w:tcPr>
            <w:tcW w:w="0" w:type="auto"/>
          </w:tcPr>
          <w:p w14:paraId="5EE8AD7A" w14:textId="178E4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R4-2110724</w:t>
            </w:r>
          </w:p>
        </w:tc>
        <w:tc>
          <w:tcPr>
            <w:tcW w:w="0" w:type="auto"/>
          </w:tcPr>
          <w:p w14:paraId="1F54013B" w14:textId="490CD4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74BFFB17" w14:textId="0C388C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108637" w14:textId="70788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F98B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BBECC" w14:textId="5A33BC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R4-2108601</w:t>
            </w:r>
          </w:p>
        </w:tc>
      </w:tr>
      <w:tr w:rsidR="00D412E4" w14:paraId="30554432" w14:textId="77777777" w:rsidTr="003F2FDA">
        <w:tc>
          <w:tcPr>
            <w:tcW w:w="0" w:type="auto"/>
          </w:tcPr>
          <w:p w14:paraId="275A3AAA" w14:textId="5225F8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R4-2110725</w:t>
            </w:r>
          </w:p>
        </w:tc>
        <w:tc>
          <w:tcPr>
            <w:tcW w:w="0" w:type="auto"/>
          </w:tcPr>
          <w:p w14:paraId="4B895842" w14:textId="15CA5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for IAB specifications</w:t>
            </w:r>
          </w:p>
        </w:tc>
        <w:tc>
          <w:tcPr>
            <w:tcW w:w="0" w:type="auto"/>
          </w:tcPr>
          <w:p w14:paraId="6F0BC745" w14:textId="0E2C3C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E8A677" w14:textId="521B5B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46FB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DEF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FECDA8" w14:textId="77777777" w:rsidTr="003F2FDA">
        <w:tc>
          <w:tcPr>
            <w:tcW w:w="0" w:type="auto"/>
          </w:tcPr>
          <w:p w14:paraId="7DB6590C" w14:textId="4E2479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R4-2110726</w:t>
            </w:r>
          </w:p>
        </w:tc>
        <w:tc>
          <w:tcPr>
            <w:tcW w:w="0" w:type="auto"/>
          </w:tcPr>
          <w:p w14:paraId="57831592" w14:textId="68560A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related proposals</w:t>
            </w:r>
          </w:p>
        </w:tc>
        <w:tc>
          <w:tcPr>
            <w:tcW w:w="0" w:type="auto"/>
          </w:tcPr>
          <w:p w14:paraId="5ADF77C0" w14:textId="47E46D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01E84D" w14:textId="214051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9AC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95A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FD2BF6" w14:textId="77777777" w:rsidTr="003F2FDA">
        <w:tc>
          <w:tcPr>
            <w:tcW w:w="0" w:type="auto"/>
          </w:tcPr>
          <w:p w14:paraId="1EC8D937" w14:textId="788C4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R4-2110727</w:t>
            </w:r>
          </w:p>
        </w:tc>
        <w:tc>
          <w:tcPr>
            <w:tcW w:w="0" w:type="auto"/>
          </w:tcPr>
          <w:p w14:paraId="1A41D9DE" w14:textId="393BD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FR2 HST</w:t>
            </w:r>
          </w:p>
        </w:tc>
        <w:tc>
          <w:tcPr>
            <w:tcW w:w="0" w:type="auto"/>
          </w:tcPr>
          <w:p w14:paraId="6B4FC6AE" w14:textId="4725A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85E16B" w14:textId="099ED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25A8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A4B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4C70B9" w14:textId="77777777" w:rsidTr="003F2FDA">
        <w:tc>
          <w:tcPr>
            <w:tcW w:w="0" w:type="auto"/>
          </w:tcPr>
          <w:p w14:paraId="5B4FF268" w14:textId="6C8D1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R4-2110728</w:t>
            </w:r>
          </w:p>
        </w:tc>
        <w:tc>
          <w:tcPr>
            <w:tcW w:w="0" w:type="auto"/>
          </w:tcPr>
          <w:p w14:paraId="2513607A" w14:textId="7BF41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HST scenario A deployment</w:t>
            </w:r>
          </w:p>
        </w:tc>
        <w:tc>
          <w:tcPr>
            <w:tcW w:w="0" w:type="auto"/>
          </w:tcPr>
          <w:p w14:paraId="7368FEA3" w14:textId="5F3D90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FD96A6" w14:textId="57ECD3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8913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574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ADD3FA" w14:textId="77777777" w:rsidTr="003F2FDA">
        <w:tc>
          <w:tcPr>
            <w:tcW w:w="0" w:type="auto"/>
          </w:tcPr>
          <w:p w14:paraId="14ECDBF1" w14:textId="56AA19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R4-2110729</w:t>
            </w:r>
          </w:p>
        </w:tc>
        <w:tc>
          <w:tcPr>
            <w:tcW w:w="0" w:type="auto"/>
          </w:tcPr>
          <w:p w14:paraId="5DBE608D" w14:textId="56AAC5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HST scenario B deployment</w:t>
            </w:r>
          </w:p>
        </w:tc>
        <w:tc>
          <w:tcPr>
            <w:tcW w:w="0" w:type="auto"/>
          </w:tcPr>
          <w:p w14:paraId="6B8ADD4F" w14:textId="7062B9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59029B" w14:textId="167579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C5C5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969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DE7135" w14:textId="77777777" w:rsidTr="003F2FDA">
        <w:tc>
          <w:tcPr>
            <w:tcW w:w="0" w:type="auto"/>
          </w:tcPr>
          <w:p w14:paraId="08D6D50E" w14:textId="23A9E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R4-2110730</w:t>
            </w:r>
          </w:p>
        </w:tc>
        <w:tc>
          <w:tcPr>
            <w:tcW w:w="0" w:type="auto"/>
          </w:tcPr>
          <w:p w14:paraId="34B84012" w14:textId="473B3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demodulation requirements for HST FR2</w:t>
            </w:r>
          </w:p>
        </w:tc>
        <w:tc>
          <w:tcPr>
            <w:tcW w:w="0" w:type="auto"/>
          </w:tcPr>
          <w:p w14:paraId="1B7EBF0B" w14:textId="4502A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73CDEE" w14:textId="115C5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001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63D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7128289" w14:textId="77777777" w:rsidTr="003F2FDA">
        <w:tc>
          <w:tcPr>
            <w:tcW w:w="0" w:type="auto"/>
          </w:tcPr>
          <w:p w14:paraId="5656CADA" w14:textId="4C26B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R4-2110731</w:t>
            </w:r>
          </w:p>
        </w:tc>
        <w:tc>
          <w:tcPr>
            <w:tcW w:w="0" w:type="auto"/>
          </w:tcPr>
          <w:p w14:paraId="5AB0FA38" w14:textId="041A9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Dual uni-directional operation</w:t>
            </w:r>
          </w:p>
        </w:tc>
        <w:tc>
          <w:tcPr>
            <w:tcW w:w="0" w:type="auto"/>
          </w:tcPr>
          <w:p w14:paraId="527C0BD6" w14:textId="0AAFA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DEF43E" w14:textId="1069C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4CF7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118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BB16F4" w14:textId="77777777" w:rsidTr="003F2FDA">
        <w:tc>
          <w:tcPr>
            <w:tcW w:w="0" w:type="auto"/>
          </w:tcPr>
          <w:p w14:paraId="3F04C1D7" w14:textId="716C5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R4-2110732</w:t>
            </w:r>
          </w:p>
        </w:tc>
        <w:tc>
          <w:tcPr>
            <w:tcW w:w="0" w:type="auto"/>
          </w:tcPr>
          <w:p w14:paraId="348D3BD5" w14:textId="6489E4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classes</w:t>
            </w:r>
          </w:p>
        </w:tc>
        <w:tc>
          <w:tcPr>
            <w:tcW w:w="0" w:type="auto"/>
          </w:tcPr>
          <w:p w14:paraId="293D3558" w14:textId="18FDDF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343814" w14:textId="5E815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5819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BB3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74D62A" w14:textId="77777777" w:rsidTr="003F2FDA">
        <w:tc>
          <w:tcPr>
            <w:tcW w:w="0" w:type="auto"/>
          </w:tcPr>
          <w:p w14:paraId="7A627EF8" w14:textId="3748EC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R4-2110733</w:t>
            </w:r>
          </w:p>
        </w:tc>
        <w:tc>
          <w:tcPr>
            <w:tcW w:w="0" w:type="auto"/>
          </w:tcPr>
          <w:p w14:paraId="2FADE43C" w14:textId="03AA17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system parameters</w:t>
            </w:r>
          </w:p>
        </w:tc>
        <w:tc>
          <w:tcPr>
            <w:tcW w:w="0" w:type="auto"/>
          </w:tcPr>
          <w:p w14:paraId="3D199A41" w14:textId="2F4DD8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3F7BE5" w14:textId="587BF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80B0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F53E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82093E" w14:textId="77777777" w:rsidTr="003F2FDA">
        <w:tc>
          <w:tcPr>
            <w:tcW w:w="0" w:type="auto"/>
          </w:tcPr>
          <w:p w14:paraId="616A52DE" w14:textId="05A97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R4-2110734</w:t>
            </w:r>
          </w:p>
        </w:tc>
        <w:tc>
          <w:tcPr>
            <w:tcW w:w="0" w:type="auto"/>
          </w:tcPr>
          <w:p w14:paraId="46FA0842" w14:textId="520A8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TDD considerations</w:t>
            </w:r>
          </w:p>
        </w:tc>
        <w:tc>
          <w:tcPr>
            <w:tcW w:w="0" w:type="auto"/>
          </w:tcPr>
          <w:p w14:paraId="011B9E41" w14:textId="78C85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92C1A9" w14:textId="38FA45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C44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A27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3EDF2AC" w14:textId="77777777" w:rsidTr="003F2FDA">
        <w:tc>
          <w:tcPr>
            <w:tcW w:w="0" w:type="auto"/>
          </w:tcPr>
          <w:p w14:paraId="573CF382" w14:textId="1A838F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R4-2110735</w:t>
            </w:r>
          </w:p>
        </w:tc>
        <w:tc>
          <w:tcPr>
            <w:tcW w:w="0" w:type="auto"/>
          </w:tcPr>
          <w:p w14:paraId="585698EB" w14:textId="4421D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TX power requirements</w:t>
            </w:r>
          </w:p>
        </w:tc>
        <w:tc>
          <w:tcPr>
            <w:tcW w:w="0" w:type="auto"/>
          </w:tcPr>
          <w:p w14:paraId="0D354F48" w14:textId="61DC8F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2F43D0" w14:textId="657E15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967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13A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4B872B" w14:textId="77777777" w:rsidTr="003F2FDA">
        <w:tc>
          <w:tcPr>
            <w:tcW w:w="0" w:type="auto"/>
          </w:tcPr>
          <w:p w14:paraId="78CF8B4C" w14:textId="2B8D63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R4-2110736</w:t>
            </w:r>
          </w:p>
        </w:tc>
        <w:tc>
          <w:tcPr>
            <w:tcW w:w="0" w:type="auto"/>
          </w:tcPr>
          <w:p w14:paraId="4D1FDC38" w14:textId="6A3D4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emissions requirements</w:t>
            </w:r>
          </w:p>
        </w:tc>
        <w:tc>
          <w:tcPr>
            <w:tcW w:w="0" w:type="auto"/>
          </w:tcPr>
          <w:p w14:paraId="5A5022B0" w14:textId="4BE897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4FABAE" w14:textId="351A30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A01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A072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03AC6F" w14:textId="77777777" w:rsidTr="003F2FDA">
        <w:tc>
          <w:tcPr>
            <w:tcW w:w="0" w:type="auto"/>
          </w:tcPr>
          <w:p w14:paraId="7BA4FF68" w14:textId="1FFB0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R4-2110737</w:t>
            </w:r>
          </w:p>
        </w:tc>
        <w:tc>
          <w:tcPr>
            <w:tcW w:w="0" w:type="auto"/>
          </w:tcPr>
          <w:p w14:paraId="03E73012" w14:textId="7C344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repeater conducted requirements issues</w:t>
            </w:r>
          </w:p>
        </w:tc>
        <w:tc>
          <w:tcPr>
            <w:tcW w:w="0" w:type="auto"/>
          </w:tcPr>
          <w:p w14:paraId="572BDC9B" w14:textId="7CAF3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BB1DBE" w14:textId="689804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70F0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31B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2761E5" w14:textId="77777777" w:rsidTr="003F2FDA">
        <w:tc>
          <w:tcPr>
            <w:tcW w:w="0" w:type="auto"/>
          </w:tcPr>
          <w:p w14:paraId="06E3FC0E" w14:textId="30E382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R4-2110738</w:t>
            </w:r>
          </w:p>
        </w:tc>
        <w:tc>
          <w:tcPr>
            <w:tcW w:w="0" w:type="auto"/>
          </w:tcPr>
          <w:p w14:paraId="73496B2D" w14:textId="231A1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TX power requirements</w:t>
            </w:r>
          </w:p>
        </w:tc>
        <w:tc>
          <w:tcPr>
            <w:tcW w:w="0" w:type="auto"/>
          </w:tcPr>
          <w:p w14:paraId="62A17FDC" w14:textId="3C1544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B2F728" w14:textId="16E275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C0AA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4ED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3B4A9B" w14:textId="77777777" w:rsidTr="003F2FDA">
        <w:tc>
          <w:tcPr>
            <w:tcW w:w="0" w:type="auto"/>
          </w:tcPr>
          <w:p w14:paraId="69AC20C7" w14:textId="13A9C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R4-2110739</w:t>
            </w:r>
          </w:p>
        </w:tc>
        <w:tc>
          <w:tcPr>
            <w:tcW w:w="0" w:type="auto"/>
          </w:tcPr>
          <w:p w14:paraId="0B726277" w14:textId="730E35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emissions requirements</w:t>
            </w:r>
          </w:p>
        </w:tc>
        <w:tc>
          <w:tcPr>
            <w:tcW w:w="0" w:type="auto"/>
          </w:tcPr>
          <w:p w14:paraId="3E381F7C" w14:textId="031ED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1CB0FE" w14:textId="50F3B7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BEA4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0D8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03651F" w14:textId="77777777" w:rsidTr="003F2FDA">
        <w:tc>
          <w:tcPr>
            <w:tcW w:w="0" w:type="auto"/>
          </w:tcPr>
          <w:p w14:paraId="34B8EC27" w14:textId="5F4B1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R4-2110740</w:t>
            </w:r>
          </w:p>
        </w:tc>
        <w:tc>
          <w:tcPr>
            <w:tcW w:w="0" w:type="auto"/>
          </w:tcPr>
          <w:p w14:paraId="35486697" w14:textId="5EC3F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repeater radiated requirements issues</w:t>
            </w:r>
          </w:p>
        </w:tc>
        <w:tc>
          <w:tcPr>
            <w:tcW w:w="0" w:type="auto"/>
          </w:tcPr>
          <w:p w14:paraId="35948134" w14:textId="1E2EC5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2D7345" w14:textId="036328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ABED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5A2C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21C0B3" w14:textId="77777777" w:rsidTr="003F2FDA">
        <w:tc>
          <w:tcPr>
            <w:tcW w:w="0" w:type="auto"/>
          </w:tcPr>
          <w:p w14:paraId="78CDAC45" w14:textId="67EA6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R4-2110741</w:t>
            </w:r>
          </w:p>
        </w:tc>
        <w:tc>
          <w:tcPr>
            <w:tcW w:w="0" w:type="auto"/>
          </w:tcPr>
          <w:p w14:paraId="0556C21D" w14:textId="26739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AWGN level for conformance testing of demodulation requirements</w:t>
            </w:r>
          </w:p>
        </w:tc>
        <w:tc>
          <w:tcPr>
            <w:tcW w:w="0" w:type="auto"/>
          </w:tcPr>
          <w:p w14:paraId="6C618D80" w14:textId="3C580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7E65D4" w14:textId="17571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1559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545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514A3C" w14:textId="77777777" w:rsidTr="003F2FDA">
        <w:tc>
          <w:tcPr>
            <w:tcW w:w="0" w:type="auto"/>
          </w:tcPr>
          <w:p w14:paraId="487E2964" w14:textId="1399B1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R4-2110742</w:t>
            </w:r>
          </w:p>
        </w:tc>
        <w:tc>
          <w:tcPr>
            <w:tcW w:w="0" w:type="auto"/>
          </w:tcPr>
          <w:p w14:paraId="2B06B46D" w14:textId="0A3D0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3B447DEF" w14:textId="617CF8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A0067A" w14:textId="125C5D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2549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75B298" w14:textId="7C8A9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</w:tr>
      <w:tr w:rsidR="00D412E4" w14:paraId="48C535CC" w14:textId="77777777" w:rsidTr="003F2FDA">
        <w:tc>
          <w:tcPr>
            <w:tcW w:w="0" w:type="auto"/>
          </w:tcPr>
          <w:p w14:paraId="11299FD4" w14:textId="50AD9F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R4-2110743</w:t>
            </w:r>
          </w:p>
        </w:tc>
        <w:tc>
          <w:tcPr>
            <w:tcW w:w="0" w:type="auto"/>
          </w:tcPr>
          <w:p w14:paraId="04E54E9A" w14:textId="2FBA10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6C052177" w14:textId="1004C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E1C2ED" w14:textId="23862E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FFB8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019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5551FE" w14:textId="77777777" w:rsidTr="003F2FDA">
        <w:tc>
          <w:tcPr>
            <w:tcW w:w="0" w:type="auto"/>
          </w:tcPr>
          <w:p w14:paraId="3906183C" w14:textId="76375F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R4-2110744</w:t>
            </w:r>
          </w:p>
        </w:tc>
        <w:tc>
          <w:tcPr>
            <w:tcW w:w="0" w:type="auto"/>
          </w:tcPr>
          <w:p w14:paraId="39DC805A" w14:textId="455D76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DC_3_n1-n8, DC_3-3_n1-n8, DC_7_n1-n8, DC_7-7_n1-n8</w:t>
            </w:r>
          </w:p>
        </w:tc>
        <w:tc>
          <w:tcPr>
            <w:tcW w:w="0" w:type="auto"/>
          </w:tcPr>
          <w:p w14:paraId="5B34CC45" w14:textId="2D9683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38D4929" w14:textId="02334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3C78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488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2745C6" w14:textId="77777777" w:rsidTr="003F2FDA">
        <w:tc>
          <w:tcPr>
            <w:tcW w:w="0" w:type="auto"/>
          </w:tcPr>
          <w:p w14:paraId="6AEDBCB7" w14:textId="26AC86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R4-2110745</w:t>
            </w:r>
          </w:p>
        </w:tc>
        <w:tc>
          <w:tcPr>
            <w:tcW w:w="0" w:type="auto"/>
          </w:tcPr>
          <w:p w14:paraId="3D6D9ADD" w14:textId="43B3F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PC2 DC_2_66-n41</w:t>
            </w:r>
          </w:p>
        </w:tc>
        <w:tc>
          <w:tcPr>
            <w:tcW w:w="0" w:type="auto"/>
          </w:tcPr>
          <w:p w14:paraId="30DAD6CB" w14:textId="69380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566F00A9" w14:textId="255169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7948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3F9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96D0D9" w14:textId="77777777" w:rsidTr="003F2FDA">
        <w:tc>
          <w:tcPr>
            <w:tcW w:w="0" w:type="auto"/>
          </w:tcPr>
          <w:p w14:paraId="512F074F" w14:textId="69D6E3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R4-2110746</w:t>
            </w:r>
          </w:p>
        </w:tc>
        <w:tc>
          <w:tcPr>
            <w:tcW w:w="0" w:type="auto"/>
          </w:tcPr>
          <w:p w14:paraId="1438504C" w14:textId="73E2C1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4F6D2AFB" w14:textId="5D234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16C1F1" w14:textId="2E2F9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1AFD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A79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DBA4DC" w14:textId="77777777" w:rsidTr="003F2FDA">
        <w:tc>
          <w:tcPr>
            <w:tcW w:w="0" w:type="auto"/>
          </w:tcPr>
          <w:p w14:paraId="2D82CD0B" w14:textId="7A507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R4-2110747</w:t>
            </w:r>
          </w:p>
        </w:tc>
        <w:tc>
          <w:tcPr>
            <w:tcW w:w="0" w:type="auto"/>
          </w:tcPr>
          <w:p w14:paraId="0E00DC37" w14:textId="7C6A9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0" w:type="auto"/>
          </w:tcPr>
          <w:p w14:paraId="520CECD1" w14:textId="2065C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E5E8AA" w14:textId="7C5711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1B9A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C30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78FA7A" w14:textId="77777777" w:rsidTr="003F2FDA">
        <w:tc>
          <w:tcPr>
            <w:tcW w:w="0" w:type="auto"/>
          </w:tcPr>
          <w:p w14:paraId="67A0977F" w14:textId="402E0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R4-2110748</w:t>
            </w:r>
          </w:p>
        </w:tc>
        <w:tc>
          <w:tcPr>
            <w:tcW w:w="0" w:type="auto"/>
          </w:tcPr>
          <w:p w14:paraId="16E0C36C" w14:textId="413B6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DC_3-7_n1-n8, DC_3-3-7_n1-n8, DC_3-7-7_n1-n8, DC_3-3-7-7_n1-n8</w:t>
            </w:r>
          </w:p>
        </w:tc>
        <w:tc>
          <w:tcPr>
            <w:tcW w:w="0" w:type="auto"/>
          </w:tcPr>
          <w:p w14:paraId="47B5C95F" w14:textId="1E67F7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3FB11C3" w14:textId="1593F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E52D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F868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C65106" w14:textId="77777777" w:rsidTr="003F2FDA">
        <w:tc>
          <w:tcPr>
            <w:tcW w:w="0" w:type="auto"/>
          </w:tcPr>
          <w:p w14:paraId="3B6830B5" w14:textId="021F50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R4-2110749</w:t>
            </w:r>
          </w:p>
        </w:tc>
        <w:tc>
          <w:tcPr>
            <w:tcW w:w="0" w:type="auto"/>
          </w:tcPr>
          <w:p w14:paraId="27216626" w14:textId="0672AC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SCell_R16</w:t>
            </w:r>
          </w:p>
        </w:tc>
        <w:tc>
          <w:tcPr>
            <w:tcW w:w="0" w:type="auto"/>
          </w:tcPr>
          <w:p w14:paraId="475883D7" w14:textId="785002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C6A640" w14:textId="3070E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E4A2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0F8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CF9665" w14:textId="77777777" w:rsidTr="003F2FDA">
        <w:tc>
          <w:tcPr>
            <w:tcW w:w="0" w:type="auto"/>
          </w:tcPr>
          <w:p w14:paraId="343C261F" w14:textId="68C98F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R4-2110750</w:t>
            </w:r>
          </w:p>
        </w:tc>
        <w:tc>
          <w:tcPr>
            <w:tcW w:w="0" w:type="auto"/>
          </w:tcPr>
          <w:p w14:paraId="028F45FD" w14:textId="178DA1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SCell_R17</w:t>
            </w:r>
          </w:p>
        </w:tc>
        <w:tc>
          <w:tcPr>
            <w:tcW w:w="0" w:type="auto"/>
          </w:tcPr>
          <w:p w14:paraId="4D7C9C67" w14:textId="2F6B2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88FCAD" w14:textId="3CCDF8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5260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A43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018EA6" w14:textId="77777777" w:rsidTr="003F2FDA">
        <w:tc>
          <w:tcPr>
            <w:tcW w:w="0" w:type="auto"/>
          </w:tcPr>
          <w:p w14:paraId="21184C54" w14:textId="0FCA3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R4-2110751</w:t>
            </w:r>
          </w:p>
        </w:tc>
        <w:tc>
          <w:tcPr>
            <w:tcW w:w="0" w:type="auto"/>
          </w:tcPr>
          <w:p w14:paraId="3C34EF35" w14:textId="5AC88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configuration_R15</w:t>
            </w:r>
          </w:p>
        </w:tc>
        <w:tc>
          <w:tcPr>
            <w:tcW w:w="0" w:type="auto"/>
          </w:tcPr>
          <w:p w14:paraId="55C9A30A" w14:textId="594E22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8087DB" w14:textId="2586B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E8B2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4BF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CBADF3" w14:textId="77777777" w:rsidTr="003F2FDA">
        <w:tc>
          <w:tcPr>
            <w:tcW w:w="0" w:type="auto"/>
          </w:tcPr>
          <w:p w14:paraId="5D6BFF76" w14:textId="61DD1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R4-2110752</w:t>
            </w:r>
          </w:p>
        </w:tc>
        <w:tc>
          <w:tcPr>
            <w:tcW w:w="0" w:type="auto"/>
          </w:tcPr>
          <w:p w14:paraId="13344509" w14:textId="78E6E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configuration_R16</w:t>
            </w:r>
          </w:p>
        </w:tc>
        <w:tc>
          <w:tcPr>
            <w:tcW w:w="0" w:type="auto"/>
          </w:tcPr>
          <w:p w14:paraId="574924B6" w14:textId="4E4F60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124E08" w14:textId="56461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4862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E2B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8177DE" w14:textId="77777777" w:rsidTr="003F2FDA">
        <w:tc>
          <w:tcPr>
            <w:tcW w:w="0" w:type="auto"/>
          </w:tcPr>
          <w:p w14:paraId="72119EAC" w14:textId="10E07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R4-2110753</w:t>
            </w:r>
          </w:p>
        </w:tc>
        <w:tc>
          <w:tcPr>
            <w:tcW w:w="0" w:type="auto"/>
          </w:tcPr>
          <w:p w14:paraId="2901129D" w14:textId="0D98ED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configuration_R17</w:t>
            </w:r>
          </w:p>
        </w:tc>
        <w:tc>
          <w:tcPr>
            <w:tcW w:w="0" w:type="auto"/>
          </w:tcPr>
          <w:p w14:paraId="2933DAB1" w14:textId="3EE622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5980FB" w14:textId="1DCD9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B5FE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C26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02CE2B" w14:textId="77777777" w:rsidTr="003F2FDA">
        <w:tc>
          <w:tcPr>
            <w:tcW w:w="0" w:type="auto"/>
          </w:tcPr>
          <w:p w14:paraId="0AE5A565" w14:textId="31AC0B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R4-2110754</w:t>
            </w:r>
          </w:p>
        </w:tc>
        <w:tc>
          <w:tcPr>
            <w:tcW w:w="0" w:type="auto"/>
          </w:tcPr>
          <w:p w14:paraId="2706D6E7" w14:textId="3050A2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configuration_R15</w:t>
            </w:r>
          </w:p>
        </w:tc>
        <w:tc>
          <w:tcPr>
            <w:tcW w:w="0" w:type="auto"/>
          </w:tcPr>
          <w:p w14:paraId="4C6F3322" w14:textId="2081D0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0989AC" w14:textId="2F15D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F382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FE1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BC6D7E" w14:textId="77777777" w:rsidTr="003F2FDA">
        <w:tc>
          <w:tcPr>
            <w:tcW w:w="0" w:type="auto"/>
          </w:tcPr>
          <w:p w14:paraId="4B8D9334" w14:textId="7AC172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R4-2110755</w:t>
            </w:r>
          </w:p>
        </w:tc>
        <w:tc>
          <w:tcPr>
            <w:tcW w:w="0" w:type="auto"/>
          </w:tcPr>
          <w:p w14:paraId="115515D9" w14:textId="6A4D09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configuration_R16</w:t>
            </w:r>
          </w:p>
        </w:tc>
        <w:tc>
          <w:tcPr>
            <w:tcW w:w="0" w:type="auto"/>
          </w:tcPr>
          <w:p w14:paraId="0833E526" w14:textId="286D1B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EAA8F0" w14:textId="7CD0C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5FD9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CB2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070B05" w14:textId="77777777" w:rsidTr="003F2FDA">
        <w:tc>
          <w:tcPr>
            <w:tcW w:w="0" w:type="auto"/>
          </w:tcPr>
          <w:p w14:paraId="637D0DBE" w14:textId="5E3E8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R4-2110756</w:t>
            </w:r>
          </w:p>
        </w:tc>
        <w:tc>
          <w:tcPr>
            <w:tcW w:w="0" w:type="auto"/>
          </w:tcPr>
          <w:p w14:paraId="4F850F89" w14:textId="20065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3EB1C89F" w14:textId="2D9D1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6A4B09" w14:textId="7EBDCB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CD78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A222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3492CF" w14:textId="77777777" w:rsidTr="003F2FDA">
        <w:tc>
          <w:tcPr>
            <w:tcW w:w="0" w:type="auto"/>
          </w:tcPr>
          <w:p w14:paraId="600A8952" w14:textId="63F0B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R4-2110757</w:t>
            </w:r>
          </w:p>
        </w:tc>
        <w:tc>
          <w:tcPr>
            <w:tcW w:w="0" w:type="auto"/>
          </w:tcPr>
          <w:p w14:paraId="0F42FF42" w14:textId="24A5EC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DC_3-7_n1-n8, DC_3-3-7_n1-n8, DC_3-7-7_n1-n8, DC_3-3-7-7_n1-n8</w:t>
            </w:r>
          </w:p>
        </w:tc>
        <w:tc>
          <w:tcPr>
            <w:tcW w:w="0" w:type="auto"/>
          </w:tcPr>
          <w:p w14:paraId="1847531B" w14:textId="0C7B2E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34BFB45" w14:textId="6CC20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F32B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B12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A1A587" w14:textId="77777777" w:rsidTr="003F2FDA">
        <w:tc>
          <w:tcPr>
            <w:tcW w:w="0" w:type="auto"/>
          </w:tcPr>
          <w:p w14:paraId="2B344AA5" w14:textId="6D582D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R4-2110758</w:t>
            </w:r>
          </w:p>
        </w:tc>
        <w:tc>
          <w:tcPr>
            <w:tcW w:w="0" w:type="auto"/>
          </w:tcPr>
          <w:p w14:paraId="10205EDB" w14:textId="6ACE7C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DLBWP.0.2_R16</w:t>
            </w:r>
          </w:p>
        </w:tc>
        <w:tc>
          <w:tcPr>
            <w:tcW w:w="0" w:type="auto"/>
          </w:tcPr>
          <w:p w14:paraId="44E3B2E7" w14:textId="0E9777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531C5C" w14:textId="63D9FD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73EA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680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2F50BB" w14:textId="77777777" w:rsidTr="003F2FDA">
        <w:tc>
          <w:tcPr>
            <w:tcW w:w="0" w:type="auto"/>
          </w:tcPr>
          <w:p w14:paraId="624C7B08" w14:textId="3E38FD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R4-2110759</w:t>
            </w:r>
          </w:p>
        </w:tc>
        <w:tc>
          <w:tcPr>
            <w:tcW w:w="0" w:type="auto"/>
          </w:tcPr>
          <w:p w14:paraId="2B18D30D" w14:textId="2B729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DLBWP.0.2_R17</w:t>
            </w:r>
          </w:p>
        </w:tc>
        <w:tc>
          <w:tcPr>
            <w:tcW w:w="0" w:type="auto"/>
          </w:tcPr>
          <w:p w14:paraId="726557D6" w14:textId="66442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E79CD6" w14:textId="6025D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788D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512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CFD474" w14:textId="77777777" w:rsidTr="003F2FDA">
        <w:tc>
          <w:tcPr>
            <w:tcW w:w="0" w:type="auto"/>
          </w:tcPr>
          <w:p w14:paraId="4CA7EBB0" w14:textId="5C163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R4-2110760</w:t>
            </w:r>
          </w:p>
        </w:tc>
        <w:tc>
          <w:tcPr>
            <w:tcW w:w="0" w:type="auto"/>
          </w:tcPr>
          <w:p w14:paraId="6109A49D" w14:textId="5C0BD8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configuration_R15</w:t>
            </w:r>
          </w:p>
        </w:tc>
        <w:tc>
          <w:tcPr>
            <w:tcW w:w="0" w:type="auto"/>
          </w:tcPr>
          <w:p w14:paraId="49FD0788" w14:textId="4D809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16C6D9" w14:textId="58F948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D72F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706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81ADEF" w14:textId="77777777" w:rsidTr="003F2FDA">
        <w:tc>
          <w:tcPr>
            <w:tcW w:w="0" w:type="auto"/>
          </w:tcPr>
          <w:p w14:paraId="32ED1E4D" w14:textId="20FA61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R4-2110761</w:t>
            </w:r>
          </w:p>
        </w:tc>
        <w:tc>
          <w:tcPr>
            <w:tcW w:w="0" w:type="auto"/>
          </w:tcPr>
          <w:p w14:paraId="4DB02C84" w14:textId="4080DD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configuration_R16</w:t>
            </w:r>
          </w:p>
        </w:tc>
        <w:tc>
          <w:tcPr>
            <w:tcW w:w="0" w:type="auto"/>
          </w:tcPr>
          <w:p w14:paraId="7AA894CC" w14:textId="2AB0A4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6155F0" w14:textId="55B66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2AAD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00F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7CD8503" w14:textId="77777777" w:rsidTr="003F2FDA">
        <w:tc>
          <w:tcPr>
            <w:tcW w:w="0" w:type="auto"/>
          </w:tcPr>
          <w:p w14:paraId="5C3DD0C6" w14:textId="2274A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R4-2110762</w:t>
            </w:r>
          </w:p>
        </w:tc>
        <w:tc>
          <w:tcPr>
            <w:tcW w:w="0" w:type="auto"/>
          </w:tcPr>
          <w:p w14:paraId="4A7F22E1" w14:textId="70BE6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configuration_R17</w:t>
            </w:r>
          </w:p>
        </w:tc>
        <w:tc>
          <w:tcPr>
            <w:tcW w:w="0" w:type="auto"/>
          </w:tcPr>
          <w:p w14:paraId="0A6A019C" w14:textId="54C7A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CC786B" w14:textId="095B4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3463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A91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3A153A" w14:textId="77777777" w:rsidTr="003F2FDA">
        <w:tc>
          <w:tcPr>
            <w:tcW w:w="0" w:type="auto"/>
          </w:tcPr>
          <w:p w14:paraId="0B5E8AD0" w14:textId="1C4D24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44FFF2A7" w14:textId="5680A7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2A0CC723" w14:textId="20B982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4054B8" w14:textId="07D16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FEE9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EA705" w14:textId="080D7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</w:tr>
      <w:tr w:rsidR="00D412E4" w14:paraId="76430BDD" w14:textId="77777777" w:rsidTr="003F2FDA">
        <w:tc>
          <w:tcPr>
            <w:tcW w:w="0" w:type="auto"/>
          </w:tcPr>
          <w:p w14:paraId="67AB437E" w14:textId="052B27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R4-2110764</w:t>
            </w:r>
          </w:p>
        </w:tc>
        <w:tc>
          <w:tcPr>
            <w:tcW w:w="0" w:type="auto"/>
          </w:tcPr>
          <w:p w14:paraId="30491469" w14:textId="639285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DLBWP.0.2_R16</w:t>
            </w:r>
          </w:p>
        </w:tc>
        <w:tc>
          <w:tcPr>
            <w:tcW w:w="0" w:type="auto"/>
          </w:tcPr>
          <w:p w14:paraId="7EA0DF9A" w14:textId="07087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AF0084" w14:textId="6AB53B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B3C5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0BC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A275F1" w14:textId="77777777" w:rsidTr="003F2FDA">
        <w:tc>
          <w:tcPr>
            <w:tcW w:w="0" w:type="auto"/>
          </w:tcPr>
          <w:p w14:paraId="26765BCD" w14:textId="6E936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R4-2110765</w:t>
            </w:r>
          </w:p>
        </w:tc>
        <w:tc>
          <w:tcPr>
            <w:tcW w:w="0" w:type="auto"/>
          </w:tcPr>
          <w:p w14:paraId="25AC830B" w14:textId="286A9D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PDSCH Demodulation Requirements to 47 GHz band</w:t>
            </w:r>
          </w:p>
        </w:tc>
        <w:tc>
          <w:tcPr>
            <w:tcW w:w="0" w:type="auto"/>
          </w:tcPr>
          <w:p w14:paraId="662BFFFB" w14:textId="1D3961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0828DC" w14:textId="3D659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1450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74F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EAD887" w14:textId="77777777" w:rsidTr="003F2FDA">
        <w:tc>
          <w:tcPr>
            <w:tcW w:w="0" w:type="auto"/>
          </w:tcPr>
          <w:p w14:paraId="7E962A73" w14:textId="0881B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R4-2110766</w:t>
            </w:r>
          </w:p>
        </w:tc>
        <w:tc>
          <w:tcPr>
            <w:tcW w:w="0" w:type="auto"/>
          </w:tcPr>
          <w:p w14:paraId="61E78BC4" w14:textId="725EC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PDSCH and CQI Requirements</w:t>
            </w:r>
          </w:p>
        </w:tc>
        <w:tc>
          <w:tcPr>
            <w:tcW w:w="0" w:type="auto"/>
          </w:tcPr>
          <w:p w14:paraId="0AE9C023" w14:textId="3A1CC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7CC1B3" w14:textId="7D3716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1FD8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C941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28E1BC" w14:textId="77777777" w:rsidTr="003F2FDA">
        <w:tc>
          <w:tcPr>
            <w:tcW w:w="0" w:type="auto"/>
          </w:tcPr>
          <w:p w14:paraId="34F1C497" w14:textId="6468AE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R4-2110767</w:t>
            </w:r>
          </w:p>
        </w:tc>
        <w:tc>
          <w:tcPr>
            <w:tcW w:w="0" w:type="auto"/>
          </w:tcPr>
          <w:p w14:paraId="3A0FADF2" w14:textId="1EF98B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NR-U PDSCH UE Demodulation Tests</w:t>
            </w:r>
          </w:p>
        </w:tc>
        <w:tc>
          <w:tcPr>
            <w:tcW w:w="0" w:type="auto"/>
          </w:tcPr>
          <w:p w14:paraId="0690F5A2" w14:textId="66597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2BFDBB" w14:textId="103EEB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1930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322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C8F1A1" w14:textId="77777777" w:rsidTr="003F2FDA">
        <w:tc>
          <w:tcPr>
            <w:tcW w:w="0" w:type="auto"/>
          </w:tcPr>
          <w:p w14:paraId="1B419780" w14:textId="4DEA6C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R4-2110768</w:t>
            </w:r>
          </w:p>
        </w:tc>
        <w:tc>
          <w:tcPr>
            <w:tcW w:w="0" w:type="auto"/>
          </w:tcPr>
          <w:p w14:paraId="3E5DC4D8" w14:textId="355FC0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interruption during measurement </w:t>
            </w:r>
            <w:r>
              <w:rPr>
                <w:sz w:val="16"/>
              </w:rPr>
              <w:lastRenderedPageBreak/>
              <w:t>on deactivated SCell test cases_R17</w:t>
            </w:r>
          </w:p>
        </w:tc>
        <w:tc>
          <w:tcPr>
            <w:tcW w:w="0" w:type="auto"/>
          </w:tcPr>
          <w:p w14:paraId="2E5566EA" w14:textId="3575CE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1D59EDAF" w14:textId="037CE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0021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C82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762C6CA" w14:textId="77777777" w:rsidTr="003F2FDA">
        <w:tc>
          <w:tcPr>
            <w:tcW w:w="0" w:type="auto"/>
          </w:tcPr>
          <w:p w14:paraId="485BCD32" w14:textId="33711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R4-2110769</w:t>
            </w:r>
          </w:p>
        </w:tc>
        <w:tc>
          <w:tcPr>
            <w:tcW w:w="0" w:type="auto"/>
          </w:tcPr>
          <w:p w14:paraId="04DBDD5F" w14:textId="14964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01C82FB3" w14:textId="63BD70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DAA39E" w14:textId="75A40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C3CA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C3E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4FE5B4C" w14:textId="77777777" w:rsidTr="003F2FDA">
        <w:tc>
          <w:tcPr>
            <w:tcW w:w="0" w:type="auto"/>
          </w:tcPr>
          <w:p w14:paraId="2BB36BC3" w14:textId="4D013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R4-2110770</w:t>
            </w:r>
          </w:p>
        </w:tc>
        <w:tc>
          <w:tcPr>
            <w:tcW w:w="0" w:type="auto"/>
          </w:tcPr>
          <w:p w14:paraId="1D39EBE9" w14:textId="428EA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configuration_R17</w:t>
            </w:r>
          </w:p>
        </w:tc>
        <w:tc>
          <w:tcPr>
            <w:tcW w:w="0" w:type="auto"/>
          </w:tcPr>
          <w:p w14:paraId="521C1BD7" w14:textId="76F374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64EAEA" w14:textId="74C62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94C4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ED8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9A9925" w14:textId="77777777" w:rsidTr="003F2FDA">
        <w:tc>
          <w:tcPr>
            <w:tcW w:w="0" w:type="auto"/>
          </w:tcPr>
          <w:p w14:paraId="64F5189F" w14:textId="29F1F2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R4-2110771</w:t>
            </w:r>
          </w:p>
        </w:tc>
        <w:tc>
          <w:tcPr>
            <w:tcW w:w="0" w:type="auto"/>
          </w:tcPr>
          <w:p w14:paraId="29BE745D" w14:textId="41F91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DLBWP.0.2_R15</w:t>
            </w:r>
          </w:p>
        </w:tc>
        <w:tc>
          <w:tcPr>
            <w:tcW w:w="0" w:type="auto"/>
          </w:tcPr>
          <w:p w14:paraId="0A82DD25" w14:textId="0C8970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6A813F" w14:textId="0FABBA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ED3F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BF3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77C0919" w14:textId="77777777" w:rsidTr="003F2FDA">
        <w:tc>
          <w:tcPr>
            <w:tcW w:w="0" w:type="auto"/>
          </w:tcPr>
          <w:p w14:paraId="5CF32CBF" w14:textId="6C75F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R4-2110772</w:t>
            </w:r>
          </w:p>
        </w:tc>
        <w:tc>
          <w:tcPr>
            <w:tcW w:w="0" w:type="auto"/>
          </w:tcPr>
          <w:p w14:paraId="780882B6" w14:textId="05D45E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DLBWP.0.2_R17</w:t>
            </w:r>
          </w:p>
        </w:tc>
        <w:tc>
          <w:tcPr>
            <w:tcW w:w="0" w:type="auto"/>
          </w:tcPr>
          <w:p w14:paraId="798B6C76" w14:textId="3F43AC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CCDDE1" w14:textId="222EA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68FA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D7B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9C155B" w14:textId="77777777" w:rsidTr="003F2FDA">
        <w:tc>
          <w:tcPr>
            <w:tcW w:w="0" w:type="auto"/>
          </w:tcPr>
          <w:p w14:paraId="057F3D22" w14:textId="35EC09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R4-2110773</w:t>
            </w:r>
          </w:p>
        </w:tc>
        <w:tc>
          <w:tcPr>
            <w:tcW w:w="0" w:type="auto"/>
          </w:tcPr>
          <w:p w14:paraId="7D58E5C3" w14:textId="3B2796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cases_R15</w:t>
            </w:r>
          </w:p>
        </w:tc>
        <w:tc>
          <w:tcPr>
            <w:tcW w:w="0" w:type="auto"/>
          </w:tcPr>
          <w:p w14:paraId="567374AE" w14:textId="78B44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502761" w14:textId="3624B8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038A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2CC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332086" w14:textId="77777777" w:rsidTr="003F2FDA">
        <w:tc>
          <w:tcPr>
            <w:tcW w:w="0" w:type="auto"/>
          </w:tcPr>
          <w:p w14:paraId="55F251C6" w14:textId="5473A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R4-2110774</w:t>
            </w:r>
          </w:p>
        </w:tc>
        <w:tc>
          <w:tcPr>
            <w:tcW w:w="0" w:type="auto"/>
          </w:tcPr>
          <w:p w14:paraId="4C380760" w14:textId="7314F4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cases_R16</w:t>
            </w:r>
          </w:p>
        </w:tc>
        <w:tc>
          <w:tcPr>
            <w:tcW w:w="0" w:type="auto"/>
          </w:tcPr>
          <w:p w14:paraId="1C7FBDAD" w14:textId="05F95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9C5A7B" w14:textId="4A4EC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809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61F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307C2D" w14:textId="77777777" w:rsidTr="003F2FDA">
        <w:tc>
          <w:tcPr>
            <w:tcW w:w="0" w:type="auto"/>
          </w:tcPr>
          <w:p w14:paraId="2F185EE5" w14:textId="30187A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R4-2110775</w:t>
            </w:r>
          </w:p>
        </w:tc>
        <w:tc>
          <w:tcPr>
            <w:tcW w:w="0" w:type="auto"/>
          </w:tcPr>
          <w:p w14:paraId="54FD553A" w14:textId="36271E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DC_3-7-8_n257, DC_3-3-7-8_n257, DC_3-7-7-8_n257, DC_3-3-7-7-8_n257</w:t>
            </w:r>
          </w:p>
        </w:tc>
        <w:tc>
          <w:tcPr>
            <w:tcW w:w="0" w:type="auto"/>
          </w:tcPr>
          <w:p w14:paraId="15BB6A57" w14:textId="15D3BF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1EB3E08" w14:textId="77586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B79C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CCA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7041E0" w14:textId="77777777" w:rsidTr="003F2FDA">
        <w:tc>
          <w:tcPr>
            <w:tcW w:w="0" w:type="auto"/>
          </w:tcPr>
          <w:p w14:paraId="3A5FD807" w14:textId="249BF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R4-2110776</w:t>
            </w:r>
          </w:p>
        </w:tc>
        <w:tc>
          <w:tcPr>
            <w:tcW w:w="0" w:type="auto"/>
          </w:tcPr>
          <w:p w14:paraId="09EF64AE" w14:textId="0E8FB3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principle for simultaneous Rx/Tx band combinations</w:t>
            </w:r>
          </w:p>
        </w:tc>
        <w:tc>
          <w:tcPr>
            <w:tcW w:w="0" w:type="auto"/>
          </w:tcPr>
          <w:p w14:paraId="3FF61C69" w14:textId="39DA80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FACC0A2" w14:textId="0E7AA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66F4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C075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E090B1" w14:textId="77777777" w:rsidTr="003F2FDA">
        <w:tc>
          <w:tcPr>
            <w:tcW w:w="0" w:type="auto"/>
          </w:tcPr>
          <w:p w14:paraId="10638FD5" w14:textId="451BB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R4-2110777</w:t>
            </w:r>
          </w:p>
        </w:tc>
        <w:tc>
          <w:tcPr>
            <w:tcW w:w="0" w:type="auto"/>
          </w:tcPr>
          <w:p w14:paraId="56919381" w14:textId="53BC95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matrix of LOS path in TDLD30</w:t>
            </w:r>
          </w:p>
        </w:tc>
        <w:tc>
          <w:tcPr>
            <w:tcW w:w="0" w:type="auto"/>
          </w:tcPr>
          <w:p w14:paraId="29D48D63" w14:textId="04C70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40DA6B" w14:textId="62592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0811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E01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DC27B6" w14:textId="77777777" w:rsidTr="003F2FDA">
        <w:tc>
          <w:tcPr>
            <w:tcW w:w="0" w:type="auto"/>
          </w:tcPr>
          <w:p w14:paraId="050A9A6B" w14:textId="22EC34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R4-2110778</w:t>
            </w:r>
          </w:p>
        </w:tc>
        <w:tc>
          <w:tcPr>
            <w:tcW w:w="0" w:type="auto"/>
          </w:tcPr>
          <w:p w14:paraId="02D2A270" w14:textId="5AABD1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65AE5291" w14:textId="0C8604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A26123" w14:textId="0C73BD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7572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A728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AC1925" w14:textId="77777777" w:rsidTr="003F2FDA">
        <w:tc>
          <w:tcPr>
            <w:tcW w:w="0" w:type="auto"/>
          </w:tcPr>
          <w:p w14:paraId="59F6B025" w14:textId="6F4D59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R4-2110779</w:t>
            </w:r>
          </w:p>
        </w:tc>
        <w:tc>
          <w:tcPr>
            <w:tcW w:w="0" w:type="auto"/>
          </w:tcPr>
          <w:p w14:paraId="67D06982" w14:textId="05796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416C99E9" w14:textId="1D493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5958E1" w14:textId="1C30E7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B3BC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D0C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82834C" w14:textId="77777777" w:rsidTr="003F2FDA">
        <w:tc>
          <w:tcPr>
            <w:tcW w:w="0" w:type="auto"/>
          </w:tcPr>
          <w:p w14:paraId="2F7C35E8" w14:textId="16F3EA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R4-2110780</w:t>
            </w:r>
          </w:p>
        </w:tc>
        <w:tc>
          <w:tcPr>
            <w:tcW w:w="0" w:type="auto"/>
          </w:tcPr>
          <w:p w14:paraId="4B2CD36E" w14:textId="266BA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SSB monitoring capability for CBD</w:t>
            </w:r>
          </w:p>
        </w:tc>
        <w:tc>
          <w:tcPr>
            <w:tcW w:w="0" w:type="auto"/>
          </w:tcPr>
          <w:p w14:paraId="11B80E1D" w14:textId="0BB03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021845" w14:textId="022614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69EF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8B2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942781" w14:textId="77777777" w:rsidTr="003F2FDA">
        <w:tc>
          <w:tcPr>
            <w:tcW w:w="0" w:type="auto"/>
          </w:tcPr>
          <w:p w14:paraId="09D961F7" w14:textId="0BBC62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R4-2110781</w:t>
            </w:r>
          </w:p>
        </w:tc>
        <w:tc>
          <w:tcPr>
            <w:tcW w:w="0" w:type="auto"/>
          </w:tcPr>
          <w:p w14:paraId="738FF255" w14:textId="552E90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74508A28" w14:textId="765829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D1144B" w14:textId="2F4275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047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04281" w14:textId="239948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R4-2108263</w:t>
            </w:r>
          </w:p>
        </w:tc>
      </w:tr>
      <w:tr w:rsidR="00D412E4" w14:paraId="1D3E2D13" w14:textId="77777777" w:rsidTr="003F2FDA">
        <w:tc>
          <w:tcPr>
            <w:tcW w:w="0" w:type="auto"/>
          </w:tcPr>
          <w:p w14:paraId="37AC4624" w14:textId="7553E5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R4-2110782</w:t>
            </w:r>
          </w:p>
        </w:tc>
        <w:tc>
          <w:tcPr>
            <w:tcW w:w="0" w:type="auto"/>
          </w:tcPr>
          <w:p w14:paraId="670BB23C" w14:textId="2EA7AB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46C19BDC" w14:textId="71582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0C852EA0" w14:textId="5E108F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5A72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AC2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2D2052" w14:textId="77777777" w:rsidTr="003F2FDA">
        <w:tc>
          <w:tcPr>
            <w:tcW w:w="0" w:type="auto"/>
          </w:tcPr>
          <w:p w14:paraId="5226A755" w14:textId="523D8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R4-2110783</w:t>
            </w:r>
          </w:p>
        </w:tc>
        <w:tc>
          <w:tcPr>
            <w:tcW w:w="0" w:type="auto"/>
          </w:tcPr>
          <w:p w14:paraId="2FEE4CF5" w14:textId="1DF2A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640B2E1D" w14:textId="01BBF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1BF509F2" w14:textId="242B7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8B42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72F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74B40B" w14:textId="77777777" w:rsidTr="003F2FDA">
        <w:tc>
          <w:tcPr>
            <w:tcW w:w="0" w:type="auto"/>
          </w:tcPr>
          <w:p w14:paraId="501C4EA0" w14:textId="0D2C1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R4-2110784</w:t>
            </w:r>
          </w:p>
        </w:tc>
        <w:tc>
          <w:tcPr>
            <w:tcW w:w="0" w:type="auto"/>
          </w:tcPr>
          <w:p w14:paraId="690123F8" w14:textId="6F36A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6BCDC4BF" w14:textId="1E71C3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5001C38E" w14:textId="0D692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B7F5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4984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30531C" w14:textId="77777777" w:rsidTr="003F2FDA">
        <w:tc>
          <w:tcPr>
            <w:tcW w:w="0" w:type="auto"/>
          </w:tcPr>
          <w:p w14:paraId="63435B58" w14:textId="42F13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R4-2110785</w:t>
            </w:r>
          </w:p>
        </w:tc>
        <w:tc>
          <w:tcPr>
            <w:tcW w:w="0" w:type="auto"/>
          </w:tcPr>
          <w:p w14:paraId="2A14253F" w14:textId="3BE838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61E5B967" w14:textId="56D3E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068440" w14:textId="1A9B5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0C71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37F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98B78D" w14:textId="77777777" w:rsidTr="003F2FDA">
        <w:tc>
          <w:tcPr>
            <w:tcW w:w="0" w:type="auto"/>
          </w:tcPr>
          <w:p w14:paraId="01505175" w14:textId="64C65A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R4-2110786</w:t>
            </w:r>
          </w:p>
        </w:tc>
        <w:tc>
          <w:tcPr>
            <w:tcW w:w="0" w:type="auto"/>
          </w:tcPr>
          <w:p w14:paraId="015197C0" w14:textId="287EC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3237549A" w14:textId="226F3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FB57199" w14:textId="1E957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D3B7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0C7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245C93" w14:textId="77777777" w:rsidTr="003F2FDA">
        <w:tc>
          <w:tcPr>
            <w:tcW w:w="0" w:type="auto"/>
          </w:tcPr>
          <w:p w14:paraId="53B4F770" w14:textId="710050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R4-2110787</w:t>
            </w:r>
          </w:p>
        </w:tc>
        <w:tc>
          <w:tcPr>
            <w:tcW w:w="0" w:type="auto"/>
          </w:tcPr>
          <w:p w14:paraId="60856817" w14:textId="34216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78F7237A" w14:textId="01BA9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C18F974" w14:textId="6E0E2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526B3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359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94384C" w14:textId="77777777" w:rsidTr="003F2FDA">
        <w:tc>
          <w:tcPr>
            <w:tcW w:w="0" w:type="auto"/>
          </w:tcPr>
          <w:p w14:paraId="7CEA9A9D" w14:textId="7740B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R4-2110788</w:t>
            </w:r>
          </w:p>
        </w:tc>
        <w:tc>
          <w:tcPr>
            <w:tcW w:w="0" w:type="auto"/>
          </w:tcPr>
          <w:p w14:paraId="4F3A7E7B" w14:textId="0874F7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Rel17 LTE inter-band CA for 2 bands DL with 1 band UL</w:t>
            </w:r>
          </w:p>
        </w:tc>
        <w:tc>
          <w:tcPr>
            <w:tcW w:w="0" w:type="auto"/>
          </w:tcPr>
          <w:p w14:paraId="121321DB" w14:textId="0A4C2C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069AFD" w14:textId="276594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7499E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008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CACF1F" w14:textId="77777777" w:rsidTr="003F2FDA">
        <w:tc>
          <w:tcPr>
            <w:tcW w:w="0" w:type="auto"/>
          </w:tcPr>
          <w:p w14:paraId="7F96C9FB" w14:textId="3178C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R4-2110789</w:t>
            </w:r>
          </w:p>
        </w:tc>
        <w:tc>
          <w:tcPr>
            <w:tcW w:w="0" w:type="auto"/>
          </w:tcPr>
          <w:p w14:paraId="56CFADD9" w14:textId="023514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  <w:tc>
          <w:tcPr>
            <w:tcW w:w="0" w:type="auto"/>
          </w:tcPr>
          <w:p w14:paraId="784D4DD9" w14:textId="496049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8B06CE0" w14:textId="11EFBA3D" w:rsidR="00D412E4" w:rsidRPr="00D412E4" w:rsidRDefault="00C60CB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4DAE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42D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14ACF2" w14:textId="77777777" w:rsidTr="003F2FDA">
        <w:tc>
          <w:tcPr>
            <w:tcW w:w="0" w:type="auto"/>
          </w:tcPr>
          <w:p w14:paraId="7BBB47E8" w14:textId="053B6B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R4-2110790</w:t>
            </w:r>
          </w:p>
        </w:tc>
        <w:tc>
          <w:tcPr>
            <w:tcW w:w="0" w:type="auto"/>
          </w:tcPr>
          <w:p w14:paraId="5AC27ED9" w14:textId="53AA01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72893680" w14:textId="3C1407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4FCCD61" w14:textId="67659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5FC5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7E3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FDDA3A" w14:textId="77777777" w:rsidTr="003F2FDA">
        <w:tc>
          <w:tcPr>
            <w:tcW w:w="0" w:type="auto"/>
          </w:tcPr>
          <w:p w14:paraId="47121F3E" w14:textId="4FA9B7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R4-2110791</w:t>
            </w:r>
          </w:p>
        </w:tc>
        <w:tc>
          <w:tcPr>
            <w:tcW w:w="0" w:type="auto"/>
          </w:tcPr>
          <w:p w14:paraId="1D457A8C" w14:textId="3CFAB1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improved PC2 MSD for EN-DC and NR CA</w:t>
            </w:r>
          </w:p>
        </w:tc>
        <w:tc>
          <w:tcPr>
            <w:tcW w:w="0" w:type="auto"/>
          </w:tcPr>
          <w:p w14:paraId="0D7B0B5A" w14:textId="786E5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446F41E7" w14:textId="3C8D56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401C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B7B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E0E7A3" w14:textId="77777777" w:rsidTr="003F2FDA">
        <w:tc>
          <w:tcPr>
            <w:tcW w:w="0" w:type="auto"/>
          </w:tcPr>
          <w:p w14:paraId="4B28B422" w14:textId="04233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R4-2110792</w:t>
            </w:r>
          </w:p>
        </w:tc>
        <w:tc>
          <w:tcPr>
            <w:tcW w:w="0" w:type="auto"/>
          </w:tcPr>
          <w:p w14:paraId="73935E0E" w14:textId="56946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of TRP TRS WI</w:t>
            </w:r>
          </w:p>
        </w:tc>
        <w:tc>
          <w:tcPr>
            <w:tcW w:w="0" w:type="auto"/>
          </w:tcPr>
          <w:p w14:paraId="778C39E4" w14:textId="160B9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vivo,OPPO,CMCC</w:t>
            </w:r>
          </w:p>
        </w:tc>
        <w:tc>
          <w:tcPr>
            <w:tcW w:w="0" w:type="auto"/>
          </w:tcPr>
          <w:p w14:paraId="5995D4F1" w14:textId="5562CD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16F7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D0335" w14:textId="4A763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R4-2108624</w:t>
            </w:r>
          </w:p>
        </w:tc>
      </w:tr>
      <w:tr w:rsidR="00D412E4" w14:paraId="1A553FBE" w14:textId="77777777" w:rsidTr="003F2FDA">
        <w:tc>
          <w:tcPr>
            <w:tcW w:w="0" w:type="auto"/>
          </w:tcPr>
          <w:p w14:paraId="5529835D" w14:textId="537B1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R4-2110793</w:t>
            </w:r>
          </w:p>
        </w:tc>
        <w:tc>
          <w:tcPr>
            <w:tcW w:w="0" w:type="auto"/>
          </w:tcPr>
          <w:p w14:paraId="34A1735B" w14:textId="354D59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views on TRP TRS WI</w:t>
            </w:r>
          </w:p>
        </w:tc>
        <w:tc>
          <w:tcPr>
            <w:tcW w:w="0" w:type="auto"/>
          </w:tcPr>
          <w:p w14:paraId="30D34B77" w14:textId="7367F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02F32A" w14:textId="75CF31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3771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6E3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9FFD84" w14:textId="77777777" w:rsidTr="003F2FDA">
        <w:tc>
          <w:tcPr>
            <w:tcW w:w="0" w:type="auto"/>
          </w:tcPr>
          <w:p w14:paraId="0656F27A" w14:textId="24CD9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R4-2110794</w:t>
            </w:r>
          </w:p>
        </w:tc>
        <w:tc>
          <w:tcPr>
            <w:tcW w:w="0" w:type="auto"/>
          </w:tcPr>
          <w:p w14:paraId="50A0D875" w14:textId="7F26BE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 test method</w:t>
            </w:r>
          </w:p>
        </w:tc>
        <w:tc>
          <w:tcPr>
            <w:tcW w:w="0" w:type="auto"/>
          </w:tcPr>
          <w:p w14:paraId="459CEBCD" w14:textId="0C73A1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00EF582" w14:textId="4B0F7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ED54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F3E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540FF1" w14:textId="77777777" w:rsidTr="003F2FDA">
        <w:tc>
          <w:tcPr>
            <w:tcW w:w="0" w:type="auto"/>
          </w:tcPr>
          <w:p w14:paraId="7D6BD3F9" w14:textId="26F44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R4-2110795</w:t>
            </w:r>
          </w:p>
        </w:tc>
        <w:tc>
          <w:tcPr>
            <w:tcW w:w="0" w:type="auto"/>
          </w:tcPr>
          <w:p w14:paraId="2CAFE42E" w14:textId="03B77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FCC emission requirements</w:t>
            </w:r>
          </w:p>
        </w:tc>
        <w:tc>
          <w:tcPr>
            <w:tcW w:w="0" w:type="auto"/>
          </w:tcPr>
          <w:p w14:paraId="72D181C3" w14:textId="2FEFE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6C19DC" w14:textId="226454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290F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9D2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981F76" w14:textId="77777777" w:rsidTr="003F2FDA">
        <w:tc>
          <w:tcPr>
            <w:tcW w:w="0" w:type="auto"/>
          </w:tcPr>
          <w:p w14:paraId="532C76FC" w14:textId="63FBB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R4-2110796</w:t>
            </w:r>
          </w:p>
        </w:tc>
        <w:tc>
          <w:tcPr>
            <w:tcW w:w="0" w:type="auto"/>
          </w:tcPr>
          <w:p w14:paraId="6BDD7C82" w14:textId="4A725A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MIMO OTA performance requirements</w:t>
            </w:r>
          </w:p>
        </w:tc>
        <w:tc>
          <w:tcPr>
            <w:tcW w:w="0" w:type="auto"/>
          </w:tcPr>
          <w:p w14:paraId="2AFE74B3" w14:textId="200AA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CFB909" w14:textId="53DA0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A8F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DE7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E4CC6E" w14:textId="77777777" w:rsidTr="003F2FDA">
        <w:tc>
          <w:tcPr>
            <w:tcW w:w="0" w:type="auto"/>
          </w:tcPr>
          <w:p w14:paraId="559A8951" w14:textId="148385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R4-2110797</w:t>
            </w:r>
          </w:p>
        </w:tc>
        <w:tc>
          <w:tcPr>
            <w:tcW w:w="0" w:type="auto"/>
          </w:tcPr>
          <w:p w14:paraId="2492C44A" w14:textId="149455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discussion</w:t>
            </w:r>
          </w:p>
        </w:tc>
        <w:tc>
          <w:tcPr>
            <w:tcW w:w="0" w:type="auto"/>
          </w:tcPr>
          <w:p w14:paraId="2D8118E2" w14:textId="19B08D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A47350" w14:textId="253A2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89C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4FB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9450A0" w14:textId="77777777" w:rsidTr="003F2FDA">
        <w:tc>
          <w:tcPr>
            <w:tcW w:w="0" w:type="auto"/>
          </w:tcPr>
          <w:p w14:paraId="096F89E8" w14:textId="06E5EA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R4-2110798</w:t>
            </w:r>
          </w:p>
        </w:tc>
        <w:tc>
          <w:tcPr>
            <w:tcW w:w="0" w:type="auto"/>
          </w:tcPr>
          <w:p w14:paraId="170A3E42" w14:textId="3D6161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TR38.861: Simulaiton results for FDD HPUE</w:t>
            </w:r>
          </w:p>
        </w:tc>
        <w:tc>
          <w:tcPr>
            <w:tcW w:w="0" w:type="auto"/>
          </w:tcPr>
          <w:p w14:paraId="7F032D8F" w14:textId="5BD8E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F7C102" w14:textId="2A47E9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B43F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5AA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510008" w14:textId="77777777" w:rsidTr="003F2FDA">
        <w:tc>
          <w:tcPr>
            <w:tcW w:w="0" w:type="auto"/>
          </w:tcPr>
          <w:p w14:paraId="266C7FAE" w14:textId="367B2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R4-2110799</w:t>
            </w:r>
          </w:p>
        </w:tc>
        <w:tc>
          <w:tcPr>
            <w:tcW w:w="0" w:type="auto"/>
          </w:tcPr>
          <w:p w14:paraId="2B6B0DA7" w14:textId="2D36E3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scenarios and assumptions for NTN co-existence</w:t>
            </w:r>
          </w:p>
        </w:tc>
        <w:tc>
          <w:tcPr>
            <w:tcW w:w="0" w:type="auto"/>
          </w:tcPr>
          <w:p w14:paraId="44F79888" w14:textId="2DD31B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A38394" w14:textId="16C253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FBAD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6B8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F719EE" w14:textId="77777777" w:rsidTr="003F2FDA">
        <w:tc>
          <w:tcPr>
            <w:tcW w:w="0" w:type="auto"/>
          </w:tcPr>
          <w:p w14:paraId="4E684200" w14:textId="21AA6A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R4-2110800</w:t>
            </w:r>
          </w:p>
        </w:tc>
        <w:tc>
          <w:tcPr>
            <w:tcW w:w="0" w:type="auto"/>
          </w:tcPr>
          <w:p w14:paraId="10B8D4BE" w14:textId="21B51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coexistence simulation assumptions</w:t>
            </w:r>
          </w:p>
        </w:tc>
        <w:tc>
          <w:tcPr>
            <w:tcW w:w="0" w:type="auto"/>
          </w:tcPr>
          <w:p w14:paraId="1DC62F3A" w14:textId="3B914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70E925F" w14:textId="4F988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12193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EDA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6A77E7" w14:textId="77777777" w:rsidTr="003F2FDA">
        <w:tc>
          <w:tcPr>
            <w:tcW w:w="0" w:type="auto"/>
          </w:tcPr>
          <w:p w14:paraId="26CEFDCE" w14:textId="2F8689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R4-2110801</w:t>
            </w:r>
          </w:p>
        </w:tc>
        <w:tc>
          <w:tcPr>
            <w:tcW w:w="0" w:type="auto"/>
          </w:tcPr>
          <w:p w14:paraId="6DEB82BA" w14:textId="5765F4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and GNSS interfrence analysis</w:t>
            </w:r>
          </w:p>
        </w:tc>
        <w:tc>
          <w:tcPr>
            <w:tcW w:w="0" w:type="auto"/>
          </w:tcPr>
          <w:p w14:paraId="7F0310ED" w14:textId="7D66B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3AD61F0" w14:textId="67E58A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9308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DBE4E" w14:textId="6C0DC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R4-2108464</w:t>
            </w:r>
          </w:p>
        </w:tc>
      </w:tr>
      <w:tr w:rsidR="00D412E4" w14:paraId="232C32E6" w14:textId="77777777" w:rsidTr="003F2FDA">
        <w:tc>
          <w:tcPr>
            <w:tcW w:w="0" w:type="auto"/>
          </w:tcPr>
          <w:p w14:paraId="1F5F2E1C" w14:textId="71A954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R4-2110802</w:t>
            </w:r>
          </w:p>
        </w:tc>
        <w:tc>
          <w:tcPr>
            <w:tcW w:w="0" w:type="auto"/>
          </w:tcPr>
          <w:p w14:paraId="21789847" w14:textId="081BC6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EN-DC test method</w:t>
            </w:r>
          </w:p>
        </w:tc>
        <w:tc>
          <w:tcPr>
            <w:tcW w:w="0" w:type="auto"/>
          </w:tcPr>
          <w:p w14:paraId="2A76A6CC" w14:textId="2C9A52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4E9B322" w14:textId="376ED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9DC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54F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3FC25F" w14:textId="77777777" w:rsidTr="003F2FDA">
        <w:tc>
          <w:tcPr>
            <w:tcW w:w="0" w:type="auto"/>
          </w:tcPr>
          <w:p w14:paraId="718619BE" w14:textId="33107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R4-2110803</w:t>
            </w:r>
          </w:p>
        </w:tc>
        <w:tc>
          <w:tcPr>
            <w:tcW w:w="0" w:type="auto"/>
          </w:tcPr>
          <w:p w14:paraId="409672A7" w14:textId="1B063A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FR1 TRP TRS OTA test methods</w:t>
            </w:r>
          </w:p>
        </w:tc>
        <w:tc>
          <w:tcPr>
            <w:tcW w:w="0" w:type="auto"/>
          </w:tcPr>
          <w:p w14:paraId="66B94868" w14:textId="590B5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1BB284" w14:textId="22DF7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9C72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E7A89" w14:textId="70F54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R4-2108625</w:t>
            </w:r>
          </w:p>
        </w:tc>
      </w:tr>
      <w:tr w:rsidR="00D412E4" w14:paraId="79593746" w14:textId="77777777" w:rsidTr="003F2FDA">
        <w:tc>
          <w:tcPr>
            <w:tcW w:w="0" w:type="auto"/>
          </w:tcPr>
          <w:p w14:paraId="0F886260" w14:textId="6EAA7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R4-2110804</w:t>
            </w:r>
          </w:p>
        </w:tc>
        <w:tc>
          <w:tcPr>
            <w:tcW w:w="0" w:type="auto"/>
          </w:tcPr>
          <w:p w14:paraId="7E32BCA3" w14:textId="1CFC8F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to GSMA on 5G FR1 OTA Testing Method</w:t>
            </w:r>
          </w:p>
        </w:tc>
        <w:tc>
          <w:tcPr>
            <w:tcW w:w="0" w:type="auto"/>
          </w:tcPr>
          <w:p w14:paraId="7B7BA928" w14:textId="201497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154BC1" w14:textId="50F7D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081E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42A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46B7C4D" w14:textId="77777777" w:rsidTr="003F2FDA">
        <w:tc>
          <w:tcPr>
            <w:tcW w:w="0" w:type="auto"/>
          </w:tcPr>
          <w:p w14:paraId="786B9222" w14:textId="4A8C66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R4-2110805</w:t>
            </w:r>
          </w:p>
        </w:tc>
        <w:tc>
          <w:tcPr>
            <w:tcW w:w="0" w:type="auto"/>
          </w:tcPr>
          <w:p w14:paraId="51D21118" w14:textId="07402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of UL MIMO ON OFF time mask</w:t>
            </w:r>
          </w:p>
        </w:tc>
        <w:tc>
          <w:tcPr>
            <w:tcW w:w="0" w:type="auto"/>
          </w:tcPr>
          <w:p w14:paraId="02E6B18B" w14:textId="422CC8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735E395" w14:textId="4B2671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68AC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E59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401946" w14:textId="77777777" w:rsidTr="003F2FDA">
        <w:tc>
          <w:tcPr>
            <w:tcW w:w="0" w:type="auto"/>
          </w:tcPr>
          <w:p w14:paraId="0699C861" w14:textId="601651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R4-2110806</w:t>
            </w:r>
          </w:p>
        </w:tc>
        <w:tc>
          <w:tcPr>
            <w:tcW w:w="0" w:type="auto"/>
          </w:tcPr>
          <w:p w14:paraId="54A8E670" w14:textId="5347F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RAN5 LS of exception requirements</w:t>
            </w:r>
          </w:p>
        </w:tc>
        <w:tc>
          <w:tcPr>
            <w:tcW w:w="0" w:type="auto"/>
          </w:tcPr>
          <w:p w14:paraId="6E9D2F2D" w14:textId="0A34A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F27BF0C" w14:textId="213F0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D8DF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002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7EEA443" w14:textId="77777777" w:rsidTr="003F2FDA">
        <w:tc>
          <w:tcPr>
            <w:tcW w:w="0" w:type="auto"/>
          </w:tcPr>
          <w:p w14:paraId="54F76570" w14:textId="49209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R4-2110807</w:t>
            </w:r>
          </w:p>
        </w:tc>
        <w:tc>
          <w:tcPr>
            <w:tcW w:w="0" w:type="auto"/>
          </w:tcPr>
          <w:p w14:paraId="31FB534E" w14:textId="03A5A9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intra band EN-DC support</w:t>
            </w:r>
          </w:p>
        </w:tc>
        <w:tc>
          <w:tcPr>
            <w:tcW w:w="0" w:type="auto"/>
          </w:tcPr>
          <w:p w14:paraId="11B7941B" w14:textId="056C8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AB98F33" w14:textId="2EE7E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B764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C4A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B3A587" w14:textId="77777777" w:rsidTr="003F2FDA">
        <w:tc>
          <w:tcPr>
            <w:tcW w:w="0" w:type="auto"/>
          </w:tcPr>
          <w:p w14:paraId="39D9DDF7" w14:textId="18E1FD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R4-2110808</w:t>
            </w:r>
          </w:p>
        </w:tc>
        <w:tc>
          <w:tcPr>
            <w:tcW w:w="0" w:type="auto"/>
          </w:tcPr>
          <w:p w14:paraId="76252777" w14:textId="30B550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WRC-19 remaining issues</w:t>
            </w:r>
          </w:p>
        </w:tc>
        <w:tc>
          <w:tcPr>
            <w:tcW w:w="0" w:type="auto"/>
          </w:tcPr>
          <w:p w14:paraId="0A67FF2A" w14:textId="36CC3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2B49658" w14:textId="5348F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F88E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476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75964D" w14:textId="77777777" w:rsidTr="003F2FDA">
        <w:tc>
          <w:tcPr>
            <w:tcW w:w="0" w:type="auto"/>
          </w:tcPr>
          <w:p w14:paraId="177233CF" w14:textId="2B13E1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R4-2110809</w:t>
            </w:r>
          </w:p>
        </w:tc>
        <w:tc>
          <w:tcPr>
            <w:tcW w:w="0" w:type="auto"/>
          </w:tcPr>
          <w:p w14:paraId="133A57A8" w14:textId="34BC5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40417823" w14:textId="38F75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AAA1B8" w14:textId="03ED93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0AE2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E1C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CBD222" w14:textId="77777777" w:rsidTr="003F2FDA">
        <w:tc>
          <w:tcPr>
            <w:tcW w:w="0" w:type="auto"/>
          </w:tcPr>
          <w:p w14:paraId="66A29C1E" w14:textId="60492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R4-2110810</w:t>
            </w:r>
          </w:p>
        </w:tc>
        <w:tc>
          <w:tcPr>
            <w:tcW w:w="0" w:type="auto"/>
          </w:tcPr>
          <w:p w14:paraId="074C0FD5" w14:textId="7132DC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0C080532" w14:textId="474328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ABC0617" w14:textId="76708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4259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8BA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4864A9" w14:textId="77777777" w:rsidTr="003F2FDA">
        <w:tc>
          <w:tcPr>
            <w:tcW w:w="0" w:type="auto"/>
          </w:tcPr>
          <w:p w14:paraId="42A7F1AC" w14:textId="654A65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R4-2110811</w:t>
            </w:r>
          </w:p>
        </w:tc>
        <w:tc>
          <w:tcPr>
            <w:tcW w:w="0" w:type="auto"/>
          </w:tcPr>
          <w:p w14:paraId="3FEF2D79" w14:textId="722ADC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55B05A91" w14:textId="71491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8F3DD2" w14:textId="1C5957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4396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F663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96A6D5" w14:textId="77777777" w:rsidTr="003F2FDA">
        <w:tc>
          <w:tcPr>
            <w:tcW w:w="0" w:type="auto"/>
          </w:tcPr>
          <w:p w14:paraId="2CD2BB44" w14:textId="408B08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R4-2110812</w:t>
            </w:r>
          </w:p>
        </w:tc>
        <w:tc>
          <w:tcPr>
            <w:tcW w:w="0" w:type="auto"/>
          </w:tcPr>
          <w:p w14:paraId="2B66E311" w14:textId="30CC4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2521C1F8" w14:textId="291D0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B1B02D0" w14:textId="58D6E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47B6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093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77FF8F" w14:textId="77777777" w:rsidTr="003F2FDA">
        <w:tc>
          <w:tcPr>
            <w:tcW w:w="0" w:type="auto"/>
          </w:tcPr>
          <w:p w14:paraId="1616EAEB" w14:textId="6593D7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R4-2110813</w:t>
            </w:r>
          </w:p>
        </w:tc>
        <w:tc>
          <w:tcPr>
            <w:tcW w:w="0" w:type="auto"/>
          </w:tcPr>
          <w:p w14:paraId="083EF372" w14:textId="73B4DA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of FR2 (Ka/Ku) Satellite bands for </w:t>
            </w:r>
            <w:r>
              <w:rPr>
                <w:sz w:val="16"/>
              </w:rPr>
              <w:lastRenderedPageBreak/>
              <w:t>NR based satellite networks</w:t>
            </w:r>
          </w:p>
        </w:tc>
        <w:tc>
          <w:tcPr>
            <w:tcW w:w="0" w:type="auto"/>
          </w:tcPr>
          <w:p w14:paraId="720E071F" w14:textId="7C3B12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Intelsat, Hughes, </w:t>
            </w:r>
            <w:r>
              <w:rPr>
                <w:sz w:val="16"/>
              </w:rPr>
              <w:lastRenderedPageBreak/>
              <w:t>Inmarsat, ESA, Thales, Fraunhofer</w:t>
            </w:r>
          </w:p>
        </w:tc>
        <w:tc>
          <w:tcPr>
            <w:tcW w:w="0" w:type="auto"/>
          </w:tcPr>
          <w:p w14:paraId="1F341EA2" w14:textId="012ED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2D87F5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BE3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C3930C" w14:textId="77777777" w:rsidTr="003F2FDA">
        <w:tc>
          <w:tcPr>
            <w:tcW w:w="0" w:type="auto"/>
          </w:tcPr>
          <w:p w14:paraId="3C98E611" w14:textId="6EECF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R4-2110814</w:t>
            </w:r>
          </w:p>
        </w:tc>
        <w:tc>
          <w:tcPr>
            <w:tcW w:w="0" w:type="auto"/>
          </w:tcPr>
          <w:p w14:paraId="50BEE554" w14:textId="14E708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4670A879" w14:textId="7E49A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AFC0571" w14:textId="6B214D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69B7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23D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41F936" w14:textId="77777777" w:rsidTr="003F2FDA">
        <w:tc>
          <w:tcPr>
            <w:tcW w:w="0" w:type="auto"/>
          </w:tcPr>
          <w:p w14:paraId="1E26E120" w14:textId="780269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R4-2110815</w:t>
            </w:r>
          </w:p>
        </w:tc>
        <w:tc>
          <w:tcPr>
            <w:tcW w:w="0" w:type="auto"/>
          </w:tcPr>
          <w:p w14:paraId="54974CCF" w14:textId="0F8BC3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TxD testing issues and draft LS to RAN5</w:t>
            </w:r>
          </w:p>
        </w:tc>
        <w:tc>
          <w:tcPr>
            <w:tcW w:w="0" w:type="auto"/>
          </w:tcPr>
          <w:p w14:paraId="4B6A8647" w14:textId="7FD3A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0AE2CE8" w14:textId="76BE1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FD95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671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DF5EA4" w14:textId="77777777" w:rsidTr="003F2FDA">
        <w:tc>
          <w:tcPr>
            <w:tcW w:w="0" w:type="auto"/>
          </w:tcPr>
          <w:p w14:paraId="39E17116" w14:textId="693E9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R4-2110816</w:t>
            </w:r>
          </w:p>
        </w:tc>
        <w:tc>
          <w:tcPr>
            <w:tcW w:w="0" w:type="auto"/>
          </w:tcPr>
          <w:p w14:paraId="18BC35AE" w14:textId="20E3B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SRS IL update</w:t>
            </w:r>
          </w:p>
        </w:tc>
        <w:tc>
          <w:tcPr>
            <w:tcW w:w="0" w:type="auto"/>
          </w:tcPr>
          <w:p w14:paraId="07642224" w14:textId="5C2190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77E6EF6" w14:textId="0EB8F8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7389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6D79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192E05" w14:textId="77777777" w:rsidTr="003F2FDA">
        <w:tc>
          <w:tcPr>
            <w:tcW w:w="0" w:type="auto"/>
          </w:tcPr>
          <w:p w14:paraId="01C7525A" w14:textId="00073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R4-2110817</w:t>
            </w:r>
          </w:p>
        </w:tc>
        <w:tc>
          <w:tcPr>
            <w:tcW w:w="0" w:type="auto"/>
          </w:tcPr>
          <w:p w14:paraId="56AEF959" w14:textId="307415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Rel-17 REFSENS Exception Simplification</w:t>
            </w:r>
          </w:p>
        </w:tc>
        <w:tc>
          <w:tcPr>
            <w:tcW w:w="0" w:type="auto"/>
          </w:tcPr>
          <w:p w14:paraId="11A09D16" w14:textId="705BC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Nokia</w:t>
            </w:r>
          </w:p>
        </w:tc>
        <w:tc>
          <w:tcPr>
            <w:tcW w:w="0" w:type="auto"/>
          </w:tcPr>
          <w:p w14:paraId="59B6FFA0" w14:textId="0C573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984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DFB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207B1A" w14:textId="77777777" w:rsidTr="003F2FDA">
        <w:tc>
          <w:tcPr>
            <w:tcW w:w="0" w:type="auto"/>
          </w:tcPr>
          <w:p w14:paraId="0DC1D529" w14:textId="491F50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R4-2110818</w:t>
            </w:r>
          </w:p>
        </w:tc>
        <w:tc>
          <w:tcPr>
            <w:tcW w:w="0" w:type="auto"/>
          </w:tcPr>
          <w:p w14:paraId="601B4C7A" w14:textId="516FE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1251C235" w14:textId="4D92E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5943595" w14:textId="17439B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D876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9E559" w14:textId="17B2E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R4-2108586</w:t>
            </w:r>
          </w:p>
        </w:tc>
      </w:tr>
      <w:tr w:rsidR="00D412E4" w14:paraId="7E9A01C6" w14:textId="77777777" w:rsidTr="003F2FDA">
        <w:tc>
          <w:tcPr>
            <w:tcW w:w="0" w:type="auto"/>
          </w:tcPr>
          <w:p w14:paraId="6F12846C" w14:textId="754304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R4-2110819</w:t>
            </w:r>
          </w:p>
        </w:tc>
        <w:tc>
          <w:tcPr>
            <w:tcW w:w="0" w:type="auto"/>
          </w:tcPr>
          <w:p w14:paraId="346F0757" w14:textId="27075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CA with MIMO and draft LS</w:t>
            </w:r>
          </w:p>
        </w:tc>
        <w:tc>
          <w:tcPr>
            <w:tcW w:w="0" w:type="auto"/>
          </w:tcPr>
          <w:p w14:paraId="227961DC" w14:textId="5FB7A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5ABF2D1" w14:textId="24D44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EF0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6D1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E1DDF1" w14:textId="77777777" w:rsidTr="003F2FDA">
        <w:tc>
          <w:tcPr>
            <w:tcW w:w="0" w:type="auto"/>
          </w:tcPr>
          <w:p w14:paraId="14AB3791" w14:textId="090C3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R4-2110820</w:t>
            </w:r>
          </w:p>
        </w:tc>
        <w:tc>
          <w:tcPr>
            <w:tcW w:w="0" w:type="auto"/>
          </w:tcPr>
          <w:p w14:paraId="077F63AF" w14:textId="33E167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NC CA</w:t>
            </w:r>
          </w:p>
        </w:tc>
        <w:tc>
          <w:tcPr>
            <w:tcW w:w="0" w:type="auto"/>
          </w:tcPr>
          <w:p w14:paraId="3D1FF848" w14:textId="693CB0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E84B57B" w14:textId="584FD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32E2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A6E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62B448" w14:textId="77777777" w:rsidTr="003F2FDA">
        <w:tc>
          <w:tcPr>
            <w:tcW w:w="0" w:type="auto"/>
          </w:tcPr>
          <w:p w14:paraId="363F2CA9" w14:textId="4FAB1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R4-2110821</w:t>
            </w:r>
          </w:p>
        </w:tc>
        <w:tc>
          <w:tcPr>
            <w:tcW w:w="0" w:type="auto"/>
          </w:tcPr>
          <w:p w14:paraId="30A12E41" w14:textId="71FC55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DC reporting for more than 2CCs</w:t>
            </w:r>
          </w:p>
        </w:tc>
        <w:tc>
          <w:tcPr>
            <w:tcW w:w="0" w:type="auto"/>
          </w:tcPr>
          <w:p w14:paraId="32784BCE" w14:textId="785C77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C00EFA8" w14:textId="0E659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F6E7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67A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D592EA" w14:textId="77777777" w:rsidTr="003F2FDA">
        <w:tc>
          <w:tcPr>
            <w:tcW w:w="0" w:type="auto"/>
          </w:tcPr>
          <w:p w14:paraId="36FA6A99" w14:textId="707212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R4-2110822</w:t>
            </w:r>
          </w:p>
        </w:tc>
        <w:tc>
          <w:tcPr>
            <w:tcW w:w="0" w:type="auto"/>
          </w:tcPr>
          <w:p w14:paraId="3FD83976" w14:textId="634BA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</w:t>
            </w:r>
          </w:p>
        </w:tc>
        <w:tc>
          <w:tcPr>
            <w:tcW w:w="0" w:type="auto"/>
          </w:tcPr>
          <w:p w14:paraId="65214173" w14:textId="6844D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7D8D3F6" w14:textId="35180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84F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1F82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FC0EAC" w14:textId="77777777" w:rsidTr="003F2FDA">
        <w:tc>
          <w:tcPr>
            <w:tcW w:w="0" w:type="auto"/>
          </w:tcPr>
          <w:p w14:paraId="266E041A" w14:textId="52CB90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R4-2110823</w:t>
            </w:r>
          </w:p>
        </w:tc>
        <w:tc>
          <w:tcPr>
            <w:tcW w:w="0" w:type="auto"/>
          </w:tcPr>
          <w:p w14:paraId="65A02E69" w14:textId="666D01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 for same freq group</w:t>
            </w:r>
          </w:p>
        </w:tc>
        <w:tc>
          <w:tcPr>
            <w:tcW w:w="0" w:type="auto"/>
          </w:tcPr>
          <w:p w14:paraId="4D217199" w14:textId="7EDB44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70FD34D" w14:textId="3CDEC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9E6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9DD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7CCF85" w14:textId="77777777" w:rsidTr="003F2FDA">
        <w:tc>
          <w:tcPr>
            <w:tcW w:w="0" w:type="auto"/>
          </w:tcPr>
          <w:p w14:paraId="1EED55EC" w14:textId="3131F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R4-2110824</w:t>
            </w:r>
          </w:p>
        </w:tc>
        <w:tc>
          <w:tcPr>
            <w:tcW w:w="0" w:type="auto"/>
          </w:tcPr>
          <w:p w14:paraId="1206076B" w14:textId="657FEA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within same frequency group based on CBM</w:t>
            </w:r>
          </w:p>
        </w:tc>
        <w:tc>
          <w:tcPr>
            <w:tcW w:w="0" w:type="auto"/>
          </w:tcPr>
          <w:p w14:paraId="0C574EB1" w14:textId="77557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C72A655" w14:textId="25B7FC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63D0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0DC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A6E6B8" w14:textId="77777777" w:rsidTr="003F2FDA">
        <w:tc>
          <w:tcPr>
            <w:tcW w:w="0" w:type="auto"/>
          </w:tcPr>
          <w:p w14:paraId="3F04544C" w14:textId="36EE03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R4-2110825</w:t>
            </w:r>
          </w:p>
        </w:tc>
        <w:tc>
          <w:tcPr>
            <w:tcW w:w="0" w:type="auto"/>
          </w:tcPr>
          <w:p w14:paraId="2422B53D" w14:textId="64016E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UL CA</w:t>
            </w:r>
          </w:p>
        </w:tc>
        <w:tc>
          <w:tcPr>
            <w:tcW w:w="0" w:type="auto"/>
          </w:tcPr>
          <w:p w14:paraId="628F9F87" w14:textId="25F9E4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AE7EAFD" w14:textId="7EBDB4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2EC9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061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5047CE" w14:textId="77777777" w:rsidTr="003F2FDA">
        <w:tc>
          <w:tcPr>
            <w:tcW w:w="0" w:type="auto"/>
          </w:tcPr>
          <w:p w14:paraId="0C2A382A" w14:textId="2EDF9E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R4-2110826</w:t>
            </w:r>
          </w:p>
        </w:tc>
        <w:tc>
          <w:tcPr>
            <w:tcW w:w="0" w:type="auto"/>
          </w:tcPr>
          <w:p w14:paraId="4AB96558" w14:textId="53D90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coherent UL MIMO</w:t>
            </w:r>
          </w:p>
        </w:tc>
        <w:tc>
          <w:tcPr>
            <w:tcW w:w="0" w:type="auto"/>
          </w:tcPr>
          <w:p w14:paraId="4571C2C0" w14:textId="47E7F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8491B2A" w14:textId="299E0F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3E4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DCF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D4A1B8" w14:textId="77777777" w:rsidTr="003F2FDA">
        <w:tc>
          <w:tcPr>
            <w:tcW w:w="0" w:type="auto"/>
          </w:tcPr>
          <w:p w14:paraId="6806A76A" w14:textId="154CE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R4-2110827</w:t>
            </w:r>
          </w:p>
        </w:tc>
        <w:tc>
          <w:tcPr>
            <w:tcW w:w="0" w:type="auto"/>
          </w:tcPr>
          <w:p w14:paraId="62517CA0" w14:textId="4309A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power management</w:t>
            </w:r>
          </w:p>
        </w:tc>
        <w:tc>
          <w:tcPr>
            <w:tcW w:w="0" w:type="auto"/>
          </w:tcPr>
          <w:p w14:paraId="6B26EE46" w14:textId="651C76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F8FDFB3" w14:textId="10058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85C1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04A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C75CFF" w14:textId="77777777" w:rsidTr="003F2FDA">
        <w:tc>
          <w:tcPr>
            <w:tcW w:w="0" w:type="auto"/>
          </w:tcPr>
          <w:p w14:paraId="5A5360CF" w14:textId="614774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R4-2110828</w:t>
            </w:r>
          </w:p>
        </w:tc>
        <w:tc>
          <w:tcPr>
            <w:tcW w:w="0" w:type="auto"/>
          </w:tcPr>
          <w:p w14:paraId="4BB5D0DF" w14:textId="0D5FB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of max UE conducted power and max UE EIRP for operation in the 52.6 – 71 GHz band</w:t>
            </w:r>
          </w:p>
        </w:tc>
        <w:tc>
          <w:tcPr>
            <w:tcW w:w="0" w:type="auto"/>
          </w:tcPr>
          <w:p w14:paraId="191AD587" w14:textId="2B5FFD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57E5FB4" w14:textId="1C90A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2A57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5A85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6EBCFE" w14:textId="77777777" w:rsidTr="003F2FDA">
        <w:tc>
          <w:tcPr>
            <w:tcW w:w="0" w:type="auto"/>
          </w:tcPr>
          <w:p w14:paraId="79C010FF" w14:textId="0F551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R4-2110829</w:t>
            </w:r>
          </w:p>
        </w:tc>
        <w:tc>
          <w:tcPr>
            <w:tcW w:w="0" w:type="auto"/>
          </w:tcPr>
          <w:p w14:paraId="58590112" w14:textId="4F4C9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FDD HPUE</w:t>
            </w:r>
          </w:p>
        </w:tc>
        <w:tc>
          <w:tcPr>
            <w:tcW w:w="0" w:type="auto"/>
          </w:tcPr>
          <w:p w14:paraId="698AE1E2" w14:textId="47BAB5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0088CD9" w14:textId="60C09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1009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B3E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708A23" w14:textId="77777777" w:rsidTr="003F2FDA">
        <w:tc>
          <w:tcPr>
            <w:tcW w:w="0" w:type="auto"/>
          </w:tcPr>
          <w:p w14:paraId="6766FC6D" w14:textId="0D7022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R4-2110830</w:t>
            </w:r>
          </w:p>
        </w:tc>
        <w:tc>
          <w:tcPr>
            <w:tcW w:w="0" w:type="auto"/>
          </w:tcPr>
          <w:p w14:paraId="74EEC9D2" w14:textId="21EB5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Inter band CA HPUE SAR</w:t>
            </w:r>
          </w:p>
        </w:tc>
        <w:tc>
          <w:tcPr>
            <w:tcW w:w="0" w:type="auto"/>
          </w:tcPr>
          <w:p w14:paraId="07C17088" w14:textId="5C1AF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306D2F8" w14:textId="12C30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D84B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3BF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28CCDE" w14:textId="77777777" w:rsidTr="003F2FDA">
        <w:tc>
          <w:tcPr>
            <w:tcW w:w="0" w:type="auto"/>
          </w:tcPr>
          <w:p w14:paraId="2D60D71D" w14:textId="57482F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R4-2110831</w:t>
            </w:r>
          </w:p>
        </w:tc>
        <w:tc>
          <w:tcPr>
            <w:tcW w:w="0" w:type="auto"/>
          </w:tcPr>
          <w:p w14:paraId="77294E58" w14:textId="076631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power class report for NR in CA</w:t>
            </w:r>
          </w:p>
        </w:tc>
        <w:tc>
          <w:tcPr>
            <w:tcW w:w="0" w:type="auto"/>
          </w:tcPr>
          <w:p w14:paraId="06AF8BDF" w14:textId="7679D9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7958DE8" w14:textId="3B932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71B0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F73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3C7265" w14:textId="77777777" w:rsidTr="003F2FDA">
        <w:tc>
          <w:tcPr>
            <w:tcW w:w="0" w:type="auto"/>
          </w:tcPr>
          <w:p w14:paraId="5DEB423F" w14:textId="78FD41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R4-2110832</w:t>
            </w:r>
          </w:p>
        </w:tc>
        <w:tc>
          <w:tcPr>
            <w:tcW w:w="0" w:type="auto"/>
          </w:tcPr>
          <w:p w14:paraId="25594600" w14:textId="26C46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PC1.5 FWA</w:t>
            </w:r>
          </w:p>
        </w:tc>
        <w:tc>
          <w:tcPr>
            <w:tcW w:w="0" w:type="auto"/>
          </w:tcPr>
          <w:p w14:paraId="6CDF430B" w14:textId="56CDB5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C1BDD0E" w14:textId="2CC647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FC36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04D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39BC97" w14:textId="77777777" w:rsidTr="003F2FDA">
        <w:tc>
          <w:tcPr>
            <w:tcW w:w="0" w:type="auto"/>
          </w:tcPr>
          <w:p w14:paraId="69B93C60" w14:textId="4904C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R4-2110833</w:t>
            </w:r>
          </w:p>
        </w:tc>
        <w:tc>
          <w:tcPr>
            <w:tcW w:w="0" w:type="auto"/>
          </w:tcPr>
          <w:p w14:paraId="024E0D70" w14:textId="581383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SL PC2</w:t>
            </w:r>
          </w:p>
        </w:tc>
        <w:tc>
          <w:tcPr>
            <w:tcW w:w="0" w:type="auto"/>
          </w:tcPr>
          <w:p w14:paraId="07663E02" w14:textId="7F9B56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8658EAB" w14:textId="05606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1F32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229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C8B06D" w14:textId="77777777" w:rsidTr="003F2FDA">
        <w:tc>
          <w:tcPr>
            <w:tcW w:w="0" w:type="auto"/>
          </w:tcPr>
          <w:p w14:paraId="6A363DD2" w14:textId="002539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R4-2110834</w:t>
            </w:r>
          </w:p>
        </w:tc>
        <w:tc>
          <w:tcPr>
            <w:tcW w:w="0" w:type="auto"/>
          </w:tcPr>
          <w:p w14:paraId="3DEE82B2" w14:textId="2F139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SL transmission timing</w:t>
            </w:r>
          </w:p>
        </w:tc>
        <w:tc>
          <w:tcPr>
            <w:tcW w:w="0" w:type="auto"/>
          </w:tcPr>
          <w:p w14:paraId="0218C59A" w14:textId="1CA4A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B615DBF" w14:textId="729E7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560F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A62A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B10ABC" w14:textId="77777777" w:rsidTr="003F2FDA">
        <w:tc>
          <w:tcPr>
            <w:tcW w:w="0" w:type="auto"/>
          </w:tcPr>
          <w:p w14:paraId="03292435" w14:textId="39F59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R4-2110835</w:t>
            </w:r>
          </w:p>
        </w:tc>
        <w:tc>
          <w:tcPr>
            <w:tcW w:w="0" w:type="auto"/>
          </w:tcPr>
          <w:p w14:paraId="5C5EBE0C" w14:textId="1D323B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simultaneous RxTx</w:t>
            </w:r>
          </w:p>
        </w:tc>
        <w:tc>
          <w:tcPr>
            <w:tcW w:w="0" w:type="auto"/>
          </w:tcPr>
          <w:p w14:paraId="39ADC66D" w14:textId="2B23E5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AA21BF0" w14:textId="1B18A5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16A5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914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5E39E1" w14:textId="77777777" w:rsidTr="003F2FDA">
        <w:tc>
          <w:tcPr>
            <w:tcW w:w="0" w:type="auto"/>
          </w:tcPr>
          <w:p w14:paraId="0437E8AD" w14:textId="2ADF3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R4-2110836</w:t>
            </w:r>
          </w:p>
        </w:tc>
        <w:tc>
          <w:tcPr>
            <w:tcW w:w="0" w:type="auto"/>
          </w:tcPr>
          <w:p w14:paraId="6FE5E2DA" w14:textId="4FEBE3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n259 FWA</w:t>
            </w:r>
          </w:p>
        </w:tc>
        <w:tc>
          <w:tcPr>
            <w:tcW w:w="0" w:type="auto"/>
          </w:tcPr>
          <w:p w14:paraId="613CB343" w14:textId="278C99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B60B18" w14:textId="57F66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D49E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95F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80FB29" w14:textId="77777777" w:rsidTr="003F2FDA">
        <w:tc>
          <w:tcPr>
            <w:tcW w:w="0" w:type="auto"/>
          </w:tcPr>
          <w:p w14:paraId="0821CC02" w14:textId="49301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R4-2110837</w:t>
            </w:r>
          </w:p>
        </w:tc>
        <w:tc>
          <w:tcPr>
            <w:tcW w:w="0" w:type="auto"/>
          </w:tcPr>
          <w:p w14:paraId="139C2100" w14:textId="545DC4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FR1 4x4 MIMO OTA requirement</w:t>
            </w:r>
          </w:p>
        </w:tc>
        <w:tc>
          <w:tcPr>
            <w:tcW w:w="0" w:type="auto"/>
          </w:tcPr>
          <w:p w14:paraId="67AAC049" w14:textId="2C51D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C9F8EB5" w14:textId="5A4618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3275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618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C1D5D49" w14:textId="77777777" w:rsidTr="003F2FDA">
        <w:tc>
          <w:tcPr>
            <w:tcW w:w="0" w:type="auto"/>
          </w:tcPr>
          <w:p w14:paraId="736E6CC5" w14:textId="6D909A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R4-2110838</w:t>
            </w:r>
          </w:p>
        </w:tc>
        <w:tc>
          <w:tcPr>
            <w:tcW w:w="0" w:type="auto"/>
          </w:tcPr>
          <w:p w14:paraId="6E4FB135" w14:textId="5F8E95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the definition of the coherent UE for FR2</w:t>
            </w:r>
          </w:p>
        </w:tc>
        <w:tc>
          <w:tcPr>
            <w:tcW w:w="0" w:type="auto"/>
          </w:tcPr>
          <w:p w14:paraId="024E30F9" w14:textId="7C021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CB97788" w14:textId="7879E0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2B63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CF8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FDFD54" w14:textId="77777777" w:rsidTr="003F2FDA">
        <w:tc>
          <w:tcPr>
            <w:tcW w:w="0" w:type="auto"/>
          </w:tcPr>
          <w:p w14:paraId="5EFBCB74" w14:textId="7EEC6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R4-2110839</w:t>
            </w:r>
          </w:p>
        </w:tc>
        <w:tc>
          <w:tcPr>
            <w:tcW w:w="0" w:type="auto"/>
          </w:tcPr>
          <w:p w14:paraId="7CB90CF6" w14:textId="4E0154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 of Band n262 for PC1/2/4</w:t>
            </w:r>
          </w:p>
        </w:tc>
        <w:tc>
          <w:tcPr>
            <w:tcW w:w="0" w:type="auto"/>
          </w:tcPr>
          <w:p w14:paraId="623321D1" w14:textId="241950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A530DB" w14:textId="7A3503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502A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AEE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5790A0" w14:textId="77777777" w:rsidTr="003F2FDA">
        <w:tc>
          <w:tcPr>
            <w:tcW w:w="0" w:type="auto"/>
          </w:tcPr>
          <w:p w14:paraId="242B70A1" w14:textId="6E541C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R4-2110840</w:t>
            </w:r>
          </w:p>
        </w:tc>
        <w:tc>
          <w:tcPr>
            <w:tcW w:w="0" w:type="auto"/>
          </w:tcPr>
          <w:p w14:paraId="318C9BF1" w14:textId="2BE938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 of Band n262 for PC1/2/4</w:t>
            </w:r>
          </w:p>
        </w:tc>
        <w:tc>
          <w:tcPr>
            <w:tcW w:w="0" w:type="auto"/>
          </w:tcPr>
          <w:p w14:paraId="7A474304" w14:textId="2D26A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AE2E1D2" w14:textId="3FC9A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FE08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482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F33DEC" w14:textId="77777777" w:rsidTr="003F2FDA">
        <w:tc>
          <w:tcPr>
            <w:tcW w:w="0" w:type="auto"/>
          </w:tcPr>
          <w:p w14:paraId="41A9F03E" w14:textId="7B9B5A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R4-2110841</w:t>
            </w:r>
          </w:p>
        </w:tc>
        <w:tc>
          <w:tcPr>
            <w:tcW w:w="0" w:type="auto"/>
          </w:tcPr>
          <w:p w14:paraId="2F7256E9" w14:textId="11EEC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beams usage for spatial correlation validation</w:t>
            </w:r>
          </w:p>
        </w:tc>
        <w:tc>
          <w:tcPr>
            <w:tcW w:w="0" w:type="auto"/>
          </w:tcPr>
          <w:p w14:paraId="507D010F" w14:textId="0FCBD0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69E832D" w14:textId="18FEA5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1B30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934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D8ECA4" w14:textId="77777777" w:rsidTr="003F2FDA">
        <w:tc>
          <w:tcPr>
            <w:tcW w:w="0" w:type="auto"/>
          </w:tcPr>
          <w:p w14:paraId="68FF6B3B" w14:textId="4CFB4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R4-2110842</w:t>
            </w:r>
          </w:p>
        </w:tc>
        <w:tc>
          <w:tcPr>
            <w:tcW w:w="0" w:type="auto"/>
          </w:tcPr>
          <w:p w14:paraId="29C1B13E" w14:textId="5E47D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setting for EN-DC test</w:t>
            </w:r>
          </w:p>
        </w:tc>
        <w:tc>
          <w:tcPr>
            <w:tcW w:w="0" w:type="auto"/>
          </w:tcPr>
          <w:p w14:paraId="06B96634" w14:textId="048567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19281BB" w14:textId="0CDB31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8796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96C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42224F" w14:textId="77777777" w:rsidTr="003F2FDA">
        <w:tc>
          <w:tcPr>
            <w:tcW w:w="0" w:type="auto"/>
          </w:tcPr>
          <w:p w14:paraId="6EF48D5F" w14:textId="542AE3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R4-2110843</w:t>
            </w:r>
          </w:p>
        </w:tc>
        <w:tc>
          <w:tcPr>
            <w:tcW w:w="0" w:type="auto"/>
          </w:tcPr>
          <w:p w14:paraId="36E06C33" w14:textId="0C6685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Quantify the FR2 blocking issue</w:t>
            </w:r>
          </w:p>
        </w:tc>
        <w:tc>
          <w:tcPr>
            <w:tcW w:w="0" w:type="auto"/>
          </w:tcPr>
          <w:p w14:paraId="5AA3AF93" w14:textId="541034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938C71" w14:textId="0CAF0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7FB6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632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0026F5" w14:textId="77777777" w:rsidTr="003F2FDA">
        <w:tc>
          <w:tcPr>
            <w:tcW w:w="0" w:type="auto"/>
          </w:tcPr>
          <w:p w14:paraId="5DBB7750" w14:textId="78E356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R4-2110844</w:t>
            </w:r>
          </w:p>
        </w:tc>
        <w:tc>
          <w:tcPr>
            <w:tcW w:w="0" w:type="auto"/>
          </w:tcPr>
          <w:p w14:paraId="7BDD18F1" w14:textId="447E24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CRS Interference Mitigation in NR</w:t>
            </w:r>
          </w:p>
        </w:tc>
        <w:tc>
          <w:tcPr>
            <w:tcW w:w="0" w:type="auto"/>
          </w:tcPr>
          <w:p w14:paraId="6C12D06E" w14:textId="3645FC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D307F8" w14:textId="35F45F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580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5D1D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D3329C3" w14:textId="77777777" w:rsidTr="003F2FDA">
        <w:tc>
          <w:tcPr>
            <w:tcW w:w="0" w:type="auto"/>
          </w:tcPr>
          <w:p w14:paraId="28684B09" w14:textId="1ED5D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R4-2110845</w:t>
            </w:r>
          </w:p>
        </w:tc>
        <w:tc>
          <w:tcPr>
            <w:tcW w:w="0" w:type="auto"/>
          </w:tcPr>
          <w:p w14:paraId="441356E9" w14:textId="0DD14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34F9FCCA" w14:textId="313026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563AA8B" w14:textId="1F4CF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29C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C58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9D368D" w14:textId="77777777" w:rsidTr="003F2FDA">
        <w:tc>
          <w:tcPr>
            <w:tcW w:w="0" w:type="auto"/>
          </w:tcPr>
          <w:p w14:paraId="37389D51" w14:textId="05427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R4-2110846</w:t>
            </w:r>
          </w:p>
        </w:tc>
        <w:tc>
          <w:tcPr>
            <w:tcW w:w="0" w:type="auto"/>
          </w:tcPr>
          <w:p w14:paraId="11F7F3FC" w14:textId="62340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Rel-15 NR RRM requirements</w:t>
            </w:r>
          </w:p>
        </w:tc>
        <w:tc>
          <w:tcPr>
            <w:tcW w:w="0" w:type="auto"/>
          </w:tcPr>
          <w:p w14:paraId="7057CFEE" w14:textId="007028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D0BEF1" w14:textId="69D9E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3A09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C62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4E97FF" w14:textId="77777777" w:rsidTr="003F2FDA">
        <w:tc>
          <w:tcPr>
            <w:tcW w:w="0" w:type="auto"/>
          </w:tcPr>
          <w:p w14:paraId="65D0D47A" w14:textId="2F29DF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R4-2110847</w:t>
            </w:r>
          </w:p>
        </w:tc>
        <w:tc>
          <w:tcPr>
            <w:tcW w:w="0" w:type="auto"/>
          </w:tcPr>
          <w:p w14:paraId="17744BC7" w14:textId="747B0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– Clause 3</w:t>
            </w:r>
          </w:p>
        </w:tc>
        <w:tc>
          <w:tcPr>
            <w:tcW w:w="0" w:type="auto"/>
          </w:tcPr>
          <w:p w14:paraId="638BC3A5" w14:textId="2FB4FA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DD6D2F" w14:textId="4D034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B248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848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0F933F" w14:textId="77777777" w:rsidTr="003F2FDA">
        <w:tc>
          <w:tcPr>
            <w:tcW w:w="0" w:type="auto"/>
          </w:tcPr>
          <w:p w14:paraId="6D8F1DD7" w14:textId="29909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R4-2110848</w:t>
            </w:r>
          </w:p>
        </w:tc>
        <w:tc>
          <w:tcPr>
            <w:tcW w:w="0" w:type="auto"/>
          </w:tcPr>
          <w:p w14:paraId="2678A24A" w14:textId="2BBA83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R16</w:t>
            </w:r>
          </w:p>
        </w:tc>
        <w:tc>
          <w:tcPr>
            <w:tcW w:w="0" w:type="auto"/>
          </w:tcPr>
          <w:p w14:paraId="7CF6BAFC" w14:textId="2D620B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70480A" w14:textId="2568D9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8870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0EE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D2DB66" w14:textId="77777777" w:rsidTr="003F2FDA">
        <w:tc>
          <w:tcPr>
            <w:tcW w:w="0" w:type="auto"/>
          </w:tcPr>
          <w:p w14:paraId="1D07FB3B" w14:textId="4737B2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R4-2110849</w:t>
            </w:r>
          </w:p>
        </w:tc>
        <w:tc>
          <w:tcPr>
            <w:tcW w:w="0" w:type="auto"/>
          </w:tcPr>
          <w:p w14:paraId="563DD22F" w14:textId="3EB62F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R17</w:t>
            </w:r>
          </w:p>
        </w:tc>
        <w:tc>
          <w:tcPr>
            <w:tcW w:w="0" w:type="auto"/>
          </w:tcPr>
          <w:p w14:paraId="1CB5476B" w14:textId="6E4D1E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818E63" w14:textId="1F963D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4066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6687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21E5F2" w14:textId="77777777" w:rsidTr="003F2FDA">
        <w:tc>
          <w:tcPr>
            <w:tcW w:w="0" w:type="auto"/>
          </w:tcPr>
          <w:p w14:paraId="07DFD316" w14:textId="267F6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R4-2110850</w:t>
            </w:r>
          </w:p>
        </w:tc>
        <w:tc>
          <w:tcPr>
            <w:tcW w:w="0" w:type="auto"/>
          </w:tcPr>
          <w:p w14:paraId="30B1B501" w14:textId="00C2E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reference point for the UE transmit timing error</w:t>
            </w:r>
          </w:p>
        </w:tc>
        <w:tc>
          <w:tcPr>
            <w:tcW w:w="0" w:type="auto"/>
          </w:tcPr>
          <w:p w14:paraId="2C79C22E" w14:textId="5057D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61B17E1" w14:textId="556CD1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7003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AB4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76C6E6A" w14:textId="77777777" w:rsidTr="003F2FDA">
        <w:tc>
          <w:tcPr>
            <w:tcW w:w="0" w:type="auto"/>
          </w:tcPr>
          <w:p w14:paraId="3AFF74B1" w14:textId="15D4C0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R4-2110851</w:t>
            </w:r>
          </w:p>
        </w:tc>
        <w:tc>
          <w:tcPr>
            <w:tcW w:w="0" w:type="auto"/>
          </w:tcPr>
          <w:p w14:paraId="752C8C14" w14:textId="1DDBB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R16</w:t>
            </w:r>
          </w:p>
        </w:tc>
        <w:tc>
          <w:tcPr>
            <w:tcW w:w="0" w:type="auto"/>
          </w:tcPr>
          <w:p w14:paraId="4906DD0B" w14:textId="11864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5AB98D" w14:textId="67254E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8D25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FD9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DA7CEA" w14:textId="77777777" w:rsidTr="003F2FDA">
        <w:tc>
          <w:tcPr>
            <w:tcW w:w="0" w:type="auto"/>
          </w:tcPr>
          <w:p w14:paraId="790D1BD5" w14:textId="64F72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R4-2110852</w:t>
            </w:r>
          </w:p>
        </w:tc>
        <w:tc>
          <w:tcPr>
            <w:tcW w:w="0" w:type="auto"/>
          </w:tcPr>
          <w:p w14:paraId="06F1C0CE" w14:textId="781707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R17</w:t>
            </w:r>
          </w:p>
        </w:tc>
        <w:tc>
          <w:tcPr>
            <w:tcW w:w="0" w:type="auto"/>
          </w:tcPr>
          <w:p w14:paraId="037E4D38" w14:textId="268F6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652188" w14:textId="679FD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C41D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9E09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901746" w14:textId="77777777" w:rsidTr="003F2FDA">
        <w:tc>
          <w:tcPr>
            <w:tcW w:w="0" w:type="auto"/>
          </w:tcPr>
          <w:p w14:paraId="62E90D88" w14:textId="69D995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R4-2110853</w:t>
            </w:r>
          </w:p>
        </w:tc>
        <w:tc>
          <w:tcPr>
            <w:tcW w:w="0" w:type="auto"/>
          </w:tcPr>
          <w:p w14:paraId="21B8F5E5" w14:textId="5B5483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Rel-16 eMTC RRM</w:t>
            </w:r>
          </w:p>
        </w:tc>
        <w:tc>
          <w:tcPr>
            <w:tcW w:w="0" w:type="auto"/>
          </w:tcPr>
          <w:p w14:paraId="4FBE23B6" w14:textId="54544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6CEEEF" w14:textId="404B9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71D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B91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C0AD885" w14:textId="77777777" w:rsidTr="003F2FDA">
        <w:tc>
          <w:tcPr>
            <w:tcW w:w="0" w:type="auto"/>
          </w:tcPr>
          <w:p w14:paraId="6A311A01" w14:textId="67211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R4-2110854</w:t>
            </w:r>
          </w:p>
        </w:tc>
        <w:tc>
          <w:tcPr>
            <w:tcW w:w="0" w:type="auto"/>
          </w:tcPr>
          <w:p w14:paraId="78BF8921" w14:textId="7C9F4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</w:t>
            </w:r>
          </w:p>
        </w:tc>
        <w:tc>
          <w:tcPr>
            <w:tcW w:w="0" w:type="auto"/>
          </w:tcPr>
          <w:p w14:paraId="66FC9EFD" w14:textId="05EC25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6C2E40" w14:textId="4F5E6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36F4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4E6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154341" w14:textId="77777777" w:rsidTr="003F2FDA">
        <w:tc>
          <w:tcPr>
            <w:tcW w:w="0" w:type="auto"/>
          </w:tcPr>
          <w:p w14:paraId="20C154C9" w14:textId="16C1D6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R4-2110855</w:t>
            </w:r>
          </w:p>
        </w:tc>
        <w:tc>
          <w:tcPr>
            <w:tcW w:w="0" w:type="auto"/>
          </w:tcPr>
          <w:p w14:paraId="33DE6BB3" w14:textId="253F7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 R17</w:t>
            </w:r>
          </w:p>
        </w:tc>
        <w:tc>
          <w:tcPr>
            <w:tcW w:w="0" w:type="auto"/>
          </w:tcPr>
          <w:p w14:paraId="76D69335" w14:textId="0E4BF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DA48A6" w14:textId="13FBB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21CD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41A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34A0A3" w14:textId="77777777" w:rsidTr="003F2FDA">
        <w:tc>
          <w:tcPr>
            <w:tcW w:w="0" w:type="auto"/>
          </w:tcPr>
          <w:p w14:paraId="0436356C" w14:textId="10037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R4-2110856</w:t>
            </w:r>
          </w:p>
        </w:tc>
        <w:tc>
          <w:tcPr>
            <w:tcW w:w="0" w:type="auto"/>
          </w:tcPr>
          <w:p w14:paraId="2EAC2A01" w14:textId="6F3902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0" w:type="auto"/>
          </w:tcPr>
          <w:p w14:paraId="1DD443EE" w14:textId="79303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3EB396" w14:textId="48D0E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C6F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25B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7A1416" w14:textId="77777777" w:rsidTr="003F2FDA">
        <w:tc>
          <w:tcPr>
            <w:tcW w:w="0" w:type="auto"/>
          </w:tcPr>
          <w:p w14:paraId="3B0905FD" w14:textId="47616B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R4-2110857</w:t>
            </w:r>
          </w:p>
        </w:tc>
        <w:tc>
          <w:tcPr>
            <w:tcW w:w="0" w:type="auto"/>
          </w:tcPr>
          <w:p w14:paraId="643783AA" w14:textId="7F709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 R17</w:t>
            </w:r>
          </w:p>
        </w:tc>
        <w:tc>
          <w:tcPr>
            <w:tcW w:w="0" w:type="auto"/>
          </w:tcPr>
          <w:p w14:paraId="40C2F8E9" w14:textId="1E84A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D3C88E" w14:textId="6211D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C1B5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E2F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402DD4" w14:textId="77777777" w:rsidTr="003F2FDA">
        <w:tc>
          <w:tcPr>
            <w:tcW w:w="0" w:type="auto"/>
          </w:tcPr>
          <w:p w14:paraId="7AD15905" w14:textId="6C2B09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R4-2110858</w:t>
            </w:r>
          </w:p>
        </w:tc>
        <w:tc>
          <w:tcPr>
            <w:tcW w:w="0" w:type="auto"/>
          </w:tcPr>
          <w:p w14:paraId="4C5119F7" w14:textId="4A253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0" w:type="auto"/>
          </w:tcPr>
          <w:p w14:paraId="5E5DEA07" w14:textId="11F61C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E7EB74" w14:textId="29B91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40A3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F515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1FCC59" w14:textId="77777777" w:rsidTr="003F2FDA">
        <w:tc>
          <w:tcPr>
            <w:tcW w:w="0" w:type="auto"/>
          </w:tcPr>
          <w:p w14:paraId="2B6FF19A" w14:textId="07EF3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R4-2110859</w:t>
            </w:r>
          </w:p>
        </w:tc>
        <w:tc>
          <w:tcPr>
            <w:tcW w:w="0" w:type="auto"/>
          </w:tcPr>
          <w:p w14:paraId="009475FE" w14:textId="7FB7C3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 R17</w:t>
            </w:r>
          </w:p>
        </w:tc>
        <w:tc>
          <w:tcPr>
            <w:tcW w:w="0" w:type="auto"/>
          </w:tcPr>
          <w:p w14:paraId="5A7F4AF8" w14:textId="47CB1E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6BE0B0" w14:textId="565C5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97A8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560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61461A" w14:textId="77777777" w:rsidTr="003F2FDA">
        <w:tc>
          <w:tcPr>
            <w:tcW w:w="0" w:type="auto"/>
          </w:tcPr>
          <w:p w14:paraId="6048AE7A" w14:textId="5CCAF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R4-2110860</w:t>
            </w:r>
          </w:p>
        </w:tc>
        <w:tc>
          <w:tcPr>
            <w:tcW w:w="0" w:type="auto"/>
          </w:tcPr>
          <w:p w14:paraId="5F5A5C0E" w14:textId="723D2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</w:t>
            </w:r>
          </w:p>
        </w:tc>
        <w:tc>
          <w:tcPr>
            <w:tcW w:w="0" w:type="auto"/>
          </w:tcPr>
          <w:p w14:paraId="288A67D8" w14:textId="305E7B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BE8C61" w14:textId="33BC41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1C46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A86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B05658" w14:textId="77777777" w:rsidTr="003F2FDA">
        <w:tc>
          <w:tcPr>
            <w:tcW w:w="0" w:type="auto"/>
          </w:tcPr>
          <w:p w14:paraId="002F73B0" w14:textId="41ED13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R4-2110861</w:t>
            </w:r>
          </w:p>
        </w:tc>
        <w:tc>
          <w:tcPr>
            <w:tcW w:w="0" w:type="auto"/>
          </w:tcPr>
          <w:p w14:paraId="3775E235" w14:textId="3F123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 R17</w:t>
            </w:r>
          </w:p>
        </w:tc>
        <w:tc>
          <w:tcPr>
            <w:tcW w:w="0" w:type="auto"/>
          </w:tcPr>
          <w:p w14:paraId="4073D8BB" w14:textId="399A20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4E5F1E" w14:textId="68E625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A3CBE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32E9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9DBA6E" w14:textId="77777777" w:rsidTr="003F2FDA">
        <w:tc>
          <w:tcPr>
            <w:tcW w:w="0" w:type="auto"/>
          </w:tcPr>
          <w:p w14:paraId="136E2163" w14:textId="2F05D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R4-2110862</w:t>
            </w:r>
          </w:p>
        </w:tc>
        <w:tc>
          <w:tcPr>
            <w:tcW w:w="0" w:type="auto"/>
          </w:tcPr>
          <w:p w14:paraId="03039FC5" w14:textId="0ECBA9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3D150303" w14:textId="36444D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2157A4" w14:textId="755B7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2C1F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B5A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2232FA" w14:textId="77777777" w:rsidTr="003F2FDA">
        <w:tc>
          <w:tcPr>
            <w:tcW w:w="0" w:type="auto"/>
          </w:tcPr>
          <w:p w14:paraId="4599CA81" w14:textId="2F0A4A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R4-2110863</w:t>
            </w:r>
          </w:p>
        </w:tc>
        <w:tc>
          <w:tcPr>
            <w:tcW w:w="0" w:type="auto"/>
          </w:tcPr>
          <w:p w14:paraId="37FA914D" w14:textId="38E96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R17</w:t>
            </w:r>
          </w:p>
        </w:tc>
        <w:tc>
          <w:tcPr>
            <w:tcW w:w="0" w:type="auto"/>
          </w:tcPr>
          <w:p w14:paraId="22A51A08" w14:textId="6D7F2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E45D54" w14:textId="419D17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DD30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398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0E13655" w14:textId="77777777" w:rsidTr="003F2FDA">
        <w:tc>
          <w:tcPr>
            <w:tcW w:w="0" w:type="auto"/>
          </w:tcPr>
          <w:p w14:paraId="2E064C66" w14:textId="4AEE3A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R4-2110864</w:t>
            </w:r>
          </w:p>
        </w:tc>
        <w:tc>
          <w:tcPr>
            <w:tcW w:w="0" w:type="auto"/>
          </w:tcPr>
          <w:p w14:paraId="42AD9E9A" w14:textId="30355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0" w:type="auto"/>
          </w:tcPr>
          <w:p w14:paraId="19AA409B" w14:textId="0A972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7D38CD" w14:textId="63D641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F8D6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0B29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8E0B29" w14:textId="77777777" w:rsidTr="003F2FDA">
        <w:tc>
          <w:tcPr>
            <w:tcW w:w="0" w:type="auto"/>
          </w:tcPr>
          <w:p w14:paraId="68DF41BD" w14:textId="354ED3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R4-2110865</w:t>
            </w:r>
          </w:p>
        </w:tc>
        <w:tc>
          <w:tcPr>
            <w:tcW w:w="0" w:type="auto"/>
          </w:tcPr>
          <w:p w14:paraId="57E9E778" w14:textId="2C10D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 R17</w:t>
            </w:r>
          </w:p>
        </w:tc>
        <w:tc>
          <w:tcPr>
            <w:tcW w:w="0" w:type="auto"/>
          </w:tcPr>
          <w:p w14:paraId="4361D171" w14:textId="1C09D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ACB6A4" w14:textId="417A0D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E77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4D3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E58BB9" w14:textId="77777777" w:rsidTr="003F2FDA">
        <w:tc>
          <w:tcPr>
            <w:tcW w:w="0" w:type="auto"/>
          </w:tcPr>
          <w:p w14:paraId="30B38EBA" w14:textId="652E1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R4-2110866</w:t>
            </w:r>
          </w:p>
        </w:tc>
        <w:tc>
          <w:tcPr>
            <w:tcW w:w="0" w:type="auto"/>
          </w:tcPr>
          <w:p w14:paraId="7377418B" w14:textId="33CD6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R16</w:t>
            </w:r>
          </w:p>
        </w:tc>
        <w:tc>
          <w:tcPr>
            <w:tcW w:w="0" w:type="auto"/>
          </w:tcPr>
          <w:p w14:paraId="411A78BE" w14:textId="6987F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96E59E" w14:textId="21025B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F3BB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A29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4F8013" w14:textId="77777777" w:rsidTr="003F2FDA">
        <w:tc>
          <w:tcPr>
            <w:tcW w:w="0" w:type="auto"/>
          </w:tcPr>
          <w:p w14:paraId="7ACE83F0" w14:textId="0FF10F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R4-2110867</w:t>
            </w:r>
          </w:p>
        </w:tc>
        <w:tc>
          <w:tcPr>
            <w:tcW w:w="0" w:type="auto"/>
          </w:tcPr>
          <w:p w14:paraId="5FA89A9A" w14:textId="2DD95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R17</w:t>
            </w:r>
          </w:p>
        </w:tc>
        <w:tc>
          <w:tcPr>
            <w:tcW w:w="0" w:type="auto"/>
          </w:tcPr>
          <w:p w14:paraId="623FEF11" w14:textId="053A5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C3594F" w14:textId="2AF038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4608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C8B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76C156" w14:textId="77777777" w:rsidTr="003F2FDA">
        <w:tc>
          <w:tcPr>
            <w:tcW w:w="0" w:type="auto"/>
          </w:tcPr>
          <w:p w14:paraId="41DE9CD6" w14:textId="47E3F4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R4-2110868</w:t>
            </w:r>
          </w:p>
        </w:tc>
        <w:tc>
          <w:tcPr>
            <w:tcW w:w="0" w:type="auto"/>
          </w:tcPr>
          <w:p w14:paraId="14339E7A" w14:textId="0F1A7C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R16</w:t>
            </w:r>
          </w:p>
        </w:tc>
        <w:tc>
          <w:tcPr>
            <w:tcW w:w="0" w:type="auto"/>
          </w:tcPr>
          <w:p w14:paraId="1B5374E8" w14:textId="061F3A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B89FCD" w14:textId="770CEC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D76C2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D68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EC2183" w14:textId="77777777" w:rsidTr="003F2FDA">
        <w:tc>
          <w:tcPr>
            <w:tcW w:w="0" w:type="auto"/>
          </w:tcPr>
          <w:p w14:paraId="32C4ED7F" w14:textId="28CE77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R4-2110869</w:t>
            </w:r>
          </w:p>
        </w:tc>
        <w:tc>
          <w:tcPr>
            <w:tcW w:w="0" w:type="auto"/>
          </w:tcPr>
          <w:p w14:paraId="47D7E219" w14:textId="13C6A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R17</w:t>
            </w:r>
          </w:p>
        </w:tc>
        <w:tc>
          <w:tcPr>
            <w:tcW w:w="0" w:type="auto"/>
          </w:tcPr>
          <w:p w14:paraId="4009C56E" w14:textId="47128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E7D976" w14:textId="2CC92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8E6F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B7C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3E4C15" w14:textId="77777777" w:rsidTr="003F2FDA">
        <w:tc>
          <w:tcPr>
            <w:tcW w:w="0" w:type="auto"/>
          </w:tcPr>
          <w:p w14:paraId="14243BDF" w14:textId="36F9B4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R4-2110870</w:t>
            </w:r>
          </w:p>
        </w:tc>
        <w:tc>
          <w:tcPr>
            <w:tcW w:w="0" w:type="auto"/>
          </w:tcPr>
          <w:p w14:paraId="4D1992CF" w14:textId="248B5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RSTD measurement requirements</w:t>
            </w:r>
          </w:p>
        </w:tc>
        <w:tc>
          <w:tcPr>
            <w:tcW w:w="0" w:type="auto"/>
          </w:tcPr>
          <w:p w14:paraId="6921DCE6" w14:textId="0FB6F3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244B41" w14:textId="78AF5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67E5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D9D7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B1EA8C" w14:textId="77777777" w:rsidTr="003F2FDA">
        <w:tc>
          <w:tcPr>
            <w:tcW w:w="0" w:type="auto"/>
          </w:tcPr>
          <w:p w14:paraId="73457556" w14:textId="577FBF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R4-2110871</w:t>
            </w:r>
          </w:p>
        </w:tc>
        <w:tc>
          <w:tcPr>
            <w:tcW w:w="0" w:type="auto"/>
          </w:tcPr>
          <w:p w14:paraId="4AB36724" w14:textId="5AEFA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5F88B681" w14:textId="375F1D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CE5852" w14:textId="5705B7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91EF3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DC7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896155" w14:textId="77777777" w:rsidTr="003F2FDA">
        <w:tc>
          <w:tcPr>
            <w:tcW w:w="0" w:type="auto"/>
          </w:tcPr>
          <w:p w14:paraId="53F93861" w14:textId="4867BD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R4-2110872</w:t>
            </w:r>
          </w:p>
        </w:tc>
        <w:tc>
          <w:tcPr>
            <w:tcW w:w="0" w:type="auto"/>
          </w:tcPr>
          <w:p w14:paraId="1AF4D275" w14:textId="4EDF31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 R17</w:t>
            </w:r>
          </w:p>
        </w:tc>
        <w:tc>
          <w:tcPr>
            <w:tcW w:w="0" w:type="auto"/>
          </w:tcPr>
          <w:p w14:paraId="3D3A9797" w14:textId="63863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D64178" w14:textId="2E076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9A42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C91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E774EC" w14:textId="77777777" w:rsidTr="003F2FDA">
        <w:tc>
          <w:tcPr>
            <w:tcW w:w="0" w:type="auto"/>
          </w:tcPr>
          <w:p w14:paraId="14538E3A" w14:textId="347D7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R4-2110873</w:t>
            </w:r>
          </w:p>
        </w:tc>
        <w:tc>
          <w:tcPr>
            <w:tcW w:w="0" w:type="auto"/>
          </w:tcPr>
          <w:p w14:paraId="648414D8" w14:textId="4C1FD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PRS-RSRP measurement requirements</w:t>
            </w:r>
          </w:p>
        </w:tc>
        <w:tc>
          <w:tcPr>
            <w:tcW w:w="0" w:type="auto"/>
          </w:tcPr>
          <w:p w14:paraId="3A209123" w14:textId="7D1AE9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6CD06C" w14:textId="0C82A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477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979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689A67" w14:textId="77777777" w:rsidTr="003F2FDA">
        <w:tc>
          <w:tcPr>
            <w:tcW w:w="0" w:type="auto"/>
          </w:tcPr>
          <w:p w14:paraId="5875C564" w14:textId="64F84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R4-2110874</w:t>
            </w:r>
          </w:p>
        </w:tc>
        <w:tc>
          <w:tcPr>
            <w:tcW w:w="0" w:type="auto"/>
          </w:tcPr>
          <w:p w14:paraId="392265E5" w14:textId="240E6D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77ABD07D" w14:textId="5881A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6A447F" w14:textId="01ACA8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D283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E88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832595" w14:textId="77777777" w:rsidTr="003F2FDA">
        <w:tc>
          <w:tcPr>
            <w:tcW w:w="0" w:type="auto"/>
          </w:tcPr>
          <w:p w14:paraId="6E137373" w14:textId="0B45A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R4-2110875</w:t>
            </w:r>
          </w:p>
        </w:tc>
        <w:tc>
          <w:tcPr>
            <w:tcW w:w="0" w:type="auto"/>
          </w:tcPr>
          <w:p w14:paraId="7B40E455" w14:textId="09355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 R17</w:t>
            </w:r>
          </w:p>
        </w:tc>
        <w:tc>
          <w:tcPr>
            <w:tcW w:w="0" w:type="auto"/>
          </w:tcPr>
          <w:p w14:paraId="03847DE7" w14:textId="5F7D62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DEC57D" w14:textId="684A9B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4AF3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1AE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E014FC" w14:textId="77777777" w:rsidTr="003F2FDA">
        <w:tc>
          <w:tcPr>
            <w:tcW w:w="0" w:type="auto"/>
          </w:tcPr>
          <w:p w14:paraId="6A274D16" w14:textId="6991BE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R4-2110876</w:t>
            </w:r>
          </w:p>
        </w:tc>
        <w:tc>
          <w:tcPr>
            <w:tcW w:w="0" w:type="auto"/>
          </w:tcPr>
          <w:p w14:paraId="00C53BFC" w14:textId="173F2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UE Rx-Rx time difference measurement requirements</w:t>
            </w:r>
          </w:p>
        </w:tc>
        <w:tc>
          <w:tcPr>
            <w:tcW w:w="0" w:type="auto"/>
          </w:tcPr>
          <w:p w14:paraId="299AD0BF" w14:textId="6BE81C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46EA95" w14:textId="42A4D3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A228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AAC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B34EF9" w14:textId="77777777" w:rsidTr="003F2FDA">
        <w:tc>
          <w:tcPr>
            <w:tcW w:w="0" w:type="auto"/>
          </w:tcPr>
          <w:p w14:paraId="42CF52A8" w14:textId="32E94F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R4-2110877</w:t>
            </w:r>
          </w:p>
        </w:tc>
        <w:tc>
          <w:tcPr>
            <w:tcW w:w="0" w:type="auto"/>
          </w:tcPr>
          <w:p w14:paraId="26A2CA0E" w14:textId="3BADA8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4E2E3874" w14:textId="102D99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388AE9" w14:textId="40560A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A3605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DFF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90AE21" w14:textId="77777777" w:rsidTr="003F2FDA">
        <w:tc>
          <w:tcPr>
            <w:tcW w:w="0" w:type="auto"/>
          </w:tcPr>
          <w:p w14:paraId="0E3836F1" w14:textId="2D74F3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R4-2110878</w:t>
            </w:r>
          </w:p>
        </w:tc>
        <w:tc>
          <w:tcPr>
            <w:tcW w:w="0" w:type="auto"/>
          </w:tcPr>
          <w:p w14:paraId="1DA070FA" w14:textId="7ABA6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 R17</w:t>
            </w:r>
          </w:p>
        </w:tc>
        <w:tc>
          <w:tcPr>
            <w:tcW w:w="0" w:type="auto"/>
          </w:tcPr>
          <w:p w14:paraId="2F1AEDDB" w14:textId="5CC92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23A587" w14:textId="2BE14E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9204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0A4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338FDB" w14:textId="77777777" w:rsidTr="003F2FDA">
        <w:tc>
          <w:tcPr>
            <w:tcW w:w="0" w:type="auto"/>
          </w:tcPr>
          <w:p w14:paraId="31C7C40F" w14:textId="16228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R4-2110879</w:t>
            </w:r>
          </w:p>
        </w:tc>
        <w:tc>
          <w:tcPr>
            <w:tcW w:w="0" w:type="auto"/>
          </w:tcPr>
          <w:p w14:paraId="57B95288" w14:textId="46E77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CSSF and measurement capability for PRS measurement</w:t>
            </w:r>
          </w:p>
        </w:tc>
        <w:tc>
          <w:tcPr>
            <w:tcW w:w="0" w:type="auto"/>
          </w:tcPr>
          <w:p w14:paraId="7BA01880" w14:textId="3951E8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D8D252" w14:textId="1659AB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097C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2F1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E94512" w14:textId="77777777" w:rsidTr="003F2FDA">
        <w:tc>
          <w:tcPr>
            <w:tcW w:w="0" w:type="auto"/>
          </w:tcPr>
          <w:p w14:paraId="4AD6E473" w14:textId="2D0B9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0" w:type="auto"/>
          </w:tcPr>
          <w:p w14:paraId="3106F41C" w14:textId="31CC8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72CF91F6" w14:textId="0DA2E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1F88A0" w14:textId="3EC6C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C918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04238" w14:textId="6B2E70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</w:tr>
      <w:tr w:rsidR="00D412E4" w14:paraId="1A350417" w14:textId="77777777" w:rsidTr="003F2FDA">
        <w:tc>
          <w:tcPr>
            <w:tcW w:w="0" w:type="auto"/>
          </w:tcPr>
          <w:p w14:paraId="78755367" w14:textId="7EEAAA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R4-2110881</w:t>
            </w:r>
          </w:p>
        </w:tc>
        <w:tc>
          <w:tcPr>
            <w:tcW w:w="0" w:type="auto"/>
          </w:tcPr>
          <w:p w14:paraId="480D9E1D" w14:textId="0B8936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 R17</w:t>
            </w:r>
          </w:p>
        </w:tc>
        <w:tc>
          <w:tcPr>
            <w:tcW w:w="0" w:type="auto"/>
          </w:tcPr>
          <w:p w14:paraId="4D779693" w14:textId="29EDEE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D86FA6" w14:textId="27E910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4022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6B0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B25338" w14:textId="77777777" w:rsidTr="003F2FDA">
        <w:tc>
          <w:tcPr>
            <w:tcW w:w="0" w:type="auto"/>
          </w:tcPr>
          <w:p w14:paraId="7866771E" w14:textId="182F4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R4-2110882</w:t>
            </w:r>
          </w:p>
        </w:tc>
        <w:tc>
          <w:tcPr>
            <w:tcW w:w="0" w:type="auto"/>
          </w:tcPr>
          <w:p w14:paraId="0DF4C39F" w14:textId="6921FD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simulation results for PRS measurement performance</w:t>
            </w:r>
          </w:p>
        </w:tc>
        <w:tc>
          <w:tcPr>
            <w:tcW w:w="0" w:type="auto"/>
          </w:tcPr>
          <w:p w14:paraId="020158D9" w14:textId="580AA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BA2526" w14:textId="2B980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FCB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443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E29F18" w14:textId="77777777" w:rsidTr="003F2FDA">
        <w:tc>
          <w:tcPr>
            <w:tcW w:w="0" w:type="auto"/>
          </w:tcPr>
          <w:p w14:paraId="0412DAEF" w14:textId="27FE20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R4-2110883</w:t>
            </w:r>
          </w:p>
        </w:tc>
        <w:tc>
          <w:tcPr>
            <w:tcW w:w="0" w:type="auto"/>
          </w:tcPr>
          <w:p w14:paraId="6265ABF5" w14:textId="5B3A6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RSTD measurement</w:t>
            </w:r>
          </w:p>
        </w:tc>
        <w:tc>
          <w:tcPr>
            <w:tcW w:w="0" w:type="auto"/>
          </w:tcPr>
          <w:p w14:paraId="7182CB7D" w14:textId="6A312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C5736B" w14:textId="7BF9E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E9B7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5E5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0B42FF" w14:textId="77777777" w:rsidTr="003F2FDA">
        <w:tc>
          <w:tcPr>
            <w:tcW w:w="0" w:type="auto"/>
          </w:tcPr>
          <w:p w14:paraId="4D499AB0" w14:textId="441607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R4-2110884</w:t>
            </w:r>
          </w:p>
        </w:tc>
        <w:tc>
          <w:tcPr>
            <w:tcW w:w="0" w:type="auto"/>
          </w:tcPr>
          <w:p w14:paraId="1BC02FFA" w14:textId="1C2401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36FD3BB9" w14:textId="2C577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E90100" w14:textId="32D39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D819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439D4" w14:textId="7A669C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R4-2108302</w:t>
            </w:r>
          </w:p>
        </w:tc>
      </w:tr>
      <w:tr w:rsidR="00D412E4" w14:paraId="5F6FA850" w14:textId="77777777" w:rsidTr="003F2FDA">
        <w:tc>
          <w:tcPr>
            <w:tcW w:w="0" w:type="auto"/>
          </w:tcPr>
          <w:p w14:paraId="4143EDA9" w14:textId="5998F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R4-2110885</w:t>
            </w:r>
          </w:p>
        </w:tc>
        <w:tc>
          <w:tcPr>
            <w:tcW w:w="0" w:type="auto"/>
          </w:tcPr>
          <w:p w14:paraId="66013333" w14:textId="5D29E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PRS-RSRP measurement</w:t>
            </w:r>
          </w:p>
        </w:tc>
        <w:tc>
          <w:tcPr>
            <w:tcW w:w="0" w:type="auto"/>
          </w:tcPr>
          <w:p w14:paraId="57161E51" w14:textId="2ACA8F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95EDC2" w14:textId="37F05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CEE7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B19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15B14F" w14:textId="77777777" w:rsidTr="003F2FDA">
        <w:tc>
          <w:tcPr>
            <w:tcW w:w="0" w:type="auto"/>
          </w:tcPr>
          <w:p w14:paraId="724F0F09" w14:textId="18401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R4-2110886</w:t>
            </w:r>
          </w:p>
        </w:tc>
        <w:tc>
          <w:tcPr>
            <w:tcW w:w="0" w:type="auto"/>
          </w:tcPr>
          <w:p w14:paraId="5E00CEA5" w14:textId="6D60E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 measurement</w:t>
            </w:r>
          </w:p>
        </w:tc>
        <w:tc>
          <w:tcPr>
            <w:tcW w:w="0" w:type="auto"/>
          </w:tcPr>
          <w:p w14:paraId="60046BE0" w14:textId="38A87C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AB6BB5" w14:textId="32C32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4FD7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852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51ADDB" w14:textId="77777777" w:rsidTr="003F2FDA">
        <w:tc>
          <w:tcPr>
            <w:tcW w:w="0" w:type="auto"/>
          </w:tcPr>
          <w:p w14:paraId="3F15C311" w14:textId="21879F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R4-2110887</w:t>
            </w:r>
          </w:p>
        </w:tc>
        <w:tc>
          <w:tcPr>
            <w:tcW w:w="0" w:type="auto"/>
          </w:tcPr>
          <w:p w14:paraId="40E92E7B" w14:textId="6B055F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 for UE positioning requirements</w:t>
            </w:r>
          </w:p>
        </w:tc>
        <w:tc>
          <w:tcPr>
            <w:tcW w:w="0" w:type="auto"/>
          </w:tcPr>
          <w:p w14:paraId="4CA8ED37" w14:textId="48335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A12A3B" w14:textId="75D68B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DDC5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885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DFEFE3" w14:textId="77777777" w:rsidTr="003F2FDA">
        <w:tc>
          <w:tcPr>
            <w:tcW w:w="0" w:type="auto"/>
          </w:tcPr>
          <w:p w14:paraId="4E87A5D5" w14:textId="5B02C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R4-2110888</w:t>
            </w:r>
          </w:p>
        </w:tc>
        <w:tc>
          <w:tcPr>
            <w:tcW w:w="0" w:type="auto"/>
          </w:tcPr>
          <w:p w14:paraId="44F1AD60" w14:textId="13C5B3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reference configuration for SRS for positioning tests</w:t>
            </w:r>
          </w:p>
        </w:tc>
        <w:tc>
          <w:tcPr>
            <w:tcW w:w="0" w:type="auto"/>
          </w:tcPr>
          <w:p w14:paraId="06952348" w14:textId="2273B1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7727BF" w14:textId="4B6D4D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3C92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754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E8658E" w14:textId="77777777" w:rsidTr="003F2FDA">
        <w:tc>
          <w:tcPr>
            <w:tcW w:w="0" w:type="auto"/>
          </w:tcPr>
          <w:p w14:paraId="0F7D922A" w14:textId="2C8CCD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R4-2110889</w:t>
            </w:r>
          </w:p>
        </w:tc>
        <w:tc>
          <w:tcPr>
            <w:tcW w:w="0" w:type="auto"/>
          </w:tcPr>
          <w:p w14:paraId="5F5D2129" w14:textId="30ADFA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12CDFBD0" w14:textId="1D5F1C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420CD8" w14:textId="64E431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F369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E5679" w14:textId="215CBF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R4-2108311</w:t>
            </w:r>
          </w:p>
        </w:tc>
      </w:tr>
      <w:tr w:rsidR="00D412E4" w14:paraId="488DB51D" w14:textId="77777777" w:rsidTr="003F2FDA">
        <w:tc>
          <w:tcPr>
            <w:tcW w:w="0" w:type="auto"/>
          </w:tcPr>
          <w:p w14:paraId="3329121A" w14:textId="7F69E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R4-2110890</w:t>
            </w:r>
          </w:p>
        </w:tc>
        <w:tc>
          <w:tcPr>
            <w:tcW w:w="0" w:type="auto"/>
          </w:tcPr>
          <w:p w14:paraId="49A84E87" w14:textId="1D6E49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58D97E23" w14:textId="2B110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C8F08A" w14:textId="46B78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C0A0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F661F" w14:textId="09A315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R4-2108312</w:t>
            </w:r>
          </w:p>
        </w:tc>
      </w:tr>
      <w:tr w:rsidR="00D412E4" w14:paraId="43F3FC47" w14:textId="77777777" w:rsidTr="003F2FDA">
        <w:tc>
          <w:tcPr>
            <w:tcW w:w="0" w:type="auto"/>
          </w:tcPr>
          <w:p w14:paraId="3930AF54" w14:textId="02220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R4-2110891</w:t>
            </w:r>
          </w:p>
        </w:tc>
        <w:tc>
          <w:tcPr>
            <w:tcW w:w="0" w:type="auto"/>
          </w:tcPr>
          <w:p w14:paraId="1BC2F02D" w14:textId="6E120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gNB positioning measurement requirements</w:t>
            </w:r>
          </w:p>
        </w:tc>
        <w:tc>
          <w:tcPr>
            <w:tcW w:w="0" w:type="auto"/>
          </w:tcPr>
          <w:p w14:paraId="2084ACD7" w14:textId="448E2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E77A51" w14:textId="1D5274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4C30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C4A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5BFCF6" w14:textId="77777777" w:rsidTr="003F2FDA">
        <w:tc>
          <w:tcPr>
            <w:tcW w:w="0" w:type="auto"/>
          </w:tcPr>
          <w:p w14:paraId="5693EAB1" w14:textId="560438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R4-2110892</w:t>
            </w:r>
          </w:p>
        </w:tc>
        <w:tc>
          <w:tcPr>
            <w:tcW w:w="0" w:type="auto"/>
          </w:tcPr>
          <w:p w14:paraId="039F6F42" w14:textId="7B066B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SRS-RSRP requirements</w:t>
            </w:r>
          </w:p>
        </w:tc>
        <w:tc>
          <w:tcPr>
            <w:tcW w:w="0" w:type="auto"/>
          </w:tcPr>
          <w:p w14:paraId="167BDA1F" w14:textId="40615D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6B9202" w14:textId="724FB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CD19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323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5877F9" w14:textId="77777777" w:rsidTr="003F2FDA">
        <w:tc>
          <w:tcPr>
            <w:tcW w:w="0" w:type="auto"/>
          </w:tcPr>
          <w:p w14:paraId="3B7539D6" w14:textId="22FF7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R4-2110893</w:t>
            </w:r>
          </w:p>
        </w:tc>
        <w:tc>
          <w:tcPr>
            <w:tcW w:w="0" w:type="auto"/>
          </w:tcPr>
          <w:p w14:paraId="1B38933D" w14:textId="3D6BD8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link level simulation results for SRS-RSRP</w:t>
            </w:r>
          </w:p>
        </w:tc>
        <w:tc>
          <w:tcPr>
            <w:tcW w:w="0" w:type="auto"/>
          </w:tcPr>
          <w:p w14:paraId="647540CF" w14:textId="6D6F9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442124" w14:textId="6DAC7B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810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4E2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F14558" w14:textId="77777777" w:rsidTr="003F2FDA">
        <w:tc>
          <w:tcPr>
            <w:tcW w:w="0" w:type="auto"/>
          </w:tcPr>
          <w:p w14:paraId="2D1149AE" w14:textId="78FE0E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R4-2110894</w:t>
            </w:r>
          </w:p>
        </w:tc>
        <w:tc>
          <w:tcPr>
            <w:tcW w:w="0" w:type="auto"/>
          </w:tcPr>
          <w:p w14:paraId="0B44719B" w14:textId="457A1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SRS-RSRP requirements</w:t>
            </w:r>
          </w:p>
        </w:tc>
        <w:tc>
          <w:tcPr>
            <w:tcW w:w="0" w:type="auto"/>
          </w:tcPr>
          <w:p w14:paraId="5BC6EF2B" w14:textId="78EAC2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D236BC" w14:textId="613677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08ABC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39A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BB1A26" w14:textId="77777777" w:rsidTr="003F2FDA">
        <w:tc>
          <w:tcPr>
            <w:tcW w:w="0" w:type="auto"/>
          </w:tcPr>
          <w:p w14:paraId="17B07F0E" w14:textId="63E6FC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R4-2110895</w:t>
            </w:r>
          </w:p>
        </w:tc>
        <w:tc>
          <w:tcPr>
            <w:tcW w:w="0" w:type="auto"/>
          </w:tcPr>
          <w:p w14:paraId="6906F6E7" w14:textId="2F6F76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gNB Rx-Tx time difference requirements</w:t>
            </w:r>
          </w:p>
        </w:tc>
        <w:tc>
          <w:tcPr>
            <w:tcW w:w="0" w:type="auto"/>
          </w:tcPr>
          <w:p w14:paraId="4B3AEC4F" w14:textId="6228E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887E39" w14:textId="56131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F1D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345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B17C8E2" w14:textId="77777777" w:rsidTr="003F2FDA">
        <w:tc>
          <w:tcPr>
            <w:tcW w:w="0" w:type="auto"/>
          </w:tcPr>
          <w:p w14:paraId="32E7626A" w14:textId="1A825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R4-2110896</w:t>
            </w:r>
          </w:p>
        </w:tc>
        <w:tc>
          <w:tcPr>
            <w:tcW w:w="0" w:type="auto"/>
          </w:tcPr>
          <w:p w14:paraId="71B7561F" w14:textId="1656F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link level simulation results for gNB TOA measurement</w:t>
            </w:r>
          </w:p>
        </w:tc>
        <w:tc>
          <w:tcPr>
            <w:tcW w:w="0" w:type="auto"/>
          </w:tcPr>
          <w:p w14:paraId="216FC665" w14:textId="2122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1AD028" w14:textId="38F79D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B062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380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349AE5" w14:textId="77777777" w:rsidTr="003F2FDA">
        <w:tc>
          <w:tcPr>
            <w:tcW w:w="0" w:type="auto"/>
          </w:tcPr>
          <w:p w14:paraId="71A8ABA9" w14:textId="4F274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R4-2110897</w:t>
            </w:r>
          </w:p>
        </w:tc>
        <w:tc>
          <w:tcPr>
            <w:tcW w:w="0" w:type="auto"/>
          </w:tcPr>
          <w:p w14:paraId="6ECE5F0A" w14:textId="31F218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7E20EB28" w14:textId="2FA70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EA465B" w14:textId="3510E1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99EF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1C377" w14:textId="63B9F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R4-2108316</w:t>
            </w:r>
          </w:p>
        </w:tc>
      </w:tr>
      <w:tr w:rsidR="00D412E4" w14:paraId="7A72DEA5" w14:textId="77777777" w:rsidTr="003F2FDA">
        <w:tc>
          <w:tcPr>
            <w:tcW w:w="0" w:type="auto"/>
          </w:tcPr>
          <w:p w14:paraId="26ECBDB1" w14:textId="23D45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6335FDAD" w14:textId="23D59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2951AF8A" w14:textId="5304D6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C804DE" w14:textId="7BAFB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6F9A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E89A1" w14:textId="1E172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</w:tr>
      <w:tr w:rsidR="00D412E4" w14:paraId="65A00DC2" w14:textId="77777777" w:rsidTr="003F2FDA">
        <w:tc>
          <w:tcPr>
            <w:tcW w:w="0" w:type="auto"/>
          </w:tcPr>
          <w:p w14:paraId="764BAF4C" w14:textId="483CB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R4-2110899</w:t>
            </w:r>
          </w:p>
        </w:tc>
        <w:tc>
          <w:tcPr>
            <w:tcW w:w="0" w:type="auto"/>
          </w:tcPr>
          <w:p w14:paraId="5090F7B6" w14:textId="5B6231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 R17</w:t>
            </w:r>
          </w:p>
        </w:tc>
        <w:tc>
          <w:tcPr>
            <w:tcW w:w="0" w:type="auto"/>
          </w:tcPr>
          <w:p w14:paraId="647BD9C1" w14:textId="611D1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5DBCBE" w14:textId="3413EE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1EB9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1E7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B3466D" w14:textId="77777777" w:rsidTr="003F2FDA">
        <w:tc>
          <w:tcPr>
            <w:tcW w:w="0" w:type="auto"/>
          </w:tcPr>
          <w:p w14:paraId="0B323D2D" w14:textId="1AA17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R4-2110900</w:t>
            </w:r>
          </w:p>
        </w:tc>
        <w:tc>
          <w:tcPr>
            <w:tcW w:w="0" w:type="auto"/>
          </w:tcPr>
          <w:p w14:paraId="2161AD2F" w14:textId="40397B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multiple SCell activation</w:t>
            </w:r>
          </w:p>
        </w:tc>
        <w:tc>
          <w:tcPr>
            <w:tcW w:w="0" w:type="auto"/>
          </w:tcPr>
          <w:p w14:paraId="3B3DA2A4" w14:textId="78521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953AC1" w14:textId="005FE6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FBDB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CB7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A6F7FC" w14:textId="77777777" w:rsidTr="003F2FDA">
        <w:tc>
          <w:tcPr>
            <w:tcW w:w="0" w:type="auto"/>
          </w:tcPr>
          <w:p w14:paraId="44F0650A" w14:textId="05843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5560F9B0" w14:textId="3CEFD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0457B29A" w14:textId="573D33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6B735F" w14:textId="61F0FF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35CA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817D3" w14:textId="758D3E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</w:tr>
      <w:tr w:rsidR="00D412E4" w14:paraId="0D1F4038" w14:textId="77777777" w:rsidTr="003F2FDA">
        <w:tc>
          <w:tcPr>
            <w:tcW w:w="0" w:type="auto"/>
          </w:tcPr>
          <w:p w14:paraId="0A85EF0D" w14:textId="02EF49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R4-2110902</w:t>
            </w:r>
          </w:p>
        </w:tc>
        <w:tc>
          <w:tcPr>
            <w:tcW w:w="0" w:type="auto"/>
          </w:tcPr>
          <w:p w14:paraId="4F3076CD" w14:textId="30E0FD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 R17</w:t>
            </w:r>
          </w:p>
        </w:tc>
        <w:tc>
          <w:tcPr>
            <w:tcW w:w="0" w:type="auto"/>
          </w:tcPr>
          <w:p w14:paraId="114A6F57" w14:textId="42751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9E206A" w14:textId="224FF2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4E6B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FDA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939FA1" w14:textId="77777777" w:rsidTr="003F2FDA">
        <w:tc>
          <w:tcPr>
            <w:tcW w:w="0" w:type="auto"/>
          </w:tcPr>
          <w:p w14:paraId="27C51B8E" w14:textId="7E5F99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4FBED4A0" w14:textId="3496CE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66EFE73F" w14:textId="188654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875606" w14:textId="74522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FBDA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A54C9" w14:textId="0FA70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</w:tr>
      <w:tr w:rsidR="00D412E4" w14:paraId="667446BE" w14:textId="77777777" w:rsidTr="003F2FDA">
        <w:tc>
          <w:tcPr>
            <w:tcW w:w="0" w:type="auto"/>
          </w:tcPr>
          <w:p w14:paraId="15C35295" w14:textId="15CAC4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R4-2110904</w:t>
            </w:r>
          </w:p>
        </w:tc>
        <w:tc>
          <w:tcPr>
            <w:tcW w:w="0" w:type="auto"/>
          </w:tcPr>
          <w:p w14:paraId="0143D073" w14:textId="1EF3C8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R17</w:t>
            </w:r>
          </w:p>
        </w:tc>
        <w:tc>
          <w:tcPr>
            <w:tcW w:w="0" w:type="auto"/>
          </w:tcPr>
          <w:p w14:paraId="21A06AFD" w14:textId="096CE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352545" w14:textId="315BE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E39B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3FD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CAB6AF" w14:textId="77777777" w:rsidTr="003F2FDA">
        <w:tc>
          <w:tcPr>
            <w:tcW w:w="0" w:type="auto"/>
          </w:tcPr>
          <w:p w14:paraId="2C1E4BD2" w14:textId="21CF4D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R4-2110905</w:t>
            </w:r>
          </w:p>
        </w:tc>
        <w:tc>
          <w:tcPr>
            <w:tcW w:w="0" w:type="auto"/>
          </w:tcPr>
          <w:p w14:paraId="214F82BE" w14:textId="28CF11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accuracy requirements</w:t>
            </w:r>
          </w:p>
        </w:tc>
        <w:tc>
          <w:tcPr>
            <w:tcW w:w="0" w:type="auto"/>
          </w:tcPr>
          <w:p w14:paraId="0257897F" w14:textId="2AD8A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4271C6" w14:textId="547DE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13B2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CA1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8CC382" w14:textId="77777777" w:rsidTr="003F2FDA">
        <w:tc>
          <w:tcPr>
            <w:tcW w:w="0" w:type="auto"/>
          </w:tcPr>
          <w:p w14:paraId="2EF921CA" w14:textId="3C3509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R4-2110906</w:t>
            </w:r>
          </w:p>
        </w:tc>
        <w:tc>
          <w:tcPr>
            <w:tcW w:w="0" w:type="auto"/>
          </w:tcPr>
          <w:p w14:paraId="2692146E" w14:textId="59C3D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4D2695D4" w14:textId="48D24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4EC5FF" w14:textId="451FE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0EBB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0C9DC" w14:textId="7356D0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</w:tr>
      <w:tr w:rsidR="00D412E4" w14:paraId="4DE37A20" w14:textId="77777777" w:rsidTr="003F2FDA">
        <w:tc>
          <w:tcPr>
            <w:tcW w:w="0" w:type="auto"/>
          </w:tcPr>
          <w:p w14:paraId="1EB8C9A6" w14:textId="2AD10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R4-2110907</w:t>
            </w:r>
          </w:p>
        </w:tc>
        <w:tc>
          <w:tcPr>
            <w:tcW w:w="0" w:type="auto"/>
          </w:tcPr>
          <w:p w14:paraId="321CA405" w14:textId="309DC0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FR1 inter-frequency CSI-RS accuracy test</w:t>
            </w:r>
          </w:p>
        </w:tc>
        <w:tc>
          <w:tcPr>
            <w:tcW w:w="0" w:type="auto"/>
          </w:tcPr>
          <w:p w14:paraId="0FCD2EEF" w14:textId="2EE63F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8E3581" w14:textId="522D7D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A775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3B3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08BE34" w14:textId="77777777" w:rsidTr="003F2FDA">
        <w:tc>
          <w:tcPr>
            <w:tcW w:w="0" w:type="auto"/>
          </w:tcPr>
          <w:p w14:paraId="170D253F" w14:textId="6075C0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R4-2110908</w:t>
            </w:r>
          </w:p>
        </w:tc>
        <w:tc>
          <w:tcPr>
            <w:tcW w:w="0" w:type="auto"/>
          </w:tcPr>
          <w:p w14:paraId="6E5A930A" w14:textId="20767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requirements in Rel-16</w:t>
            </w:r>
          </w:p>
        </w:tc>
        <w:tc>
          <w:tcPr>
            <w:tcW w:w="0" w:type="auto"/>
          </w:tcPr>
          <w:p w14:paraId="23C7C678" w14:textId="7B35F8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15A95C" w14:textId="607FC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0EF8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D00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134347" w14:textId="77777777" w:rsidTr="003F2FDA">
        <w:tc>
          <w:tcPr>
            <w:tcW w:w="0" w:type="auto"/>
          </w:tcPr>
          <w:p w14:paraId="78DA1CC3" w14:textId="3508C6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0" w:type="auto"/>
          </w:tcPr>
          <w:p w14:paraId="628E5DA0" w14:textId="2CBB7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0AAAA104" w14:textId="2E742A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EFBA6B" w14:textId="3E0C839B" w:rsidR="00D412E4" w:rsidRPr="00D412E4" w:rsidRDefault="002F79C6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DCF7B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12F5F" w14:textId="3E7A9A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</w:tr>
      <w:tr w:rsidR="00D412E4" w14:paraId="6E454D63" w14:textId="77777777" w:rsidTr="003F2FDA">
        <w:tc>
          <w:tcPr>
            <w:tcW w:w="0" w:type="auto"/>
          </w:tcPr>
          <w:p w14:paraId="6A29F6FD" w14:textId="73B6B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R4-2110910</w:t>
            </w:r>
          </w:p>
        </w:tc>
        <w:tc>
          <w:tcPr>
            <w:tcW w:w="0" w:type="auto"/>
          </w:tcPr>
          <w:p w14:paraId="66F53142" w14:textId="432305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 R17</w:t>
            </w:r>
          </w:p>
        </w:tc>
        <w:tc>
          <w:tcPr>
            <w:tcW w:w="0" w:type="auto"/>
          </w:tcPr>
          <w:p w14:paraId="676F99A6" w14:textId="318CCE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666BFE" w14:textId="01D70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49BE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741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36BF01" w14:textId="77777777" w:rsidTr="003F2FDA">
        <w:tc>
          <w:tcPr>
            <w:tcW w:w="0" w:type="auto"/>
          </w:tcPr>
          <w:p w14:paraId="0D3C0B54" w14:textId="0E4A77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R4-2110911</w:t>
            </w:r>
          </w:p>
        </w:tc>
        <w:tc>
          <w:tcPr>
            <w:tcW w:w="0" w:type="auto"/>
          </w:tcPr>
          <w:p w14:paraId="538B404C" w14:textId="59C93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</w:t>
            </w:r>
          </w:p>
        </w:tc>
        <w:tc>
          <w:tcPr>
            <w:tcW w:w="0" w:type="auto"/>
          </w:tcPr>
          <w:p w14:paraId="202E98F3" w14:textId="166FD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AE66FD" w14:textId="5C4921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1C1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781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32D447" w14:textId="77777777" w:rsidTr="003F2FDA">
        <w:tc>
          <w:tcPr>
            <w:tcW w:w="0" w:type="auto"/>
          </w:tcPr>
          <w:p w14:paraId="238AD2CD" w14:textId="02069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R4-2110912</w:t>
            </w:r>
          </w:p>
        </w:tc>
        <w:tc>
          <w:tcPr>
            <w:tcW w:w="0" w:type="auto"/>
          </w:tcPr>
          <w:p w14:paraId="1FC5C443" w14:textId="52036E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MGs</w:t>
            </w:r>
          </w:p>
        </w:tc>
        <w:tc>
          <w:tcPr>
            <w:tcW w:w="0" w:type="auto"/>
          </w:tcPr>
          <w:p w14:paraId="01070441" w14:textId="68C09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3AD0CA" w14:textId="403C1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6878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35A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082F46" w14:textId="77777777" w:rsidTr="003F2FDA">
        <w:tc>
          <w:tcPr>
            <w:tcW w:w="0" w:type="auto"/>
          </w:tcPr>
          <w:p w14:paraId="71509082" w14:textId="2A0A65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R4-2110913</w:t>
            </w:r>
          </w:p>
        </w:tc>
        <w:tc>
          <w:tcPr>
            <w:tcW w:w="0" w:type="auto"/>
          </w:tcPr>
          <w:p w14:paraId="3AC4C390" w14:textId="6BE3B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298F3A5D" w14:textId="195775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BECD76" w14:textId="4B322A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D13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7F0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696D4E" w14:textId="77777777" w:rsidTr="003F2FDA">
        <w:tc>
          <w:tcPr>
            <w:tcW w:w="0" w:type="auto"/>
          </w:tcPr>
          <w:p w14:paraId="67F9CCAA" w14:textId="2E9350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R4-2110914</w:t>
            </w:r>
          </w:p>
        </w:tc>
        <w:tc>
          <w:tcPr>
            <w:tcW w:w="0" w:type="auto"/>
          </w:tcPr>
          <w:p w14:paraId="752D8FD0" w14:textId="648FD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GNSS for NTN RRM</w:t>
            </w:r>
          </w:p>
        </w:tc>
        <w:tc>
          <w:tcPr>
            <w:tcW w:w="0" w:type="auto"/>
          </w:tcPr>
          <w:p w14:paraId="6FF31AA4" w14:textId="7D684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51FDFD" w14:textId="2529D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9A8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F9A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885599" w14:textId="77777777" w:rsidTr="003F2FDA">
        <w:tc>
          <w:tcPr>
            <w:tcW w:w="0" w:type="auto"/>
          </w:tcPr>
          <w:p w14:paraId="6B56CC0F" w14:textId="2A487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R4-2110915</w:t>
            </w:r>
          </w:p>
        </w:tc>
        <w:tc>
          <w:tcPr>
            <w:tcW w:w="0" w:type="auto"/>
          </w:tcPr>
          <w:p w14:paraId="7BDF38E2" w14:textId="3A1CD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Rel-17 URLLC RRM</w:t>
            </w:r>
          </w:p>
        </w:tc>
        <w:tc>
          <w:tcPr>
            <w:tcW w:w="0" w:type="auto"/>
          </w:tcPr>
          <w:p w14:paraId="3D96236C" w14:textId="7EAB3B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D9C0AC" w14:textId="0A1033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C169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AB1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38CD0D" w14:textId="77777777" w:rsidTr="003F2FDA">
        <w:tc>
          <w:tcPr>
            <w:tcW w:w="0" w:type="auto"/>
          </w:tcPr>
          <w:p w14:paraId="034ECBAC" w14:textId="451F5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R4-2110916</w:t>
            </w:r>
          </w:p>
        </w:tc>
        <w:tc>
          <w:tcPr>
            <w:tcW w:w="0" w:type="auto"/>
          </w:tcPr>
          <w:p w14:paraId="00E84806" w14:textId="5D9C81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definition of Reference point for Te requirements</w:t>
            </w:r>
          </w:p>
        </w:tc>
        <w:tc>
          <w:tcPr>
            <w:tcW w:w="0" w:type="auto"/>
          </w:tcPr>
          <w:p w14:paraId="6A1FCD0B" w14:textId="581C8E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0A1F0A" w14:textId="5A9A6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55BFF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322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9C8410" w14:textId="77777777" w:rsidTr="003F2FDA">
        <w:tc>
          <w:tcPr>
            <w:tcW w:w="0" w:type="auto"/>
          </w:tcPr>
          <w:p w14:paraId="3F90E297" w14:textId="29833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R4-2110917</w:t>
            </w:r>
          </w:p>
        </w:tc>
        <w:tc>
          <w:tcPr>
            <w:tcW w:w="0" w:type="auto"/>
          </w:tcPr>
          <w:p w14:paraId="34519C7D" w14:textId="2AE84D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Rel-17 positioning RRM</w:t>
            </w:r>
          </w:p>
        </w:tc>
        <w:tc>
          <w:tcPr>
            <w:tcW w:w="0" w:type="auto"/>
          </w:tcPr>
          <w:p w14:paraId="39ED34E3" w14:textId="2CFBA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12BB42" w14:textId="4D4751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A6C8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9D0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D3A148" w14:textId="77777777" w:rsidTr="003F2FDA">
        <w:tc>
          <w:tcPr>
            <w:tcW w:w="0" w:type="auto"/>
          </w:tcPr>
          <w:p w14:paraId="4CEA482B" w14:textId="0BDEED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52DF72A3" w14:textId="0239A1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613DA8F6" w14:textId="78062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87C5BA" w14:textId="1F5A1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B93A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CCAFA" w14:textId="5E661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</w:tr>
      <w:tr w:rsidR="00D412E4" w14:paraId="2874C165" w14:textId="77777777" w:rsidTr="003F2FDA">
        <w:tc>
          <w:tcPr>
            <w:tcW w:w="0" w:type="auto"/>
          </w:tcPr>
          <w:p w14:paraId="04EA45BE" w14:textId="222C15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2A824332" w14:textId="10410F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62589F57" w14:textId="2AEBA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E5C610" w14:textId="2DFB10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EC3E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6F43E" w14:textId="13AD7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</w:tr>
      <w:tr w:rsidR="00D412E4" w14:paraId="2642F6DA" w14:textId="77777777" w:rsidTr="003F2FDA">
        <w:tc>
          <w:tcPr>
            <w:tcW w:w="0" w:type="auto"/>
          </w:tcPr>
          <w:p w14:paraId="3128202D" w14:textId="7204D4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R4-2110920</w:t>
            </w:r>
          </w:p>
        </w:tc>
        <w:tc>
          <w:tcPr>
            <w:tcW w:w="0" w:type="auto"/>
          </w:tcPr>
          <w:p w14:paraId="6B672CB8" w14:textId="3E6A3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702B8EE5" w14:textId="0C49B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15D15D" w14:textId="020A8C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0DC5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D10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0D73BA" w14:textId="77777777" w:rsidTr="003F2FDA">
        <w:tc>
          <w:tcPr>
            <w:tcW w:w="0" w:type="auto"/>
          </w:tcPr>
          <w:p w14:paraId="60FD49A8" w14:textId="411D61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R4-2110921</w:t>
            </w:r>
          </w:p>
        </w:tc>
        <w:tc>
          <w:tcPr>
            <w:tcW w:w="0" w:type="auto"/>
          </w:tcPr>
          <w:p w14:paraId="6FFF8AF8" w14:textId="1F398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39833D3C" w14:textId="7C5D4D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D10B6C" w14:textId="226552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B02C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EF4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FC9C6D" w14:textId="77777777" w:rsidTr="003F2FDA">
        <w:tc>
          <w:tcPr>
            <w:tcW w:w="0" w:type="auto"/>
          </w:tcPr>
          <w:p w14:paraId="0DE594B2" w14:textId="0009B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R4-2110922</w:t>
            </w:r>
          </w:p>
        </w:tc>
        <w:tc>
          <w:tcPr>
            <w:tcW w:w="0" w:type="auto"/>
          </w:tcPr>
          <w:p w14:paraId="3B863B4B" w14:textId="1103F9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Necessary corrections and alignments across BS specifications</w:t>
            </w:r>
          </w:p>
        </w:tc>
        <w:tc>
          <w:tcPr>
            <w:tcW w:w="0" w:type="auto"/>
          </w:tcPr>
          <w:p w14:paraId="279D82CA" w14:textId="608B3E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AF515A" w14:textId="58ED36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D0DE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641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59A656" w14:textId="77777777" w:rsidTr="003F2FDA">
        <w:tc>
          <w:tcPr>
            <w:tcW w:w="0" w:type="auto"/>
          </w:tcPr>
          <w:p w14:paraId="29CC97AF" w14:textId="5B4EE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R4-2110923</w:t>
            </w:r>
          </w:p>
        </w:tc>
        <w:tc>
          <w:tcPr>
            <w:tcW w:w="0" w:type="auto"/>
          </w:tcPr>
          <w:p w14:paraId="28E3CC9F" w14:textId="7D9AAD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462DC481" w14:textId="3204B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D87369" w14:textId="7A19C4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068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B2DD1" w14:textId="498C9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</w:tr>
      <w:tr w:rsidR="00D412E4" w14:paraId="1C1025D1" w14:textId="77777777" w:rsidTr="003F2FDA">
        <w:tc>
          <w:tcPr>
            <w:tcW w:w="0" w:type="auto"/>
          </w:tcPr>
          <w:p w14:paraId="07937E44" w14:textId="32877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R4-2110924</w:t>
            </w:r>
          </w:p>
        </w:tc>
        <w:tc>
          <w:tcPr>
            <w:tcW w:w="0" w:type="auto"/>
          </w:tcPr>
          <w:p w14:paraId="405FBB6A" w14:textId="12FB51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33A59AA4" w14:textId="4E81BF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2A43D7" w14:textId="629FF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798D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83F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9794E4" w14:textId="77777777" w:rsidTr="003F2FDA">
        <w:tc>
          <w:tcPr>
            <w:tcW w:w="0" w:type="auto"/>
          </w:tcPr>
          <w:p w14:paraId="383416B6" w14:textId="2737DF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R4-2110925</w:t>
            </w:r>
          </w:p>
        </w:tc>
        <w:tc>
          <w:tcPr>
            <w:tcW w:w="0" w:type="auto"/>
          </w:tcPr>
          <w:p w14:paraId="41580B99" w14:textId="257593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69C1D15C" w14:textId="2A9A0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899C06" w14:textId="721C6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3377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439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4AAD7C" w14:textId="77777777" w:rsidTr="003F2FDA">
        <w:tc>
          <w:tcPr>
            <w:tcW w:w="0" w:type="auto"/>
          </w:tcPr>
          <w:p w14:paraId="60BD610E" w14:textId="6CEE3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R4-2110926</w:t>
            </w:r>
          </w:p>
        </w:tc>
        <w:tc>
          <w:tcPr>
            <w:tcW w:w="0" w:type="auto"/>
          </w:tcPr>
          <w:p w14:paraId="5C413D7C" w14:textId="0A1A9E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– Clause 3</w:t>
            </w:r>
          </w:p>
        </w:tc>
        <w:tc>
          <w:tcPr>
            <w:tcW w:w="0" w:type="auto"/>
          </w:tcPr>
          <w:p w14:paraId="4DE0B15C" w14:textId="3A35E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01052B" w14:textId="40A5C6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23007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D0F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3A8694" w14:textId="77777777" w:rsidTr="003F2FDA">
        <w:tc>
          <w:tcPr>
            <w:tcW w:w="0" w:type="auto"/>
          </w:tcPr>
          <w:p w14:paraId="6B9D13C0" w14:textId="6649A9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R4-2110927</w:t>
            </w:r>
          </w:p>
        </w:tc>
        <w:tc>
          <w:tcPr>
            <w:tcW w:w="0" w:type="auto"/>
          </w:tcPr>
          <w:p w14:paraId="040B962E" w14:textId="330861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4B8D05B4" w14:textId="63840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209D8F" w14:textId="546A7934" w:rsidR="00D412E4" w:rsidRPr="00D412E4" w:rsidRDefault="002F79C6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49689E" w14:textId="3EFC5471" w:rsidR="00D412E4" w:rsidRPr="00D412E4" w:rsidRDefault="002F79C6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R4-2110927</w:t>
            </w:r>
          </w:p>
        </w:tc>
        <w:tc>
          <w:tcPr>
            <w:tcW w:w="0" w:type="auto"/>
          </w:tcPr>
          <w:p w14:paraId="3D3F3E01" w14:textId="64938960" w:rsidR="00D412E4" w:rsidRPr="00D412E4" w:rsidRDefault="002F79C6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R4-2108191</w:t>
            </w:r>
          </w:p>
        </w:tc>
      </w:tr>
      <w:tr w:rsidR="00D412E4" w14:paraId="0546488D" w14:textId="77777777" w:rsidTr="003F2FDA">
        <w:tc>
          <w:tcPr>
            <w:tcW w:w="0" w:type="auto"/>
          </w:tcPr>
          <w:p w14:paraId="05FEAB75" w14:textId="745A00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R4-2110928</w:t>
            </w:r>
          </w:p>
        </w:tc>
        <w:tc>
          <w:tcPr>
            <w:tcW w:w="0" w:type="auto"/>
          </w:tcPr>
          <w:p w14:paraId="16046D44" w14:textId="3BCFE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42E0814D" w14:textId="3259CA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CD3845" w14:textId="39CBAD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48B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AD8A7" w14:textId="55C1B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</w:tr>
      <w:tr w:rsidR="00D412E4" w14:paraId="5C6D0498" w14:textId="77777777" w:rsidTr="003F2FDA">
        <w:tc>
          <w:tcPr>
            <w:tcW w:w="0" w:type="auto"/>
          </w:tcPr>
          <w:p w14:paraId="7CB30255" w14:textId="5D561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R4-2110929</w:t>
            </w:r>
          </w:p>
        </w:tc>
        <w:tc>
          <w:tcPr>
            <w:tcW w:w="0" w:type="auto"/>
          </w:tcPr>
          <w:p w14:paraId="7A6D68C4" w14:textId="4A252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52592B00" w14:textId="0DCEC5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41D38C52" w14:textId="50826D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BB00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1B442" w14:textId="36A3C7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R4-2107845</w:t>
            </w:r>
          </w:p>
        </w:tc>
      </w:tr>
      <w:tr w:rsidR="00D412E4" w14:paraId="1D31DD4B" w14:textId="77777777" w:rsidTr="003F2FDA">
        <w:tc>
          <w:tcPr>
            <w:tcW w:w="0" w:type="auto"/>
          </w:tcPr>
          <w:p w14:paraId="2CEEAA7F" w14:textId="1D035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R4-2110930</w:t>
            </w:r>
          </w:p>
        </w:tc>
        <w:tc>
          <w:tcPr>
            <w:tcW w:w="0" w:type="auto"/>
          </w:tcPr>
          <w:p w14:paraId="5B0F90CB" w14:textId="23C6B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EN-DC</w:t>
            </w:r>
          </w:p>
        </w:tc>
        <w:tc>
          <w:tcPr>
            <w:tcW w:w="0" w:type="auto"/>
          </w:tcPr>
          <w:p w14:paraId="7F32A099" w14:textId="18A64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47FA27" w14:textId="3EA41C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548B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E45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9657D1" w14:textId="77777777" w:rsidTr="003F2FDA">
        <w:tc>
          <w:tcPr>
            <w:tcW w:w="0" w:type="auto"/>
          </w:tcPr>
          <w:p w14:paraId="33CCFFE6" w14:textId="64B3BF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R4-2110931</w:t>
            </w:r>
          </w:p>
        </w:tc>
        <w:tc>
          <w:tcPr>
            <w:tcW w:w="0" w:type="auto"/>
          </w:tcPr>
          <w:p w14:paraId="5A81D9B8" w14:textId="5EB7E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EN-DC</w:t>
            </w:r>
          </w:p>
        </w:tc>
        <w:tc>
          <w:tcPr>
            <w:tcW w:w="0" w:type="auto"/>
          </w:tcPr>
          <w:p w14:paraId="428A4667" w14:textId="50E81F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DBBC019" w14:textId="741D48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C561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35F8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7652DE" w14:textId="77777777" w:rsidTr="003F2FDA">
        <w:tc>
          <w:tcPr>
            <w:tcW w:w="0" w:type="auto"/>
          </w:tcPr>
          <w:p w14:paraId="08A31367" w14:textId="7555E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R4-2110932</w:t>
            </w:r>
          </w:p>
        </w:tc>
        <w:tc>
          <w:tcPr>
            <w:tcW w:w="0" w:type="auto"/>
          </w:tcPr>
          <w:p w14:paraId="732C03AC" w14:textId="7C0CB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7A95D298" w14:textId="0E0FB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0BD0DD3" w14:textId="0BFA23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C834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86FBCA" w14:textId="161FB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</w:tr>
      <w:tr w:rsidR="00D412E4" w14:paraId="2F235912" w14:textId="77777777" w:rsidTr="003F2FDA">
        <w:tc>
          <w:tcPr>
            <w:tcW w:w="0" w:type="auto"/>
          </w:tcPr>
          <w:p w14:paraId="3964C79F" w14:textId="7A1CC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R4-2110933</w:t>
            </w:r>
          </w:p>
        </w:tc>
        <w:tc>
          <w:tcPr>
            <w:tcW w:w="0" w:type="auto"/>
          </w:tcPr>
          <w:p w14:paraId="6A4B01D1" w14:textId="3C562D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CA</w:t>
            </w:r>
          </w:p>
        </w:tc>
        <w:tc>
          <w:tcPr>
            <w:tcW w:w="0" w:type="auto"/>
          </w:tcPr>
          <w:p w14:paraId="5A918DB5" w14:textId="511F76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CF65058" w14:textId="3F114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074EF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6B4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E48C7D" w14:textId="77777777" w:rsidTr="003F2FDA">
        <w:tc>
          <w:tcPr>
            <w:tcW w:w="0" w:type="auto"/>
          </w:tcPr>
          <w:p w14:paraId="6DAF3EA6" w14:textId="71EE3F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R4-2110934</w:t>
            </w:r>
          </w:p>
        </w:tc>
        <w:tc>
          <w:tcPr>
            <w:tcW w:w="0" w:type="auto"/>
          </w:tcPr>
          <w:p w14:paraId="770363A8" w14:textId="5C010C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CA</w:t>
            </w:r>
          </w:p>
        </w:tc>
        <w:tc>
          <w:tcPr>
            <w:tcW w:w="0" w:type="auto"/>
          </w:tcPr>
          <w:p w14:paraId="58131FE3" w14:textId="2F383C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BB2B0B" w14:textId="1B86CA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6F2E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C0E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4AF870" w14:textId="77777777" w:rsidTr="003F2FDA">
        <w:tc>
          <w:tcPr>
            <w:tcW w:w="0" w:type="auto"/>
          </w:tcPr>
          <w:p w14:paraId="6F59EFFF" w14:textId="1629B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R4-2110935</w:t>
            </w:r>
          </w:p>
        </w:tc>
        <w:tc>
          <w:tcPr>
            <w:tcW w:w="0" w:type="auto"/>
          </w:tcPr>
          <w:p w14:paraId="6858FB4D" w14:textId="5A4D1A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on SRS IL</w:t>
            </w:r>
          </w:p>
        </w:tc>
        <w:tc>
          <w:tcPr>
            <w:tcW w:w="0" w:type="auto"/>
          </w:tcPr>
          <w:p w14:paraId="38ADA7F1" w14:textId="5AED8F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910A2C3" w14:textId="66B79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E4107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3F2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E3D898" w14:textId="77777777" w:rsidTr="003F2FDA">
        <w:tc>
          <w:tcPr>
            <w:tcW w:w="0" w:type="auto"/>
          </w:tcPr>
          <w:p w14:paraId="5432554C" w14:textId="2CF92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R4-2110936</w:t>
            </w:r>
          </w:p>
        </w:tc>
        <w:tc>
          <w:tcPr>
            <w:tcW w:w="0" w:type="auto"/>
          </w:tcPr>
          <w:p w14:paraId="29FF372D" w14:textId="6CF81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SRS IL</w:t>
            </w:r>
          </w:p>
        </w:tc>
        <w:tc>
          <w:tcPr>
            <w:tcW w:w="0" w:type="auto"/>
          </w:tcPr>
          <w:p w14:paraId="3EF488C6" w14:textId="03E92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62FDC16" w14:textId="234B0F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51B0E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120F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3A41FD" w14:textId="77777777" w:rsidTr="003F2FDA">
        <w:tc>
          <w:tcPr>
            <w:tcW w:w="0" w:type="auto"/>
          </w:tcPr>
          <w:p w14:paraId="6D0C54D8" w14:textId="630282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R4-2110937</w:t>
            </w:r>
          </w:p>
        </w:tc>
        <w:tc>
          <w:tcPr>
            <w:tcW w:w="0" w:type="auto"/>
          </w:tcPr>
          <w:p w14:paraId="0D1FCD8B" w14:textId="72511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PDSCH requirements</w:t>
            </w:r>
          </w:p>
        </w:tc>
        <w:tc>
          <w:tcPr>
            <w:tcW w:w="0" w:type="auto"/>
          </w:tcPr>
          <w:p w14:paraId="181D16B4" w14:textId="2CDFFC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FCBCA0" w14:textId="27E7CA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DD19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EA3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AB896A" w14:textId="77777777" w:rsidTr="003F2FDA">
        <w:tc>
          <w:tcPr>
            <w:tcW w:w="0" w:type="auto"/>
          </w:tcPr>
          <w:p w14:paraId="14B2B139" w14:textId="23C38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R4-2110938</w:t>
            </w:r>
          </w:p>
        </w:tc>
        <w:tc>
          <w:tcPr>
            <w:tcW w:w="0" w:type="auto"/>
          </w:tcPr>
          <w:p w14:paraId="2645A0D7" w14:textId="1F097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PDSCH requirements for standalone NR-U</w:t>
            </w:r>
          </w:p>
        </w:tc>
        <w:tc>
          <w:tcPr>
            <w:tcW w:w="0" w:type="auto"/>
          </w:tcPr>
          <w:p w14:paraId="583821DF" w14:textId="49EEF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784E53" w14:textId="6EAC98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61B4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EA20B" w14:textId="6E54EC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R4-2108716</w:t>
            </w:r>
          </w:p>
        </w:tc>
      </w:tr>
      <w:tr w:rsidR="00D412E4" w14:paraId="3373485B" w14:textId="77777777" w:rsidTr="003F2FDA">
        <w:tc>
          <w:tcPr>
            <w:tcW w:w="0" w:type="auto"/>
          </w:tcPr>
          <w:p w14:paraId="49782CD9" w14:textId="68AB9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R4-2110939</w:t>
            </w:r>
          </w:p>
        </w:tc>
        <w:tc>
          <w:tcPr>
            <w:tcW w:w="0" w:type="auto"/>
          </w:tcPr>
          <w:p w14:paraId="225D68E9" w14:textId="18D9C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multi-DCI transmission scheme for FR1 HST</w:t>
            </w:r>
          </w:p>
        </w:tc>
        <w:tc>
          <w:tcPr>
            <w:tcW w:w="0" w:type="auto"/>
          </w:tcPr>
          <w:p w14:paraId="748E7195" w14:textId="74AD2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7A85126" w14:textId="31708D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DE7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941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E33D82" w14:textId="77777777" w:rsidTr="003F2FDA">
        <w:tc>
          <w:tcPr>
            <w:tcW w:w="0" w:type="auto"/>
          </w:tcPr>
          <w:p w14:paraId="2C6E3007" w14:textId="30BB7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R4-2110940</w:t>
            </w:r>
          </w:p>
        </w:tc>
        <w:tc>
          <w:tcPr>
            <w:tcW w:w="0" w:type="auto"/>
          </w:tcPr>
          <w:p w14:paraId="1A354826" w14:textId="23562A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MMSE-IRC receiver requirements for intra-cell inter-user interference</w:t>
            </w:r>
          </w:p>
        </w:tc>
        <w:tc>
          <w:tcPr>
            <w:tcW w:w="0" w:type="auto"/>
          </w:tcPr>
          <w:p w14:paraId="091D97D9" w14:textId="3B983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F572298" w14:textId="5A07F0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D6F4F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16A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050C34" w14:textId="77777777" w:rsidTr="003F2FDA">
        <w:tc>
          <w:tcPr>
            <w:tcW w:w="0" w:type="auto"/>
          </w:tcPr>
          <w:p w14:paraId="06ED2142" w14:textId="66B1E8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R4-2110941</w:t>
            </w:r>
          </w:p>
        </w:tc>
        <w:tc>
          <w:tcPr>
            <w:tcW w:w="0" w:type="auto"/>
          </w:tcPr>
          <w:p w14:paraId="52218564" w14:textId="52326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CRS-IM</w:t>
            </w:r>
          </w:p>
        </w:tc>
        <w:tc>
          <w:tcPr>
            <w:tcW w:w="0" w:type="auto"/>
          </w:tcPr>
          <w:p w14:paraId="6B0731CE" w14:textId="71CE94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0E9BEF" w14:textId="1D1125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0C9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01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CF1A15" w14:textId="77777777" w:rsidTr="003F2FDA">
        <w:tc>
          <w:tcPr>
            <w:tcW w:w="0" w:type="auto"/>
          </w:tcPr>
          <w:p w14:paraId="13AA8BB6" w14:textId="52284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R4-2110942</w:t>
            </w:r>
          </w:p>
        </w:tc>
        <w:tc>
          <w:tcPr>
            <w:tcW w:w="0" w:type="auto"/>
          </w:tcPr>
          <w:p w14:paraId="10BE72D4" w14:textId="6D9CCA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7547DAD9" w14:textId="33145D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0A39AA3" w14:textId="2F66A5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7036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92362" w14:textId="0FD5C9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</w:tr>
      <w:tr w:rsidR="00D412E4" w14:paraId="3D2F29B2" w14:textId="77777777" w:rsidTr="003F2FDA">
        <w:tc>
          <w:tcPr>
            <w:tcW w:w="0" w:type="auto"/>
          </w:tcPr>
          <w:p w14:paraId="252AF374" w14:textId="555F5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R4-2110943</w:t>
            </w:r>
          </w:p>
        </w:tc>
        <w:tc>
          <w:tcPr>
            <w:tcW w:w="0" w:type="auto"/>
          </w:tcPr>
          <w:p w14:paraId="7BCA78DD" w14:textId="45E32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R17</w:t>
            </w:r>
          </w:p>
        </w:tc>
        <w:tc>
          <w:tcPr>
            <w:tcW w:w="0" w:type="auto"/>
          </w:tcPr>
          <w:p w14:paraId="218BB152" w14:textId="36269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71E5429" w14:textId="026C6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F53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BA9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D35D2C" w14:textId="77777777" w:rsidTr="003F2FDA">
        <w:tc>
          <w:tcPr>
            <w:tcW w:w="0" w:type="auto"/>
          </w:tcPr>
          <w:p w14:paraId="66D46366" w14:textId="3EAA5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R4-2110944</w:t>
            </w:r>
          </w:p>
        </w:tc>
        <w:tc>
          <w:tcPr>
            <w:tcW w:w="0" w:type="auto"/>
          </w:tcPr>
          <w:p w14:paraId="7CF61E16" w14:textId="27D85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38.176-2 v.0.1.0  - update after RAN4#98bis meeting</w:t>
            </w:r>
          </w:p>
        </w:tc>
        <w:tc>
          <w:tcPr>
            <w:tcW w:w="0" w:type="auto"/>
          </w:tcPr>
          <w:p w14:paraId="08ED30A0" w14:textId="30C30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6F1CB4" w14:textId="45740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ACF02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686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2EF818" w14:textId="77777777" w:rsidTr="003F2FDA">
        <w:tc>
          <w:tcPr>
            <w:tcW w:w="0" w:type="auto"/>
          </w:tcPr>
          <w:p w14:paraId="7C014E8E" w14:textId="2EF064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R4-2110945</w:t>
            </w:r>
          </w:p>
        </w:tc>
        <w:tc>
          <w:tcPr>
            <w:tcW w:w="0" w:type="auto"/>
          </w:tcPr>
          <w:p w14:paraId="592FA607" w14:textId="575A8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38.176-2 Editor update - editorials</w:t>
            </w:r>
          </w:p>
        </w:tc>
        <w:tc>
          <w:tcPr>
            <w:tcW w:w="0" w:type="auto"/>
          </w:tcPr>
          <w:p w14:paraId="140151E8" w14:textId="4653D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AFF252" w14:textId="1A0B1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F000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94168" w14:textId="35CDCB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R4-2108578</w:t>
            </w:r>
          </w:p>
        </w:tc>
      </w:tr>
      <w:tr w:rsidR="00D412E4" w14:paraId="7DD362E4" w14:textId="77777777" w:rsidTr="003F2FDA">
        <w:tc>
          <w:tcPr>
            <w:tcW w:w="0" w:type="auto"/>
          </w:tcPr>
          <w:p w14:paraId="73F4006E" w14:textId="3185C9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R4-2110946</w:t>
            </w:r>
          </w:p>
        </w:tc>
        <w:tc>
          <w:tcPr>
            <w:tcW w:w="0" w:type="auto"/>
          </w:tcPr>
          <w:p w14:paraId="72C172F2" w14:textId="74858E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 UL harmonic analysis for fixed-wireless vehicle-mounted use cases in Band 12, Band 5, and Band n71</w:t>
            </w:r>
          </w:p>
        </w:tc>
        <w:tc>
          <w:tcPr>
            <w:tcW w:w="0" w:type="auto"/>
          </w:tcPr>
          <w:p w14:paraId="026398D7" w14:textId="42B531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1EB2B60" w14:textId="3C484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EBCF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E997E" w14:textId="3C518E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R4-2107906</w:t>
            </w:r>
          </w:p>
        </w:tc>
      </w:tr>
      <w:tr w:rsidR="00D412E4" w14:paraId="72256141" w14:textId="77777777" w:rsidTr="003F2FDA">
        <w:tc>
          <w:tcPr>
            <w:tcW w:w="0" w:type="auto"/>
          </w:tcPr>
          <w:p w14:paraId="6DA127A8" w14:textId="1F10E7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R4-2110947</w:t>
            </w:r>
          </w:p>
        </w:tc>
        <w:tc>
          <w:tcPr>
            <w:tcW w:w="0" w:type="auto"/>
          </w:tcPr>
          <w:p w14:paraId="5A7B3A09" w14:textId="669E96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demodulation and CSI requirements</w:t>
            </w:r>
          </w:p>
        </w:tc>
        <w:tc>
          <w:tcPr>
            <w:tcW w:w="0" w:type="auto"/>
          </w:tcPr>
          <w:p w14:paraId="446E5B96" w14:textId="6CF76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BC6E0B" w14:textId="6ADFE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D693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471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E6567D" w14:textId="77777777" w:rsidTr="003F2FDA">
        <w:tc>
          <w:tcPr>
            <w:tcW w:w="0" w:type="auto"/>
          </w:tcPr>
          <w:p w14:paraId="5C91BF8C" w14:textId="3790FB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R4-2110948</w:t>
            </w:r>
          </w:p>
        </w:tc>
        <w:tc>
          <w:tcPr>
            <w:tcW w:w="0" w:type="auto"/>
          </w:tcPr>
          <w:p w14:paraId="5E6E40B0" w14:textId="50040A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PDSCH simulation results</w:t>
            </w:r>
          </w:p>
        </w:tc>
        <w:tc>
          <w:tcPr>
            <w:tcW w:w="0" w:type="auto"/>
          </w:tcPr>
          <w:p w14:paraId="46B4902E" w14:textId="46246B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80C124D" w14:textId="7E411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6C2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DC1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45A0B9" w14:textId="77777777" w:rsidTr="003F2FDA">
        <w:tc>
          <w:tcPr>
            <w:tcW w:w="0" w:type="auto"/>
          </w:tcPr>
          <w:p w14:paraId="4753ABA8" w14:textId="0533AA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R4-2110949</w:t>
            </w:r>
          </w:p>
        </w:tc>
        <w:tc>
          <w:tcPr>
            <w:tcW w:w="0" w:type="auto"/>
          </w:tcPr>
          <w:p w14:paraId="6FED1456" w14:textId="2A299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requirements for CBM UEs</w:t>
            </w:r>
          </w:p>
        </w:tc>
        <w:tc>
          <w:tcPr>
            <w:tcW w:w="0" w:type="auto"/>
          </w:tcPr>
          <w:p w14:paraId="753222F2" w14:textId="18081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F7399EC" w14:textId="08DE54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4BD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58E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DDA6E3" w14:textId="77777777" w:rsidTr="003F2FDA">
        <w:tc>
          <w:tcPr>
            <w:tcW w:w="0" w:type="auto"/>
          </w:tcPr>
          <w:p w14:paraId="7C41278E" w14:textId="685800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R4-2110950</w:t>
            </w:r>
          </w:p>
        </w:tc>
        <w:tc>
          <w:tcPr>
            <w:tcW w:w="0" w:type="auto"/>
          </w:tcPr>
          <w:p w14:paraId="6A97647A" w14:textId="1316E9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52.6 -71 GHz workplan (RRM)</w:t>
            </w:r>
          </w:p>
        </w:tc>
        <w:tc>
          <w:tcPr>
            <w:tcW w:w="0" w:type="auto"/>
          </w:tcPr>
          <w:p w14:paraId="4CF679C1" w14:textId="710EF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A9CE5C" w14:textId="6569C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E72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79C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0C0DD7" w14:textId="77777777" w:rsidTr="003F2FDA">
        <w:tc>
          <w:tcPr>
            <w:tcW w:w="0" w:type="auto"/>
          </w:tcPr>
          <w:p w14:paraId="51E9DC64" w14:textId="2E7BA7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R4-2110951</w:t>
            </w:r>
          </w:p>
        </w:tc>
        <w:tc>
          <w:tcPr>
            <w:tcW w:w="0" w:type="auto"/>
          </w:tcPr>
          <w:p w14:paraId="13B8BEF3" w14:textId="58E154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RRM scope for NR 52.6 – 71 GHz support</w:t>
            </w:r>
          </w:p>
        </w:tc>
        <w:tc>
          <w:tcPr>
            <w:tcW w:w="0" w:type="auto"/>
          </w:tcPr>
          <w:p w14:paraId="318222DB" w14:textId="576990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87FF656" w14:textId="07CC53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A25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5F3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F2B9E8" w14:textId="77777777" w:rsidTr="003F2FDA">
        <w:tc>
          <w:tcPr>
            <w:tcW w:w="0" w:type="auto"/>
          </w:tcPr>
          <w:p w14:paraId="1BAB2E37" w14:textId="29D2F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R4-2110952</w:t>
            </w:r>
          </w:p>
        </w:tc>
        <w:tc>
          <w:tcPr>
            <w:tcW w:w="0" w:type="auto"/>
          </w:tcPr>
          <w:p w14:paraId="1118C488" w14:textId="1E85F2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Scenario-A deployment aspects</w:t>
            </w:r>
          </w:p>
        </w:tc>
        <w:tc>
          <w:tcPr>
            <w:tcW w:w="0" w:type="auto"/>
          </w:tcPr>
          <w:p w14:paraId="7E3852FE" w14:textId="13BC1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D4E650" w14:textId="32200D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9477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E63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53C6E8" w14:textId="77777777" w:rsidTr="003F2FDA">
        <w:tc>
          <w:tcPr>
            <w:tcW w:w="0" w:type="auto"/>
          </w:tcPr>
          <w:p w14:paraId="33919B15" w14:textId="6602A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R4-2110953</w:t>
            </w:r>
          </w:p>
        </w:tc>
        <w:tc>
          <w:tcPr>
            <w:tcW w:w="0" w:type="auto"/>
          </w:tcPr>
          <w:p w14:paraId="73F755F5" w14:textId="0F49DE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Scenario-B deployment aspects</w:t>
            </w:r>
          </w:p>
        </w:tc>
        <w:tc>
          <w:tcPr>
            <w:tcW w:w="0" w:type="auto"/>
          </w:tcPr>
          <w:p w14:paraId="72A99655" w14:textId="1FFABC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EF91E4E" w14:textId="711521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C98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17B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BC6553" w14:textId="77777777" w:rsidTr="003F2FDA">
        <w:tc>
          <w:tcPr>
            <w:tcW w:w="0" w:type="auto"/>
          </w:tcPr>
          <w:p w14:paraId="3F66A1F8" w14:textId="0A87F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R4-2110954</w:t>
            </w:r>
          </w:p>
        </w:tc>
        <w:tc>
          <w:tcPr>
            <w:tcW w:w="0" w:type="auto"/>
          </w:tcPr>
          <w:p w14:paraId="5F607278" w14:textId="1C5323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number of RX beams for FR2 HST</w:t>
            </w:r>
          </w:p>
        </w:tc>
        <w:tc>
          <w:tcPr>
            <w:tcW w:w="0" w:type="auto"/>
          </w:tcPr>
          <w:p w14:paraId="12145B76" w14:textId="3C934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20566A1" w14:textId="789B09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3F01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B5C9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43B054" w14:textId="77777777" w:rsidTr="003F2FDA">
        <w:tc>
          <w:tcPr>
            <w:tcW w:w="0" w:type="auto"/>
          </w:tcPr>
          <w:p w14:paraId="0B6D6AA2" w14:textId="61D02D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R4-2110955</w:t>
            </w:r>
          </w:p>
        </w:tc>
        <w:tc>
          <w:tcPr>
            <w:tcW w:w="0" w:type="auto"/>
          </w:tcPr>
          <w:p w14:paraId="7FA08504" w14:textId="0A5F2D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RRM requirements impact of FR2 HST</w:t>
            </w:r>
          </w:p>
        </w:tc>
        <w:tc>
          <w:tcPr>
            <w:tcW w:w="0" w:type="auto"/>
          </w:tcPr>
          <w:p w14:paraId="4C1BE52F" w14:textId="005576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5342A4B" w14:textId="69A0E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760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E05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7FBD45" w14:textId="77777777" w:rsidTr="003F2FDA">
        <w:tc>
          <w:tcPr>
            <w:tcW w:w="0" w:type="auto"/>
          </w:tcPr>
          <w:p w14:paraId="19198F00" w14:textId="148CF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R4-2110956</w:t>
            </w:r>
          </w:p>
        </w:tc>
        <w:tc>
          <w:tcPr>
            <w:tcW w:w="0" w:type="auto"/>
          </w:tcPr>
          <w:p w14:paraId="048FAA3A" w14:textId="7E284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16822187" w14:textId="696849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94D0333" w14:textId="60C6FE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076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405E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9FC3CC" w14:textId="77777777" w:rsidTr="003F2FDA">
        <w:tc>
          <w:tcPr>
            <w:tcW w:w="0" w:type="auto"/>
          </w:tcPr>
          <w:p w14:paraId="023ED1E3" w14:textId="79273A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R4-2110957</w:t>
            </w:r>
          </w:p>
        </w:tc>
        <w:tc>
          <w:tcPr>
            <w:tcW w:w="0" w:type="auto"/>
          </w:tcPr>
          <w:p w14:paraId="3F069535" w14:textId="70EA2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PC2 DC_2_66-n41</w:t>
            </w:r>
          </w:p>
        </w:tc>
        <w:tc>
          <w:tcPr>
            <w:tcW w:w="0" w:type="auto"/>
          </w:tcPr>
          <w:p w14:paraId="7A96DE61" w14:textId="61A74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8DE3510" w14:textId="6A11F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A66A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3FF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C6B8F89" w14:textId="77777777" w:rsidTr="003F2FDA">
        <w:tc>
          <w:tcPr>
            <w:tcW w:w="0" w:type="auto"/>
          </w:tcPr>
          <w:p w14:paraId="72209C7E" w14:textId="656E29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R4-2110958</w:t>
            </w:r>
          </w:p>
        </w:tc>
        <w:tc>
          <w:tcPr>
            <w:tcW w:w="0" w:type="auto"/>
          </w:tcPr>
          <w:p w14:paraId="68207EFD" w14:textId="4E41A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Introduction of RMR 1900MHz band </w:t>
            </w:r>
          </w:p>
        </w:tc>
        <w:tc>
          <w:tcPr>
            <w:tcW w:w="0" w:type="auto"/>
          </w:tcPr>
          <w:p w14:paraId="41B49B6F" w14:textId="46B52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BBBDE7" w14:textId="2E333E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7112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BD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5D2324" w14:textId="77777777" w:rsidTr="003F2FDA">
        <w:tc>
          <w:tcPr>
            <w:tcW w:w="0" w:type="auto"/>
          </w:tcPr>
          <w:p w14:paraId="3A86BF54" w14:textId="7619C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R4-2110959</w:t>
            </w:r>
          </w:p>
        </w:tc>
        <w:tc>
          <w:tcPr>
            <w:tcW w:w="0" w:type="auto"/>
          </w:tcPr>
          <w:p w14:paraId="5E66C26B" w14:textId="56DA9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273D78F6" w14:textId="19EC49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7C563308" w14:textId="18BC92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0A6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257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3FBDB7" w14:textId="77777777" w:rsidTr="003F2FDA">
        <w:tc>
          <w:tcPr>
            <w:tcW w:w="0" w:type="auto"/>
          </w:tcPr>
          <w:p w14:paraId="56BB63DE" w14:textId="645DFF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R4-2110960</w:t>
            </w:r>
          </w:p>
        </w:tc>
        <w:tc>
          <w:tcPr>
            <w:tcW w:w="0" w:type="auto"/>
          </w:tcPr>
          <w:p w14:paraId="6DF33016" w14:textId="052B52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maximum conducted and radiated output power</w:t>
            </w:r>
          </w:p>
        </w:tc>
        <w:tc>
          <w:tcPr>
            <w:tcW w:w="0" w:type="auto"/>
          </w:tcPr>
          <w:p w14:paraId="2588A02C" w14:textId="69F8D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05758C48" w14:textId="0B6C4E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9366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F36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115235" w14:textId="77777777" w:rsidTr="003F2FDA">
        <w:tc>
          <w:tcPr>
            <w:tcW w:w="0" w:type="auto"/>
          </w:tcPr>
          <w:p w14:paraId="429A33B4" w14:textId="368BA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R4-2110961</w:t>
            </w:r>
          </w:p>
        </w:tc>
        <w:tc>
          <w:tcPr>
            <w:tcW w:w="0" w:type="auto"/>
          </w:tcPr>
          <w:p w14:paraId="30BE49BF" w14:textId="266D2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0F1FF78F" w14:textId="4590D0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68F440" w14:textId="5F88B2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6F2A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0A0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AA2C81" w14:textId="77777777" w:rsidTr="003F2FDA">
        <w:tc>
          <w:tcPr>
            <w:tcW w:w="0" w:type="auto"/>
          </w:tcPr>
          <w:p w14:paraId="03FDCD13" w14:textId="657A35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R4-2110962</w:t>
            </w:r>
          </w:p>
        </w:tc>
        <w:tc>
          <w:tcPr>
            <w:tcW w:w="0" w:type="auto"/>
          </w:tcPr>
          <w:p w14:paraId="3AB0F199" w14:textId="1C7439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38.133 NR-U conditions</w:t>
            </w:r>
          </w:p>
        </w:tc>
        <w:tc>
          <w:tcPr>
            <w:tcW w:w="0" w:type="auto"/>
          </w:tcPr>
          <w:p w14:paraId="31314E0E" w14:textId="31D503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8C2FE6" w14:textId="53FFAF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C1668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5A0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334CD8" w14:textId="77777777" w:rsidTr="003F2FDA">
        <w:tc>
          <w:tcPr>
            <w:tcW w:w="0" w:type="auto"/>
          </w:tcPr>
          <w:p w14:paraId="713DD195" w14:textId="7D17E9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R4-2110963</w:t>
            </w:r>
          </w:p>
        </w:tc>
        <w:tc>
          <w:tcPr>
            <w:tcW w:w="0" w:type="auto"/>
          </w:tcPr>
          <w:p w14:paraId="6B9E40F4" w14:textId="196EC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activation TC</w:t>
            </w:r>
          </w:p>
        </w:tc>
        <w:tc>
          <w:tcPr>
            <w:tcW w:w="0" w:type="auto"/>
          </w:tcPr>
          <w:p w14:paraId="312ECC59" w14:textId="49E3DE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6247F9" w14:textId="45E0B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700C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ABADB1" w14:textId="58450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R4-2108277</w:t>
            </w:r>
          </w:p>
        </w:tc>
      </w:tr>
      <w:tr w:rsidR="00D412E4" w14:paraId="4655611B" w14:textId="77777777" w:rsidTr="003F2FDA">
        <w:tc>
          <w:tcPr>
            <w:tcW w:w="0" w:type="auto"/>
          </w:tcPr>
          <w:p w14:paraId="78F19C4F" w14:textId="547B1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R4-2110964</w:t>
            </w:r>
          </w:p>
        </w:tc>
        <w:tc>
          <w:tcPr>
            <w:tcW w:w="0" w:type="auto"/>
          </w:tcPr>
          <w:p w14:paraId="68066A2C" w14:textId="103E0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Other interruption TC</w:t>
            </w:r>
          </w:p>
        </w:tc>
        <w:tc>
          <w:tcPr>
            <w:tcW w:w="0" w:type="auto"/>
          </w:tcPr>
          <w:p w14:paraId="59241457" w14:textId="37347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2D3F32" w14:textId="7239B8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E49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6CEB9" w14:textId="2B6351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R4-2108278</w:t>
            </w:r>
          </w:p>
        </w:tc>
      </w:tr>
      <w:tr w:rsidR="00D412E4" w14:paraId="24644C5E" w14:textId="77777777" w:rsidTr="003F2FDA">
        <w:tc>
          <w:tcPr>
            <w:tcW w:w="0" w:type="auto"/>
          </w:tcPr>
          <w:p w14:paraId="2F401C85" w14:textId="36D27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R4-2110965</w:t>
            </w:r>
          </w:p>
        </w:tc>
        <w:tc>
          <w:tcPr>
            <w:tcW w:w="0" w:type="auto"/>
          </w:tcPr>
          <w:p w14:paraId="4992DD25" w14:textId="42E76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procedure TC</w:t>
            </w:r>
          </w:p>
        </w:tc>
        <w:tc>
          <w:tcPr>
            <w:tcW w:w="0" w:type="auto"/>
          </w:tcPr>
          <w:p w14:paraId="223A9FEF" w14:textId="41A380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165A8F" w14:textId="388F61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9CE5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9AF3B" w14:textId="6FABA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R4-2108281</w:t>
            </w:r>
          </w:p>
        </w:tc>
      </w:tr>
      <w:tr w:rsidR="00D412E4" w14:paraId="4734C3BF" w14:textId="77777777" w:rsidTr="003F2FDA">
        <w:tc>
          <w:tcPr>
            <w:tcW w:w="0" w:type="auto"/>
          </w:tcPr>
          <w:p w14:paraId="5126FB48" w14:textId="4E464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R4-2110966</w:t>
            </w:r>
          </w:p>
        </w:tc>
        <w:tc>
          <w:tcPr>
            <w:tcW w:w="0" w:type="auto"/>
          </w:tcPr>
          <w:p w14:paraId="5F82CA74" w14:textId="784D2C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accuracy TC</w:t>
            </w:r>
          </w:p>
        </w:tc>
        <w:tc>
          <w:tcPr>
            <w:tcW w:w="0" w:type="auto"/>
          </w:tcPr>
          <w:p w14:paraId="379DA10D" w14:textId="43A14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38528E" w14:textId="1D9AB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C3DB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741D2" w14:textId="53211F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R4-2108284</w:t>
            </w:r>
          </w:p>
        </w:tc>
      </w:tr>
      <w:tr w:rsidR="00D412E4" w14:paraId="48352D3F" w14:textId="77777777" w:rsidTr="003F2FDA">
        <w:tc>
          <w:tcPr>
            <w:tcW w:w="0" w:type="auto"/>
          </w:tcPr>
          <w:p w14:paraId="05A2BD5A" w14:textId="3B15AA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R4-2110967</w:t>
            </w:r>
          </w:p>
        </w:tc>
        <w:tc>
          <w:tcPr>
            <w:tcW w:w="0" w:type="auto"/>
          </w:tcPr>
          <w:p w14:paraId="4F46CFF4" w14:textId="493C7C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6AA4AE90" w14:textId="30800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C9ABDE" w14:textId="3BF14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D350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4D53D" w14:textId="314B5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</w:tr>
      <w:tr w:rsidR="00D412E4" w14:paraId="792E2B6F" w14:textId="77777777" w:rsidTr="003F2FDA">
        <w:tc>
          <w:tcPr>
            <w:tcW w:w="0" w:type="auto"/>
          </w:tcPr>
          <w:p w14:paraId="40A032FA" w14:textId="7B453F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R4-2110968</w:t>
            </w:r>
          </w:p>
        </w:tc>
        <w:tc>
          <w:tcPr>
            <w:tcW w:w="0" w:type="auto"/>
          </w:tcPr>
          <w:p w14:paraId="5CD07111" w14:textId="2A93A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438E879F" w14:textId="7E844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5AE8F" w14:textId="34BD3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368E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6C2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326611" w14:textId="77777777" w:rsidTr="003F2FDA">
        <w:tc>
          <w:tcPr>
            <w:tcW w:w="0" w:type="auto"/>
          </w:tcPr>
          <w:p w14:paraId="5E5D6297" w14:textId="39827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R4-2110969</w:t>
            </w:r>
          </w:p>
        </w:tc>
        <w:tc>
          <w:tcPr>
            <w:tcW w:w="0" w:type="auto"/>
          </w:tcPr>
          <w:p w14:paraId="3F9C361D" w14:textId="5C7011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66D4C8A8" w14:textId="526452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22B1DF" w14:textId="6DB25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0E6D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8C08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FBC941" w14:textId="77777777" w:rsidTr="003F2FDA">
        <w:tc>
          <w:tcPr>
            <w:tcW w:w="0" w:type="auto"/>
          </w:tcPr>
          <w:p w14:paraId="44A8D2A1" w14:textId="6264A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R4-2110970</w:t>
            </w:r>
          </w:p>
        </w:tc>
        <w:tc>
          <w:tcPr>
            <w:tcW w:w="0" w:type="auto"/>
          </w:tcPr>
          <w:p w14:paraId="1BA54CA6" w14:textId="4BACF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 applicability for mandatory measurement gaps in R15/R16</w:t>
            </w:r>
          </w:p>
        </w:tc>
        <w:tc>
          <w:tcPr>
            <w:tcW w:w="0" w:type="auto"/>
          </w:tcPr>
          <w:p w14:paraId="2F7A2DD5" w14:textId="46C0F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3D20B0" w14:textId="73F8E7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BF7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C45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C0F3C2" w14:textId="77777777" w:rsidTr="003F2FDA">
        <w:tc>
          <w:tcPr>
            <w:tcW w:w="0" w:type="auto"/>
          </w:tcPr>
          <w:p w14:paraId="297CD4AC" w14:textId="2C543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R4-2110971</w:t>
            </w:r>
          </w:p>
        </w:tc>
        <w:tc>
          <w:tcPr>
            <w:tcW w:w="0" w:type="auto"/>
          </w:tcPr>
          <w:p w14:paraId="34F782C2" w14:textId="3707A7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handover with PSCell</w:t>
            </w:r>
          </w:p>
        </w:tc>
        <w:tc>
          <w:tcPr>
            <w:tcW w:w="0" w:type="auto"/>
          </w:tcPr>
          <w:p w14:paraId="16600FC4" w14:textId="3BB7FF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498A05" w14:textId="1CC60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40EE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5F6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5AF16D" w14:textId="77777777" w:rsidTr="003F2FDA">
        <w:tc>
          <w:tcPr>
            <w:tcW w:w="0" w:type="auto"/>
          </w:tcPr>
          <w:p w14:paraId="08AE08E7" w14:textId="6CECD7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R4-2110972</w:t>
            </w:r>
          </w:p>
        </w:tc>
        <w:tc>
          <w:tcPr>
            <w:tcW w:w="0" w:type="auto"/>
          </w:tcPr>
          <w:p w14:paraId="17984B14" w14:textId="551677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(de)activation with PUCCH</w:t>
            </w:r>
          </w:p>
        </w:tc>
        <w:tc>
          <w:tcPr>
            <w:tcW w:w="0" w:type="auto"/>
          </w:tcPr>
          <w:p w14:paraId="48850AD8" w14:textId="59F4E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FDCC5F" w14:textId="243DD3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632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958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50E523" w14:textId="77777777" w:rsidTr="003F2FDA">
        <w:tc>
          <w:tcPr>
            <w:tcW w:w="0" w:type="auto"/>
          </w:tcPr>
          <w:p w14:paraId="25031134" w14:textId="4F732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R4-2110973</w:t>
            </w:r>
          </w:p>
        </w:tc>
        <w:tc>
          <w:tcPr>
            <w:tcW w:w="0" w:type="auto"/>
          </w:tcPr>
          <w:p w14:paraId="01B7B3C3" w14:textId="0F2DF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MR-DC enhancements</w:t>
            </w:r>
          </w:p>
        </w:tc>
        <w:tc>
          <w:tcPr>
            <w:tcW w:w="0" w:type="auto"/>
          </w:tcPr>
          <w:p w14:paraId="7F77F855" w14:textId="72B240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7ED370" w14:textId="3B646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232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ABA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1B31DF" w14:textId="77777777" w:rsidTr="003F2FDA">
        <w:tc>
          <w:tcPr>
            <w:tcW w:w="0" w:type="auto"/>
          </w:tcPr>
          <w:p w14:paraId="36D86C22" w14:textId="085503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R4-2110974</w:t>
            </w:r>
          </w:p>
        </w:tc>
        <w:tc>
          <w:tcPr>
            <w:tcW w:w="0" w:type="auto"/>
          </w:tcPr>
          <w:p w14:paraId="27B92294" w14:textId="40646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L1/L2 centric mobility</w:t>
            </w:r>
          </w:p>
        </w:tc>
        <w:tc>
          <w:tcPr>
            <w:tcW w:w="0" w:type="auto"/>
          </w:tcPr>
          <w:p w14:paraId="04705386" w14:textId="66440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40E14B" w14:textId="5ABD2C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FDB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655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3F4F9F" w14:textId="77777777" w:rsidTr="003F2FDA">
        <w:tc>
          <w:tcPr>
            <w:tcW w:w="0" w:type="auto"/>
          </w:tcPr>
          <w:p w14:paraId="4C660D0A" w14:textId="04DE75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R4-2110975</w:t>
            </w:r>
          </w:p>
        </w:tc>
        <w:tc>
          <w:tcPr>
            <w:tcW w:w="0" w:type="auto"/>
          </w:tcPr>
          <w:p w14:paraId="020F225C" w14:textId="653D82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38.133: Corrections to test cases for SCell dormancy</w:t>
            </w:r>
          </w:p>
        </w:tc>
        <w:tc>
          <w:tcPr>
            <w:tcW w:w="0" w:type="auto"/>
          </w:tcPr>
          <w:p w14:paraId="19A5E237" w14:textId="03BD03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E413B4" w14:textId="054CF5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D4A1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5E5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4C3065" w14:textId="77777777" w:rsidTr="003F2FDA">
        <w:tc>
          <w:tcPr>
            <w:tcW w:w="0" w:type="auto"/>
          </w:tcPr>
          <w:p w14:paraId="13EAADD5" w14:textId="0AE961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R4-2110976</w:t>
            </w:r>
          </w:p>
        </w:tc>
        <w:tc>
          <w:tcPr>
            <w:tcW w:w="0" w:type="auto"/>
          </w:tcPr>
          <w:p w14:paraId="2D1B7289" w14:textId="3654A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SRS antenna port switching</w:t>
            </w:r>
          </w:p>
        </w:tc>
        <w:tc>
          <w:tcPr>
            <w:tcW w:w="0" w:type="auto"/>
          </w:tcPr>
          <w:p w14:paraId="1105C76A" w14:textId="67D13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BFF897" w14:textId="5F652C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06C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E8A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76B8C6" w14:textId="77777777" w:rsidTr="003F2FDA">
        <w:tc>
          <w:tcPr>
            <w:tcW w:w="0" w:type="auto"/>
          </w:tcPr>
          <w:p w14:paraId="4B56E69E" w14:textId="149B79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R4-2110977</w:t>
            </w:r>
          </w:p>
        </w:tc>
        <w:tc>
          <w:tcPr>
            <w:tcW w:w="0" w:type="auto"/>
          </w:tcPr>
          <w:p w14:paraId="5FDA1C34" w14:textId="2B9390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maximum conducted and radiated output power</w:t>
            </w:r>
          </w:p>
        </w:tc>
        <w:tc>
          <w:tcPr>
            <w:tcW w:w="0" w:type="auto"/>
          </w:tcPr>
          <w:p w14:paraId="4D78EACE" w14:textId="5717D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32D4BA9A" w14:textId="47FC07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0770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96D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E0C7A5" w14:textId="77777777" w:rsidTr="003F2FDA">
        <w:tc>
          <w:tcPr>
            <w:tcW w:w="0" w:type="auto"/>
          </w:tcPr>
          <w:p w14:paraId="617855DD" w14:textId="0157D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R4-2110978</w:t>
            </w:r>
          </w:p>
        </w:tc>
        <w:tc>
          <w:tcPr>
            <w:tcW w:w="0" w:type="auto"/>
          </w:tcPr>
          <w:p w14:paraId="6082FA8A" w14:textId="2194C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1BD2789F" w14:textId="62C25A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46A223B" w14:textId="55082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B033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AA88B" w14:textId="34BF86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R4-2107894</w:t>
            </w:r>
          </w:p>
        </w:tc>
      </w:tr>
      <w:tr w:rsidR="00D412E4" w14:paraId="3E318BC7" w14:textId="77777777" w:rsidTr="003F2FDA">
        <w:tc>
          <w:tcPr>
            <w:tcW w:w="0" w:type="auto"/>
          </w:tcPr>
          <w:p w14:paraId="5D828684" w14:textId="0DCC2D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R4-2110979</w:t>
            </w:r>
          </w:p>
        </w:tc>
        <w:tc>
          <w:tcPr>
            <w:tcW w:w="0" w:type="auto"/>
          </w:tcPr>
          <w:p w14:paraId="736F5F26" w14:textId="6D0424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usage of Band n77 for US 3.45 – 3.55 GHz</w:t>
            </w:r>
          </w:p>
        </w:tc>
        <w:tc>
          <w:tcPr>
            <w:tcW w:w="0" w:type="auto"/>
          </w:tcPr>
          <w:p w14:paraId="12A235E9" w14:textId="52F8F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AT&amp;T</w:t>
            </w:r>
          </w:p>
        </w:tc>
        <w:tc>
          <w:tcPr>
            <w:tcW w:w="0" w:type="auto"/>
          </w:tcPr>
          <w:p w14:paraId="73FADDEB" w14:textId="35519A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207C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4201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616558" w14:textId="77777777" w:rsidTr="003F2FDA">
        <w:tc>
          <w:tcPr>
            <w:tcW w:w="0" w:type="auto"/>
          </w:tcPr>
          <w:p w14:paraId="18876D00" w14:textId="2179AE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R4-2110980</w:t>
            </w:r>
          </w:p>
        </w:tc>
        <w:tc>
          <w:tcPr>
            <w:tcW w:w="0" w:type="auto"/>
          </w:tcPr>
          <w:p w14:paraId="1E6D535F" w14:textId="54233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63242A18" w14:textId="671B6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D6FB89A" w14:textId="20A09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09DC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23A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C1D3A0" w14:textId="77777777" w:rsidTr="003F2FDA">
        <w:tc>
          <w:tcPr>
            <w:tcW w:w="0" w:type="auto"/>
          </w:tcPr>
          <w:p w14:paraId="1C7FAFB9" w14:textId="4EE07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R4-2110981</w:t>
            </w:r>
          </w:p>
        </w:tc>
        <w:tc>
          <w:tcPr>
            <w:tcW w:w="0" w:type="auto"/>
          </w:tcPr>
          <w:p w14:paraId="6985059A" w14:textId="151684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2F34C408" w14:textId="1BED23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512DA4" w14:textId="73782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350B2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AEB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8504AE" w14:textId="77777777" w:rsidTr="003F2FDA">
        <w:tc>
          <w:tcPr>
            <w:tcW w:w="0" w:type="auto"/>
          </w:tcPr>
          <w:p w14:paraId="1CE51CAF" w14:textId="341159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R4-2110982</w:t>
            </w:r>
          </w:p>
        </w:tc>
        <w:tc>
          <w:tcPr>
            <w:tcW w:w="0" w:type="auto"/>
          </w:tcPr>
          <w:p w14:paraId="1C8A1874" w14:textId="18A2A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EN-DC contiguous and non-contiguous capability</w:t>
            </w:r>
          </w:p>
        </w:tc>
        <w:tc>
          <w:tcPr>
            <w:tcW w:w="0" w:type="auto"/>
          </w:tcPr>
          <w:p w14:paraId="78D8DA6D" w14:textId="340B92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4081F5" w14:textId="3AF1A4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C65F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3223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EAB9BA" w14:textId="77777777" w:rsidTr="003F2FDA">
        <w:tc>
          <w:tcPr>
            <w:tcW w:w="0" w:type="auto"/>
          </w:tcPr>
          <w:p w14:paraId="2A5F124B" w14:textId="38E3DF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R4-2110983</w:t>
            </w:r>
          </w:p>
        </w:tc>
        <w:tc>
          <w:tcPr>
            <w:tcW w:w="0" w:type="auto"/>
          </w:tcPr>
          <w:p w14:paraId="1C4D7FF8" w14:textId="18F39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VLP for EU 6 GHz</w:t>
            </w:r>
          </w:p>
        </w:tc>
        <w:tc>
          <w:tcPr>
            <w:tcW w:w="0" w:type="auto"/>
          </w:tcPr>
          <w:p w14:paraId="643313D3" w14:textId="5508E0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8C717A" w14:textId="509E0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EA17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0D2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D4D016B" w14:textId="77777777" w:rsidTr="003F2FDA">
        <w:tc>
          <w:tcPr>
            <w:tcW w:w="0" w:type="auto"/>
          </w:tcPr>
          <w:p w14:paraId="712721DA" w14:textId="0E3C5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R4-2110984</w:t>
            </w:r>
          </w:p>
        </w:tc>
        <w:tc>
          <w:tcPr>
            <w:tcW w:w="0" w:type="auto"/>
          </w:tcPr>
          <w:p w14:paraId="054A8E2D" w14:textId="3AFA1D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 applicability for inter-band CA/DC</w:t>
            </w:r>
          </w:p>
        </w:tc>
        <w:tc>
          <w:tcPr>
            <w:tcW w:w="0" w:type="auto"/>
          </w:tcPr>
          <w:p w14:paraId="183D1011" w14:textId="283BF3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9E2D18" w14:textId="1EF92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34F8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EB1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B1E5B7" w14:textId="77777777" w:rsidTr="003F2FDA">
        <w:tc>
          <w:tcPr>
            <w:tcW w:w="0" w:type="auto"/>
          </w:tcPr>
          <w:p w14:paraId="31530EB2" w14:textId="64C64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R4-2110985</w:t>
            </w:r>
          </w:p>
        </w:tc>
        <w:tc>
          <w:tcPr>
            <w:tcW w:w="0" w:type="auto"/>
          </w:tcPr>
          <w:p w14:paraId="5A679DC7" w14:textId="26929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reconsideration of PC1.5 MPR for smartphones</w:t>
            </w:r>
          </w:p>
        </w:tc>
        <w:tc>
          <w:tcPr>
            <w:tcW w:w="0" w:type="auto"/>
          </w:tcPr>
          <w:p w14:paraId="541CB056" w14:textId="61E62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BA5B34C" w14:textId="54EC2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DC65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148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4E7D8F" w14:textId="77777777" w:rsidTr="003F2FDA">
        <w:tc>
          <w:tcPr>
            <w:tcW w:w="0" w:type="auto"/>
          </w:tcPr>
          <w:p w14:paraId="4EF6AE3B" w14:textId="2233A5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R4-2110986</w:t>
            </w:r>
          </w:p>
        </w:tc>
        <w:tc>
          <w:tcPr>
            <w:tcW w:w="0" w:type="auto"/>
          </w:tcPr>
          <w:p w14:paraId="6886FDE6" w14:textId="324EBB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1DC7530C" w14:textId="11768C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C9BBD2" w14:textId="0BFE4F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370D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25A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F6E2CA" w14:textId="77777777" w:rsidTr="003F2FDA">
        <w:tc>
          <w:tcPr>
            <w:tcW w:w="0" w:type="auto"/>
          </w:tcPr>
          <w:p w14:paraId="4818F5B9" w14:textId="566744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R4-2110987</w:t>
            </w:r>
          </w:p>
        </w:tc>
        <w:tc>
          <w:tcPr>
            <w:tcW w:w="0" w:type="auto"/>
          </w:tcPr>
          <w:p w14:paraId="00979FBD" w14:textId="52BD1E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53D7CDDB" w14:textId="3C34C4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012D3E" w14:textId="4F7104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316A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00A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CAE797" w14:textId="77777777" w:rsidTr="003F2FDA">
        <w:tc>
          <w:tcPr>
            <w:tcW w:w="0" w:type="auto"/>
          </w:tcPr>
          <w:p w14:paraId="6823F717" w14:textId="122379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R4-2110988</w:t>
            </w:r>
          </w:p>
        </w:tc>
        <w:tc>
          <w:tcPr>
            <w:tcW w:w="0" w:type="auto"/>
          </w:tcPr>
          <w:p w14:paraId="46CB2C82" w14:textId="75EF6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7B775A6E" w14:textId="7D4BC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D51AAF" w14:textId="5ED50D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6D74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022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C69D86" w14:textId="77777777" w:rsidTr="003F2FDA">
        <w:tc>
          <w:tcPr>
            <w:tcW w:w="0" w:type="auto"/>
          </w:tcPr>
          <w:p w14:paraId="0EEDCF74" w14:textId="24962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R4-2110989</w:t>
            </w:r>
          </w:p>
        </w:tc>
        <w:tc>
          <w:tcPr>
            <w:tcW w:w="0" w:type="auto"/>
          </w:tcPr>
          <w:p w14:paraId="543C3C67" w14:textId="2F4FC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25E61C27" w14:textId="23072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7D2CAC1" w14:textId="658F3C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B905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A08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C070AB" w14:textId="77777777" w:rsidTr="003F2FDA">
        <w:tc>
          <w:tcPr>
            <w:tcW w:w="0" w:type="auto"/>
          </w:tcPr>
          <w:p w14:paraId="0C8BA731" w14:textId="7CAEF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R4-2110990</w:t>
            </w:r>
          </w:p>
        </w:tc>
        <w:tc>
          <w:tcPr>
            <w:tcW w:w="0" w:type="auto"/>
          </w:tcPr>
          <w:p w14:paraId="6499C4A9" w14:textId="5EAE92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7A1A7AA2" w14:textId="6A43EB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DF80A0" w14:textId="4AA47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5669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D1662" w14:textId="22B54A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</w:tr>
      <w:tr w:rsidR="00D412E4" w14:paraId="6AA9B7F1" w14:textId="77777777" w:rsidTr="003F2FDA">
        <w:tc>
          <w:tcPr>
            <w:tcW w:w="0" w:type="auto"/>
          </w:tcPr>
          <w:p w14:paraId="00C87CD4" w14:textId="0C028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R4-2110991</w:t>
            </w:r>
          </w:p>
        </w:tc>
        <w:tc>
          <w:tcPr>
            <w:tcW w:w="0" w:type="auto"/>
          </w:tcPr>
          <w:p w14:paraId="2669791B" w14:textId="58CDC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3757BB1B" w14:textId="69FB4F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B1C5ED" w14:textId="6927F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02DF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239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222258" w14:textId="77777777" w:rsidTr="003F2FDA">
        <w:tc>
          <w:tcPr>
            <w:tcW w:w="0" w:type="auto"/>
          </w:tcPr>
          <w:p w14:paraId="7EFF6DF9" w14:textId="458C79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R4-2110992</w:t>
            </w:r>
          </w:p>
        </w:tc>
        <w:tc>
          <w:tcPr>
            <w:tcW w:w="0" w:type="auto"/>
          </w:tcPr>
          <w:p w14:paraId="282AEFA8" w14:textId="390B49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maximum bandwidth for NR 52.6 to 71 GHz</w:t>
            </w:r>
          </w:p>
        </w:tc>
        <w:tc>
          <w:tcPr>
            <w:tcW w:w="0" w:type="auto"/>
          </w:tcPr>
          <w:p w14:paraId="1238BFCC" w14:textId="010C8C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2622BEB1" w14:textId="596B6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FA4E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FAE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9DEEB51" w14:textId="77777777" w:rsidTr="003F2FDA">
        <w:tc>
          <w:tcPr>
            <w:tcW w:w="0" w:type="auto"/>
          </w:tcPr>
          <w:p w14:paraId="210385E6" w14:textId="27F665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R4-2110993</w:t>
            </w:r>
          </w:p>
        </w:tc>
        <w:tc>
          <w:tcPr>
            <w:tcW w:w="0" w:type="auto"/>
          </w:tcPr>
          <w:p w14:paraId="1F347C1C" w14:textId="32947E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Ka-band proposed for NR-NTN in Rel-17</w:t>
            </w:r>
          </w:p>
        </w:tc>
        <w:tc>
          <w:tcPr>
            <w:tcW w:w="0" w:type="auto"/>
          </w:tcPr>
          <w:p w14:paraId="3B89F073" w14:textId="05D86B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Hughes/EchoStar, Inmarsat, Thales, Fraunhofer</w:t>
            </w:r>
          </w:p>
        </w:tc>
        <w:tc>
          <w:tcPr>
            <w:tcW w:w="0" w:type="auto"/>
          </w:tcPr>
          <w:p w14:paraId="35DA410C" w14:textId="5A9771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FE37F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5A09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7D8ECB" w14:textId="77777777" w:rsidTr="003F2FDA">
        <w:tc>
          <w:tcPr>
            <w:tcW w:w="0" w:type="auto"/>
          </w:tcPr>
          <w:p w14:paraId="3E22E5FA" w14:textId="61DBE7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R4-2110994</w:t>
            </w:r>
          </w:p>
        </w:tc>
        <w:tc>
          <w:tcPr>
            <w:tcW w:w="0" w:type="auto"/>
          </w:tcPr>
          <w:p w14:paraId="5BDD84A8" w14:textId="4C586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Demodulation performance requirements for NR PUSCH 256QAM</w:t>
            </w:r>
          </w:p>
        </w:tc>
        <w:tc>
          <w:tcPr>
            <w:tcW w:w="0" w:type="auto"/>
          </w:tcPr>
          <w:p w14:paraId="5C36FCE4" w14:textId="7656D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490AB31" w14:textId="7DCB9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0454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7CF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0BBABF" w14:textId="77777777" w:rsidTr="003F2FDA">
        <w:tc>
          <w:tcPr>
            <w:tcW w:w="0" w:type="auto"/>
          </w:tcPr>
          <w:p w14:paraId="4D34055F" w14:textId="5107E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R4-2110995</w:t>
            </w:r>
          </w:p>
        </w:tc>
        <w:tc>
          <w:tcPr>
            <w:tcW w:w="0" w:type="auto"/>
          </w:tcPr>
          <w:p w14:paraId="5FBEF7D5" w14:textId="367688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(Rel-15)</w:t>
            </w:r>
          </w:p>
        </w:tc>
        <w:tc>
          <w:tcPr>
            <w:tcW w:w="0" w:type="auto"/>
          </w:tcPr>
          <w:p w14:paraId="3C369CEB" w14:textId="7C6DA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2EA47D" w14:textId="16F474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68FC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D7A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13B09F" w14:textId="77777777" w:rsidTr="003F2FDA">
        <w:tc>
          <w:tcPr>
            <w:tcW w:w="0" w:type="auto"/>
          </w:tcPr>
          <w:p w14:paraId="19E03A8F" w14:textId="4F6B8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R4-2110996</w:t>
            </w:r>
          </w:p>
        </w:tc>
        <w:tc>
          <w:tcPr>
            <w:tcW w:w="0" w:type="auto"/>
          </w:tcPr>
          <w:p w14:paraId="4A334615" w14:textId="6AC13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(Rel-16)</w:t>
            </w:r>
          </w:p>
        </w:tc>
        <w:tc>
          <w:tcPr>
            <w:tcW w:w="0" w:type="auto"/>
          </w:tcPr>
          <w:p w14:paraId="2C146E12" w14:textId="11E29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6CF653C" w14:textId="3CE00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6B67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3A0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86724B" w14:textId="77777777" w:rsidTr="003F2FDA">
        <w:tc>
          <w:tcPr>
            <w:tcW w:w="0" w:type="auto"/>
          </w:tcPr>
          <w:p w14:paraId="2BD8C974" w14:textId="2DDB83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R4-2110997</w:t>
            </w:r>
          </w:p>
        </w:tc>
        <w:tc>
          <w:tcPr>
            <w:tcW w:w="0" w:type="auto"/>
          </w:tcPr>
          <w:p w14:paraId="36B51F6A" w14:textId="595E5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(Rel-17)</w:t>
            </w:r>
          </w:p>
        </w:tc>
        <w:tc>
          <w:tcPr>
            <w:tcW w:w="0" w:type="auto"/>
          </w:tcPr>
          <w:p w14:paraId="5D82E8CB" w14:textId="13117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2991EF" w14:textId="1F798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D03D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A73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0365AA" w14:textId="77777777" w:rsidTr="003F2FDA">
        <w:tc>
          <w:tcPr>
            <w:tcW w:w="0" w:type="auto"/>
          </w:tcPr>
          <w:p w14:paraId="10AEFC17" w14:textId="00600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R4-2110998</w:t>
            </w:r>
          </w:p>
        </w:tc>
        <w:tc>
          <w:tcPr>
            <w:tcW w:w="0" w:type="auto"/>
          </w:tcPr>
          <w:p w14:paraId="2409BE45" w14:textId="0046A0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intra-cell inter-user interference</w:t>
            </w:r>
          </w:p>
        </w:tc>
        <w:tc>
          <w:tcPr>
            <w:tcW w:w="0" w:type="auto"/>
          </w:tcPr>
          <w:p w14:paraId="24D53496" w14:textId="30795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24F17F7" w14:textId="39DE4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571E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6D7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7F9B38" w14:textId="77777777" w:rsidTr="003F2FDA">
        <w:tc>
          <w:tcPr>
            <w:tcW w:w="0" w:type="auto"/>
          </w:tcPr>
          <w:p w14:paraId="26E88807" w14:textId="2F729C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R4-2110999</w:t>
            </w:r>
          </w:p>
        </w:tc>
        <w:tc>
          <w:tcPr>
            <w:tcW w:w="0" w:type="auto"/>
          </w:tcPr>
          <w:p w14:paraId="41B7453E" w14:textId="5AF7DA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v0.5.0</w:t>
            </w:r>
          </w:p>
        </w:tc>
        <w:tc>
          <w:tcPr>
            <w:tcW w:w="0" w:type="auto"/>
          </w:tcPr>
          <w:p w14:paraId="2EE8270D" w14:textId="718E8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B2EFB29" w14:textId="04C12F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661A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E17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93F468" w14:textId="77777777" w:rsidTr="003F2FDA">
        <w:tc>
          <w:tcPr>
            <w:tcW w:w="0" w:type="auto"/>
          </w:tcPr>
          <w:p w14:paraId="6C0F744D" w14:textId="2D13F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R4-2111000</w:t>
            </w:r>
          </w:p>
        </w:tc>
        <w:tc>
          <w:tcPr>
            <w:tcW w:w="0" w:type="auto"/>
          </w:tcPr>
          <w:p w14:paraId="27ED9ACF" w14:textId="71FA74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v0.5.0</w:t>
            </w:r>
          </w:p>
        </w:tc>
        <w:tc>
          <w:tcPr>
            <w:tcW w:w="0" w:type="auto"/>
          </w:tcPr>
          <w:p w14:paraId="6158B790" w14:textId="305C3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386EA47" w14:textId="5CD074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D66C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C9B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4D7ABA" w14:textId="77777777" w:rsidTr="003F2FDA">
        <w:tc>
          <w:tcPr>
            <w:tcW w:w="0" w:type="auto"/>
          </w:tcPr>
          <w:p w14:paraId="1A6AF959" w14:textId="666A39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R4-2111001</w:t>
            </w:r>
          </w:p>
        </w:tc>
        <w:tc>
          <w:tcPr>
            <w:tcW w:w="0" w:type="auto"/>
          </w:tcPr>
          <w:p w14:paraId="14EC9D3B" w14:textId="141B1E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Issue for FR2 MIMO OTA</w:t>
            </w:r>
          </w:p>
        </w:tc>
        <w:tc>
          <w:tcPr>
            <w:tcW w:w="0" w:type="auto"/>
          </w:tcPr>
          <w:p w14:paraId="5458A85D" w14:textId="6F5CEE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83FE002" w14:textId="5B3F48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819F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2AE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A16455" w14:textId="77777777" w:rsidTr="003F2FDA">
        <w:tc>
          <w:tcPr>
            <w:tcW w:w="0" w:type="auto"/>
          </w:tcPr>
          <w:p w14:paraId="188A20CD" w14:textId="7C92F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R4-2111002</w:t>
            </w:r>
          </w:p>
        </w:tc>
        <w:tc>
          <w:tcPr>
            <w:tcW w:w="0" w:type="auto"/>
          </w:tcPr>
          <w:p w14:paraId="061913AB" w14:textId="2C7CB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MIMO OTA Testing Ambiguities</w:t>
            </w:r>
          </w:p>
        </w:tc>
        <w:tc>
          <w:tcPr>
            <w:tcW w:w="0" w:type="auto"/>
          </w:tcPr>
          <w:p w14:paraId="0B144DA2" w14:textId="47BBC5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4F2F068" w14:textId="099497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FD9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C7C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8D7030" w14:textId="77777777" w:rsidTr="003F2FDA">
        <w:tc>
          <w:tcPr>
            <w:tcW w:w="0" w:type="auto"/>
          </w:tcPr>
          <w:p w14:paraId="182EE3B9" w14:textId="1515C8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R4-2111003</w:t>
            </w:r>
          </w:p>
        </w:tc>
        <w:tc>
          <w:tcPr>
            <w:tcW w:w="0" w:type="auto"/>
          </w:tcPr>
          <w:p w14:paraId="59E2DDC3" w14:textId="7FBE0D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and a New Beam Selection for CDL-C UMa</w:t>
            </w:r>
          </w:p>
        </w:tc>
        <w:tc>
          <w:tcPr>
            <w:tcW w:w="0" w:type="auto"/>
          </w:tcPr>
          <w:p w14:paraId="6F626C76" w14:textId="3916A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DE7D6EA" w14:textId="347E2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2CA6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EE328" w14:textId="65A46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R4-2108619</w:t>
            </w:r>
          </w:p>
        </w:tc>
      </w:tr>
      <w:tr w:rsidR="00D412E4" w14:paraId="7284C2E8" w14:textId="77777777" w:rsidTr="003F2FDA">
        <w:tc>
          <w:tcPr>
            <w:tcW w:w="0" w:type="auto"/>
          </w:tcPr>
          <w:p w14:paraId="789D89C0" w14:textId="6A362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R4-2111004</w:t>
            </w:r>
          </w:p>
        </w:tc>
        <w:tc>
          <w:tcPr>
            <w:tcW w:w="0" w:type="auto"/>
          </w:tcPr>
          <w:p w14:paraId="4EBA9272" w14:textId="3B532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Time Reduction with Optional Antenna Configuration Declaration</w:t>
            </w:r>
          </w:p>
        </w:tc>
        <w:tc>
          <w:tcPr>
            <w:tcW w:w="0" w:type="auto"/>
          </w:tcPr>
          <w:p w14:paraId="6690F774" w14:textId="00CD38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2720763" w14:textId="5BF6A6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9250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85D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F57FD2" w14:textId="77777777" w:rsidTr="003F2FDA">
        <w:tc>
          <w:tcPr>
            <w:tcW w:w="0" w:type="auto"/>
          </w:tcPr>
          <w:p w14:paraId="4D516ADA" w14:textId="6E3551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R4-2111005</w:t>
            </w:r>
          </w:p>
        </w:tc>
        <w:tc>
          <w:tcPr>
            <w:tcW w:w="0" w:type="auto"/>
          </w:tcPr>
          <w:p w14:paraId="477D0B74" w14:textId="0E7A6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0" w:type="auto"/>
          </w:tcPr>
          <w:p w14:paraId="232D4E50" w14:textId="0825BF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C221F7E" w14:textId="2B261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1EE2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D4E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AE6E56" w14:textId="77777777" w:rsidTr="003F2FDA">
        <w:tc>
          <w:tcPr>
            <w:tcW w:w="0" w:type="auto"/>
          </w:tcPr>
          <w:p w14:paraId="30A0043B" w14:textId="47CB93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R4-2111006</w:t>
            </w:r>
          </w:p>
        </w:tc>
        <w:tc>
          <w:tcPr>
            <w:tcW w:w="0" w:type="auto"/>
          </w:tcPr>
          <w:p w14:paraId="05CF09A1" w14:textId="67D69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0" w:type="auto"/>
          </w:tcPr>
          <w:p w14:paraId="72B10FD2" w14:textId="2E330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0DB8DD2F" w14:textId="77155C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0A0B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A77B1" w14:textId="0987B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R4-2108653</w:t>
            </w:r>
          </w:p>
        </w:tc>
      </w:tr>
      <w:tr w:rsidR="00D412E4" w14:paraId="765B4E21" w14:textId="77777777" w:rsidTr="003F2FDA">
        <w:tc>
          <w:tcPr>
            <w:tcW w:w="0" w:type="auto"/>
          </w:tcPr>
          <w:p w14:paraId="400D91EA" w14:textId="27D131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R4-2111007</w:t>
            </w:r>
          </w:p>
        </w:tc>
        <w:tc>
          <w:tcPr>
            <w:tcW w:w="0" w:type="auto"/>
          </w:tcPr>
          <w:p w14:paraId="63A385F0" w14:textId="1F6178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1356306A" w14:textId="79668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8C1F62" w14:textId="6DB418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9CDA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284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FF1277" w14:textId="77777777" w:rsidTr="003F2FDA">
        <w:tc>
          <w:tcPr>
            <w:tcW w:w="0" w:type="auto"/>
          </w:tcPr>
          <w:p w14:paraId="177B476C" w14:textId="3C7419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R4-2111008</w:t>
            </w:r>
          </w:p>
        </w:tc>
        <w:tc>
          <w:tcPr>
            <w:tcW w:w="0" w:type="auto"/>
          </w:tcPr>
          <w:p w14:paraId="6F6FBEB7" w14:textId="4D06E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beam correspondence for FR2 HST</w:t>
            </w:r>
          </w:p>
        </w:tc>
        <w:tc>
          <w:tcPr>
            <w:tcW w:w="0" w:type="auto"/>
          </w:tcPr>
          <w:p w14:paraId="2CF4736F" w14:textId="1E1FEB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FD3407" w14:textId="49AAD3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C1CE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ABC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616024" w14:textId="77777777" w:rsidTr="003F2FDA">
        <w:tc>
          <w:tcPr>
            <w:tcW w:w="0" w:type="auto"/>
          </w:tcPr>
          <w:p w14:paraId="6AEFA282" w14:textId="08B22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R4-2111009</w:t>
            </w:r>
          </w:p>
        </w:tc>
        <w:tc>
          <w:tcPr>
            <w:tcW w:w="0" w:type="auto"/>
          </w:tcPr>
          <w:p w14:paraId="063A4998" w14:textId="360AFB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Reverse IMD versus antenna isolation and its impact to MPR</w:t>
            </w:r>
          </w:p>
        </w:tc>
        <w:tc>
          <w:tcPr>
            <w:tcW w:w="0" w:type="auto"/>
          </w:tcPr>
          <w:p w14:paraId="05260325" w14:textId="5E5FC7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E535B64" w14:textId="1B83B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5C0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AB3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8FFF30" w14:textId="77777777" w:rsidTr="003F2FDA">
        <w:tc>
          <w:tcPr>
            <w:tcW w:w="0" w:type="auto"/>
          </w:tcPr>
          <w:p w14:paraId="78DC8A26" w14:textId="233D7C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R4-2111010</w:t>
            </w:r>
          </w:p>
        </w:tc>
        <w:tc>
          <w:tcPr>
            <w:tcW w:w="0" w:type="auto"/>
          </w:tcPr>
          <w:p w14:paraId="3FACC339" w14:textId="08E7A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61CA3F71" w14:textId="39166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26F0B4CF" w14:textId="2B0304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552C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A0F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99C7AC" w14:textId="77777777" w:rsidTr="003F2FDA">
        <w:tc>
          <w:tcPr>
            <w:tcW w:w="0" w:type="auto"/>
          </w:tcPr>
          <w:p w14:paraId="60F619A3" w14:textId="7B8DE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R4-2111011</w:t>
            </w:r>
          </w:p>
        </w:tc>
        <w:tc>
          <w:tcPr>
            <w:tcW w:w="0" w:type="auto"/>
          </w:tcPr>
          <w:p w14:paraId="5C4275D4" w14:textId="0E7B41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evaluation for PC2 transparent Tx diversity</w:t>
            </w:r>
          </w:p>
        </w:tc>
        <w:tc>
          <w:tcPr>
            <w:tcW w:w="0" w:type="auto"/>
          </w:tcPr>
          <w:p w14:paraId="7CAF2A44" w14:textId="298B86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6F57441" w14:textId="68B9FB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79BD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F5E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6F1A86" w14:textId="77777777" w:rsidTr="003F2FDA">
        <w:tc>
          <w:tcPr>
            <w:tcW w:w="0" w:type="auto"/>
          </w:tcPr>
          <w:p w14:paraId="22DCC1A6" w14:textId="395976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R4-2111012</w:t>
            </w:r>
          </w:p>
        </w:tc>
        <w:tc>
          <w:tcPr>
            <w:tcW w:w="0" w:type="auto"/>
          </w:tcPr>
          <w:p w14:paraId="09FDC550" w14:textId="38147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678756E4" w14:textId="04B5A6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1D57F2" w14:textId="47CD40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6C3C7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89D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B7E3EA" w14:textId="77777777" w:rsidTr="003F2FDA">
        <w:tc>
          <w:tcPr>
            <w:tcW w:w="0" w:type="auto"/>
          </w:tcPr>
          <w:p w14:paraId="34A6424F" w14:textId="3FAF4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R4-2111013</w:t>
            </w:r>
          </w:p>
        </w:tc>
        <w:tc>
          <w:tcPr>
            <w:tcW w:w="0" w:type="auto"/>
          </w:tcPr>
          <w:p w14:paraId="694A90B0" w14:textId="41DD06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6C9D8E6B" w14:textId="574D9C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36DA0F2" w14:textId="57733C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C44A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4D1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8982E6" w14:textId="77777777" w:rsidTr="003F2FDA">
        <w:tc>
          <w:tcPr>
            <w:tcW w:w="0" w:type="auto"/>
          </w:tcPr>
          <w:p w14:paraId="58446B6B" w14:textId="386FB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R4-2111014</w:t>
            </w:r>
          </w:p>
        </w:tc>
        <w:tc>
          <w:tcPr>
            <w:tcW w:w="0" w:type="auto"/>
          </w:tcPr>
          <w:p w14:paraId="53D9DBB6" w14:textId="301FE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PC2 n39 and A-MPR results</w:t>
            </w:r>
          </w:p>
        </w:tc>
        <w:tc>
          <w:tcPr>
            <w:tcW w:w="0" w:type="auto"/>
          </w:tcPr>
          <w:p w14:paraId="67CEA7E9" w14:textId="54417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E0C8AD4" w14:textId="6F1C6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36EA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F9B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2A5085" w14:textId="77777777" w:rsidTr="003F2FDA">
        <w:tc>
          <w:tcPr>
            <w:tcW w:w="0" w:type="auto"/>
          </w:tcPr>
          <w:p w14:paraId="11C61674" w14:textId="7E5FF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R4-2111015</w:t>
            </w:r>
          </w:p>
        </w:tc>
        <w:tc>
          <w:tcPr>
            <w:tcW w:w="0" w:type="auto"/>
          </w:tcPr>
          <w:p w14:paraId="77581796" w14:textId="41DC9B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permitted test methods for demodulation and RRM in band n262</w:t>
            </w:r>
          </w:p>
        </w:tc>
        <w:tc>
          <w:tcPr>
            <w:tcW w:w="0" w:type="auto"/>
          </w:tcPr>
          <w:p w14:paraId="098DBF38" w14:textId="473D9E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ED8636" w14:textId="21EA04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4288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73E523" w14:textId="29C35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R4-2108657</w:t>
            </w:r>
          </w:p>
        </w:tc>
      </w:tr>
      <w:tr w:rsidR="00D412E4" w14:paraId="43CB0973" w14:textId="77777777" w:rsidTr="003F2FDA">
        <w:tc>
          <w:tcPr>
            <w:tcW w:w="0" w:type="auto"/>
          </w:tcPr>
          <w:p w14:paraId="26EE3906" w14:textId="5F364A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R4-2111016</w:t>
            </w:r>
          </w:p>
        </w:tc>
        <w:tc>
          <w:tcPr>
            <w:tcW w:w="0" w:type="auto"/>
          </w:tcPr>
          <w:p w14:paraId="1C0E6F7A" w14:textId="40D52C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NR Intra-band ULCA IMD within Inter-band Combinations</w:t>
            </w:r>
          </w:p>
        </w:tc>
        <w:tc>
          <w:tcPr>
            <w:tcW w:w="0" w:type="auto"/>
          </w:tcPr>
          <w:p w14:paraId="70D75C0E" w14:textId="4D276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0F382E5" w14:textId="7C2B1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13D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B79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5ADC0B" w14:textId="77777777" w:rsidTr="003F2FDA">
        <w:tc>
          <w:tcPr>
            <w:tcW w:w="0" w:type="auto"/>
          </w:tcPr>
          <w:p w14:paraId="55A2C653" w14:textId="2DB89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R4-2111017</w:t>
            </w:r>
          </w:p>
        </w:tc>
        <w:tc>
          <w:tcPr>
            <w:tcW w:w="0" w:type="auto"/>
          </w:tcPr>
          <w:p w14:paraId="609F3345" w14:textId="1D6B9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567EC517" w14:textId="43E27D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85BFA31" w14:textId="62FAFD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9A06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336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7344072" w14:textId="77777777" w:rsidTr="003F2FDA">
        <w:tc>
          <w:tcPr>
            <w:tcW w:w="0" w:type="auto"/>
          </w:tcPr>
          <w:p w14:paraId="4725630B" w14:textId="0A992C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R4-2111018</w:t>
            </w:r>
          </w:p>
        </w:tc>
        <w:tc>
          <w:tcPr>
            <w:tcW w:w="0" w:type="auto"/>
          </w:tcPr>
          <w:p w14:paraId="00557830" w14:textId="315AA6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600MHz duplexers and band definitions options evaluation</w:t>
            </w:r>
          </w:p>
        </w:tc>
        <w:tc>
          <w:tcPr>
            <w:tcW w:w="0" w:type="auto"/>
          </w:tcPr>
          <w:p w14:paraId="69F07F15" w14:textId="7DAF6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A484AEE" w14:textId="4D1EE9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F6F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179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D15AD6" w14:textId="77777777" w:rsidTr="003F2FDA">
        <w:tc>
          <w:tcPr>
            <w:tcW w:w="0" w:type="auto"/>
          </w:tcPr>
          <w:p w14:paraId="3C7F3F4D" w14:textId="55967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R4-2111019</w:t>
            </w:r>
          </w:p>
        </w:tc>
        <w:tc>
          <w:tcPr>
            <w:tcW w:w="0" w:type="auto"/>
          </w:tcPr>
          <w:p w14:paraId="78AC4097" w14:textId="08C46C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TSG RAN on unwanted emission field testing</w:t>
            </w:r>
          </w:p>
        </w:tc>
        <w:tc>
          <w:tcPr>
            <w:tcW w:w="0" w:type="auto"/>
          </w:tcPr>
          <w:p w14:paraId="0336D5F9" w14:textId="7291B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BB6156" w14:textId="5BF35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1FC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87B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A9F56F" w14:textId="77777777" w:rsidTr="003F2FDA">
        <w:tc>
          <w:tcPr>
            <w:tcW w:w="0" w:type="auto"/>
          </w:tcPr>
          <w:p w14:paraId="022F7928" w14:textId="11396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R4-2111020</w:t>
            </w:r>
          </w:p>
        </w:tc>
        <w:tc>
          <w:tcPr>
            <w:tcW w:w="0" w:type="auto"/>
          </w:tcPr>
          <w:p w14:paraId="7247A056" w14:textId="63899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CA_n48-n71 and DC_n48-n71</w:t>
            </w:r>
          </w:p>
        </w:tc>
        <w:tc>
          <w:tcPr>
            <w:tcW w:w="0" w:type="auto"/>
          </w:tcPr>
          <w:p w14:paraId="40DEF4E9" w14:textId="314D0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44666E2E" w14:textId="733C59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DA4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CB91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C74542" w14:textId="77777777" w:rsidTr="003F2FDA">
        <w:tc>
          <w:tcPr>
            <w:tcW w:w="0" w:type="auto"/>
          </w:tcPr>
          <w:p w14:paraId="2343225A" w14:textId="58B8EB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R4-2111021</w:t>
            </w:r>
          </w:p>
        </w:tc>
        <w:tc>
          <w:tcPr>
            <w:tcW w:w="0" w:type="auto"/>
          </w:tcPr>
          <w:p w14:paraId="6189AB36" w14:textId="492188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0" w:type="auto"/>
          </w:tcPr>
          <w:p w14:paraId="797A329F" w14:textId="268696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F4EF34" w14:textId="144DFA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8978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E92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9A06A8" w14:textId="77777777" w:rsidTr="003F2FDA">
        <w:tc>
          <w:tcPr>
            <w:tcW w:w="0" w:type="auto"/>
          </w:tcPr>
          <w:p w14:paraId="41A9EDE2" w14:textId="76FE5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R4-2111022</w:t>
            </w:r>
          </w:p>
        </w:tc>
        <w:tc>
          <w:tcPr>
            <w:tcW w:w="0" w:type="auto"/>
          </w:tcPr>
          <w:p w14:paraId="2F17BC7D" w14:textId="162748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(Rel-14)</w:t>
            </w:r>
          </w:p>
        </w:tc>
        <w:tc>
          <w:tcPr>
            <w:tcW w:w="0" w:type="auto"/>
          </w:tcPr>
          <w:p w14:paraId="3CA6C287" w14:textId="7C0875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819AF2" w14:textId="6B8744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2210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F12E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0138E7C" w14:textId="77777777" w:rsidTr="003F2FDA">
        <w:tc>
          <w:tcPr>
            <w:tcW w:w="0" w:type="auto"/>
          </w:tcPr>
          <w:p w14:paraId="7458A9E3" w14:textId="794DF1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R4-2111023</w:t>
            </w:r>
          </w:p>
        </w:tc>
        <w:tc>
          <w:tcPr>
            <w:tcW w:w="0" w:type="auto"/>
          </w:tcPr>
          <w:p w14:paraId="087A5AE9" w14:textId="3E300B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contiguous UL CA using transparent Tx Diversity or UL MIMO</w:t>
            </w:r>
          </w:p>
        </w:tc>
        <w:tc>
          <w:tcPr>
            <w:tcW w:w="0" w:type="auto"/>
          </w:tcPr>
          <w:p w14:paraId="58FE506B" w14:textId="54450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F60066B" w14:textId="76D2C6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2FFC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B45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FD10732" w14:textId="77777777" w:rsidTr="003F2FDA">
        <w:tc>
          <w:tcPr>
            <w:tcW w:w="0" w:type="auto"/>
          </w:tcPr>
          <w:p w14:paraId="41782F0B" w14:textId="310DC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R4-2111024</w:t>
            </w:r>
          </w:p>
        </w:tc>
        <w:tc>
          <w:tcPr>
            <w:tcW w:w="0" w:type="auto"/>
          </w:tcPr>
          <w:p w14:paraId="3AB195FC" w14:textId="7863A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49D3A7FB" w14:textId="214060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57E0344E" w14:textId="3DC3A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F4372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49E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CA6DE8" w14:textId="77777777" w:rsidTr="003F2FDA">
        <w:tc>
          <w:tcPr>
            <w:tcW w:w="0" w:type="auto"/>
          </w:tcPr>
          <w:p w14:paraId="6DD6BBC3" w14:textId="14E75F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R4-2111025</w:t>
            </w:r>
          </w:p>
        </w:tc>
        <w:tc>
          <w:tcPr>
            <w:tcW w:w="0" w:type="auto"/>
          </w:tcPr>
          <w:p w14:paraId="61EE06EC" w14:textId="0B590B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038C78E9" w14:textId="721925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0728B5" w14:textId="49C545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B18C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7E3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231CA1" w14:textId="77777777" w:rsidTr="003F2FDA">
        <w:tc>
          <w:tcPr>
            <w:tcW w:w="0" w:type="auto"/>
          </w:tcPr>
          <w:p w14:paraId="3EE4E055" w14:textId="230DFD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R4-2111026</w:t>
            </w:r>
          </w:p>
        </w:tc>
        <w:tc>
          <w:tcPr>
            <w:tcW w:w="0" w:type="auto"/>
          </w:tcPr>
          <w:p w14:paraId="6D7EE9E7" w14:textId="6AB15D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38E038A2" w14:textId="315ABF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0CE9601E" w14:textId="0160F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0191A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650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77CCAF" w14:textId="77777777" w:rsidTr="003F2FDA">
        <w:tc>
          <w:tcPr>
            <w:tcW w:w="0" w:type="auto"/>
          </w:tcPr>
          <w:p w14:paraId="60C149E6" w14:textId="70F42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R4-2111027</w:t>
            </w:r>
          </w:p>
        </w:tc>
        <w:tc>
          <w:tcPr>
            <w:tcW w:w="0" w:type="auto"/>
          </w:tcPr>
          <w:p w14:paraId="723CD737" w14:textId="60A99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231950F1" w14:textId="666271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43000D" w14:textId="69B77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65A5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1A5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D544C5B" w14:textId="77777777" w:rsidTr="003F2FDA">
        <w:tc>
          <w:tcPr>
            <w:tcW w:w="0" w:type="auto"/>
          </w:tcPr>
          <w:p w14:paraId="4EA32C04" w14:textId="26023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R4-2111028</w:t>
            </w:r>
          </w:p>
        </w:tc>
        <w:tc>
          <w:tcPr>
            <w:tcW w:w="0" w:type="auto"/>
          </w:tcPr>
          <w:p w14:paraId="64DC7B47" w14:textId="3F4A5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RRC-based BWP switch on single CC in Rel15</w:t>
            </w:r>
          </w:p>
        </w:tc>
        <w:tc>
          <w:tcPr>
            <w:tcW w:w="0" w:type="auto"/>
          </w:tcPr>
          <w:p w14:paraId="79724D39" w14:textId="2322AC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097C45" w14:textId="044F94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120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BD2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05077F" w14:textId="77777777" w:rsidTr="003F2FDA">
        <w:tc>
          <w:tcPr>
            <w:tcW w:w="0" w:type="auto"/>
          </w:tcPr>
          <w:p w14:paraId="2AE32570" w14:textId="63FD4D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R4-2111029</w:t>
            </w:r>
          </w:p>
        </w:tc>
        <w:tc>
          <w:tcPr>
            <w:tcW w:w="0" w:type="auto"/>
          </w:tcPr>
          <w:p w14:paraId="67200A4F" w14:textId="07905A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Rel15</w:t>
            </w:r>
          </w:p>
        </w:tc>
        <w:tc>
          <w:tcPr>
            <w:tcW w:w="0" w:type="auto"/>
          </w:tcPr>
          <w:p w14:paraId="5338639F" w14:textId="47FD8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52AC52" w14:textId="64D1C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FA98C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816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B4FCEC" w14:textId="77777777" w:rsidTr="003F2FDA">
        <w:tc>
          <w:tcPr>
            <w:tcW w:w="0" w:type="auto"/>
          </w:tcPr>
          <w:p w14:paraId="6104EBCA" w14:textId="4057BD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R4-2111030</w:t>
            </w:r>
          </w:p>
        </w:tc>
        <w:tc>
          <w:tcPr>
            <w:tcW w:w="0" w:type="auto"/>
          </w:tcPr>
          <w:p w14:paraId="14D686EB" w14:textId="01167A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Rel16 - Cat A</w:t>
            </w:r>
          </w:p>
        </w:tc>
        <w:tc>
          <w:tcPr>
            <w:tcW w:w="0" w:type="auto"/>
          </w:tcPr>
          <w:p w14:paraId="05029362" w14:textId="56595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DCB7F2" w14:textId="3D9775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48992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BBE1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78171B" w14:textId="77777777" w:rsidTr="003F2FDA">
        <w:tc>
          <w:tcPr>
            <w:tcW w:w="0" w:type="auto"/>
          </w:tcPr>
          <w:p w14:paraId="67F19BA6" w14:textId="491B62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R4-2111031</w:t>
            </w:r>
          </w:p>
        </w:tc>
        <w:tc>
          <w:tcPr>
            <w:tcW w:w="0" w:type="auto"/>
          </w:tcPr>
          <w:p w14:paraId="3AED25FE" w14:textId="3A93B8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RRC-based BWP switch on single CC in </w:t>
            </w:r>
            <w:r>
              <w:rPr>
                <w:sz w:val="16"/>
              </w:rPr>
              <w:lastRenderedPageBreak/>
              <w:t>Rel17 - Cat A</w:t>
            </w:r>
          </w:p>
        </w:tc>
        <w:tc>
          <w:tcPr>
            <w:tcW w:w="0" w:type="auto"/>
          </w:tcPr>
          <w:p w14:paraId="36D75053" w14:textId="500B0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7D314BD4" w14:textId="52DBF3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withdrawn</w:t>
            </w:r>
          </w:p>
        </w:tc>
        <w:tc>
          <w:tcPr>
            <w:tcW w:w="0" w:type="auto"/>
          </w:tcPr>
          <w:p w14:paraId="6736EF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A8E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464485" w14:textId="77777777" w:rsidTr="003F2FDA">
        <w:tc>
          <w:tcPr>
            <w:tcW w:w="0" w:type="auto"/>
          </w:tcPr>
          <w:p w14:paraId="6FBC6580" w14:textId="72BF66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R4-2111032</w:t>
            </w:r>
          </w:p>
        </w:tc>
        <w:tc>
          <w:tcPr>
            <w:tcW w:w="0" w:type="auto"/>
          </w:tcPr>
          <w:p w14:paraId="298EE0E7" w14:textId="33C0A2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6956CC11" w14:textId="00175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DF9353" w14:textId="1B8CFC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23A7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422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19D277" w14:textId="77777777" w:rsidTr="003F2FDA">
        <w:tc>
          <w:tcPr>
            <w:tcW w:w="0" w:type="auto"/>
          </w:tcPr>
          <w:p w14:paraId="353AAE62" w14:textId="4AABC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R4-2111033</w:t>
            </w:r>
          </w:p>
        </w:tc>
        <w:tc>
          <w:tcPr>
            <w:tcW w:w="0" w:type="auto"/>
          </w:tcPr>
          <w:p w14:paraId="2740BEC5" w14:textId="3B46AC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Rel16 - Cat A</w:t>
            </w:r>
          </w:p>
        </w:tc>
        <w:tc>
          <w:tcPr>
            <w:tcW w:w="0" w:type="auto"/>
          </w:tcPr>
          <w:p w14:paraId="79E344E2" w14:textId="214F6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D69095" w14:textId="7F47B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756E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F7E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4B999B" w14:textId="77777777" w:rsidTr="003F2FDA">
        <w:tc>
          <w:tcPr>
            <w:tcW w:w="0" w:type="auto"/>
          </w:tcPr>
          <w:p w14:paraId="0BF3B184" w14:textId="4550AE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R4-2111034</w:t>
            </w:r>
          </w:p>
        </w:tc>
        <w:tc>
          <w:tcPr>
            <w:tcW w:w="0" w:type="auto"/>
          </w:tcPr>
          <w:p w14:paraId="1EEDC236" w14:textId="43395F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Rel17 - Cat A</w:t>
            </w:r>
          </w:p>
        </w:tc>
        <w:tc>
          <w:tcPr>
            <w:tcW w:w="0" w:type="auto"/>
          </w:tcPr>
          <w:p w14:paraId="2240605E" w14:textId="0B188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BDCC52" w14:textId="477D87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5414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35E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F6C323" w14:textId="77777777" w:rsidTr="003F2FDA">
        <w:tc>
          <w:tcPr>
            <w:tcW w:w="0" w:type="auto"/>
          </w:tcPr>
          <w:p w14:paraId="5D7B61FD" w14:textId="3CA8E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616B1128" w14:textId="36A7B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637E1B19" w14:textId="5BD1A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E279AD" w14:textId="157DE1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62DB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56955" w14:textId="193EBE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</w:tr>
      <w:tr w:rsidR="00D412E4" w14:paraId="7752B7E5" w14:textId="77777777" w:rsidTr="003F2FDA">
        <w:tc>
          <w:tcPr>
            <w:tcW w:w="0" w:type="auto"/>
          </w:tcPr>
          <w:p w14:paraId="154F2170" w14:textId="3B65B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R4-2111036</w:t>
            </w:r>
          </w:p>
        </w:tc>
        <w:tc>
          <w:tcPr>
            <w:tcW w:w="0" w:type="auto"/>
          </w:tcPr>
          <w:p w14:paraId="17C29530" w14:textId="482EB5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Rel16 - Cat A</w:t>
            </w:r>
          </w:p>
        </w:tc>
        <w:tc>
          <w:tcPr>
            <w:tcW w:w="0" w:type="auto"/>
          </w:tcPr>
          <w:p w14:paraId="1EE22190" w14:textId="42E900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2E63F5" w14:textId="7FB591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BD95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3C3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8C0A1B" w14:textId="77777777" w:rsidTr="003F2FDA">
        <w:tc>
          <w:tcPr>
            <w:tcW w:w="0" w:type="auto"/>
          </w:tcPr>
          <w:p w14:paraId="16E5E55E" w14:textId="2C6C7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R4-2111037</w:t>
            </w:r>
          </w:p>
        </w:tc>
        <w:tc>
          <w:tcPr>
            <w:tcW w:w="0" w:type="auto"/>
          </w:tcPr>
          <w:p w14:paraId="0C9CF2C3" w14:textId="57470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Rel17 - Cat A</w:t>
            </w:r>
          </w:p>
        </w:tc>
        <w:tc>
          <w:tcPr>
            <w:tcW w:w="0" w:type="auto"/>
          </w:tcPr>
          <w:p w14:paraId="7C19CB5F" w14:textId="5C12F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9C05FC" w14:textId="5FC703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9E3B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AF5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759A1B" w14:textId="77777777" w:rsidTr="003F2FDA">
        <w:tc>
          <w:tcPr>
            <w:tcW w:w="0" w:type="auto"/>
          </w:tcPr>
          <w:p w14:paraId="3BEC305A" w14:textId="44A5B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6F07BA78" w14:textId="24E23F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16897C44" w14:textId="16BB7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70FB1F" w14:textId="3042B1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5E93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D7B08" w14:textId="09B1A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</w:tr>
      <w:tr w:rsidR="00D412E4" w14:paraId="3EB74850" w14:textId="77777777" w:rsidTr="003F2FDA">
        <w:tc>
          <w:tcPr>
            <w:tcW w:w="0" w:type="auto"/>
          </w:tcPr>
          <w:p w14:paraId="0EFDD55C" w14:textId="185DF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R4-2111039</w:t>
            </w:r>
          </w:p>
        </w:tc>
        <w:tc>
          <w:tcPr>
            <w:tcW w:w="0" w:type="auto"/>
          </w:tcPr>
          <w:p w14:paraId="3AEEF307" w14:textId="6833F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Rel17 - Cat A</w:t>
            </w:r>
          </w:p>
        </w:tc>
        <w:tc>
          <w:tcPr>
            <w:tcW w:w="0" w:type="auto"/>
          </w:tcPr>
          <w:p w14:paraId="7BEE2DC1" w14:textId="2DD09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5E39A0" w14:textId="377D7F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D59A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F1F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96BB17" w14:textId="77777777" w:rsidTr="003F2FDA">
        <w:tc>
          <w:tcPr>
            <w:tcW w:w="0" w:type="auto"/>
          </w:tcPr>
          <w:p w14:paraId="3CC2B255" w14:textId="75941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144035A2" w14:textId="4CBF2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7E5637A7" w14:textId="5BB821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A1FD86" w14:textId="41D89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87E1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98A2D" w14:textId="2D5320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</w:tr>
      <w:tr w:rsidR="00D412E4" w14:paraId="6DF9769D" w14:textId="77777777" w:rsidTr="003F2FDA">
        <w:tc>
          <w:tcPr>
            <w:tcW w:w="0" w:type="auto"/>
          </w:tcPr>
          <w:p w14:paraId="0D5F7B39" w14:textId="16484C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R4-2111041</w:t>
            </w:r>
          </w:p>
        </w:tc>
        <w:tc>
          <w:tcPr>
            <w:tcW w:w="0" w:type="auto"/>
          </w:tcPr>
          <w:p w14:paraId="2306E2B2" w14:textId="6EA092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 in Rel-17 - Cat A</w:t>
            </w:r>
          </w:p>
        </w:tc>
        <w:tc>
          <w:tcPr>
            <w:tcW w:w="0" w:type="auto"/>
          </w:tcPr>
          <w:p w14:paraId="5A3387DA" w14:textId="2111C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EF9116" w14:textId="42ABA3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9DB9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413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4F5EC4" w14:textId="77777777" w:rsidTr="003F2FDA">
        <w:tc>
          <w:tcPr>
            <w:tcW w:w="0" w:type="auto"/>
          </w:tcPr>
          <w:p w14:paraId="6E892405" w14:textId="47F36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R4-2111042</w:t>
            </w:r>
          </w:p>
        </w:tc>
        <w:tc>
          <w:tcPr>
            <w:tcW w:w="0" w:type="auto"/>
          </w:tcPr>
          <w:p w14:paraId="1E37C0FD" w14:textId="5FF94A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BF37669" w14:textId="79ABF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128572" w14:textId="5682D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961E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D0A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C49B81" w14:textId="77777777" w:rsidTr="003F2FDA">
        <w:tc>
          <w:tcPr>
            <w:tcW w:w="0" w:type="auto"/>
          </w:tcPr>
          <w:p w14:paraId="50A83D79" w14:textId="198E6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R4-2111043</w:t>
            </w:r>
          </w:p>
        </w:tc>
        <w:tc>
          <w:tcPr>
            <w:tcW w:w="0" w:type="auto"/>
          </w:tcPr>
          <w:p w14:paraId="614B29E4" w14:textId="079F1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B1/B2 background</w:t>
            </w:r>
          </w:p>
        </w:tc>
        <w:tc>
          <w:tcPr>
            <w:tcW w:w="0" w:type="auto"/>
          </w:tcPr>
          <w:p w14:paraId="1B92EEFD" w14:textId="7CF212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E72D9C" w14:textId="6DCEB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CDA1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B4A2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050E90" w14:textId="77777777" w:rsidTr="003F2FDA">
        <w:tc>
          <w:tcPr>
            <w:tcW w:w="0" w:type="auto"/>
          </w:tcPr>
          <w:p w14:paraId="36C3339E" w14:textId="110C7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R4-2111044</w:t>
            </w:r>
          </w:p>
        </w:tc>
        <w:tc>
          <w:tcPr>
            <w:tcW w:w="0" w:type="auto"/>
          </w:tcPr>
          <w:p w14:paraId="79A004B8" w14:textId="2795A5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0" w:type="auto"/>
          </w:tcPr>
          <w:p w14:paraId="0AE1FC43" w14:textId="32EAF0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A973BBB" w14:textId="7A1DB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DB40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560B88" w14:textId="61E8C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R4-2107895</w:t>
            </w:r>
          </w:p>
        </w:tc>
      </w:tr>
      <w:tr w:rsidR="00D412E4" w14:paraId="6599F75B" w14:textId="77777777" w:rsidTr="003F2FDA">
        <w:tc>
          <w:tcPr>
            <w:tcW w:w="0" w:type="auto"/>
          </w:tcPr>
          <w:p w14:paraId="33915860" w14:textId="5EB33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R4-2111045</w:t>
            </w:r>
          </w:p>
        </w:tc>
        <w:tc>
          <w:tcPr>
            <w:tcW w:w="0" w:type="auto"/>
          </w:tcPr>
          <w:p w14:paraId="69F832FD" w14:textId="1CEA35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B1 full band filter feasibility analysis</w:t>
            </w:r>
          </w:p>
        </w:tc>
        <w:tc>
          <w:tcPr>
            <w:tcW w:w="0" w:type="auto"/>
          </w:tcPr>
          <w:p w14:paraId="71C90520" w14:textId="6023A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D68812" w14:textId="5394D7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F06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F5F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9752F7" w14:textId="77777777" w:rsidTr="003F2FDA">
        <w:tc>
          <w:tcPr>
            <w:tcW w:w="0" w:type="auto"/>
          </w:tcPr>
          <w:p w14:paraId="34940160" w14:textId="18568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R4-2111046</w:t>
            </w:r>
          </w:p>
        </w:tc>
        <w:tc>
          <w:tcPr>
            <w:tcW w:w="0" w:type="auto"/>
          </w:tcPr>
          <w:p w14:paraId="2D059C7D" w14:textId="499940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4B512E5E" w14:textId="174F0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6CA684" w14:textId="4F0098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3CCB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E8EC1" w14:textId="64EBE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</w:tr>
      <w:tr w:rsidR="00D412E4" w14:paraId="47D8FC81" w14:textId="77777777" w:rsidTr="003F2FDA">
        <w:tc>
          <w:tcPr>
            <w:tcW w:w="0" w:type="auto"/>
          </w:tcPr>
          <w:p w14:paraId="2C05486D" w14:textId="6A5BB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R4-2111047</w:t>
            </w:r>
          </w:p>
        </w:tc>
        <w:tc>
          <w:tcPr>
            <w:tcW w:w="0" w:type="auto"/>
          </w:tcPr>
          <w:p w14:paraId="61B84AC6" w14:textId="5BB1C1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76196B36" w14:textId="4D5C8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32FC4A" w14:textId="72C18A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057E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393C6" w14:textId="05D8B5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</w:tr>
      <w:tr w:rsidR="00D412E4" w14:paraId="1FAAC941" w14:textId="77777777" w:rsidTr="003F2FDA">
        <w:tc>
          <w:tcPr>
            <w:tcW w:w="0" w:type="auto"/>
          </w:tcPr>
          <w:p w14:paraId="48CA0D43" w14:textId="75F78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R4-2111048</w:t>
            </w:r>
          </w:p>
        </w:tc>
        <w:tc>
          <w:tcPr>
            <w:tcW w:w="0" w:type="auto"/>
          </w:tcPr>
          <w:p w14:paraId="0A6B9F0E" w14:textId="33CD27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5DC19C26" w14:textId="6067DF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904341" w14:textId="0BF13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7112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22B7B" w14:textId="40938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</w:tr>
      <w:tr w:rsidR="00D412E4" w14:paraId="1E890676" w14:textId="77777777" w:rsidTr="003F2FDA">
        <w:tc>
          <w:tcPr>
            <w:tcW w:w="0" w:type="auto"/>
          </w:tcPr>
          <w:p w14:paraId="7D909E65" w14:textId="09C99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R4-2111049</w:t>
            </w:r>
          </w:p>
        </w:tc>
        <w:tc>
          <w:tcPr>
            <w:tcW w:w="0" w:type="auto"/>
          </w:tcPr>
          <w:p w14:paraId="30197736" w14:textId="156869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5BFF2975" w14:textId="61A3E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E65B59" w14:textId="68318A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4B4A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6F9C7" w14:textId="4F8B8E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</w:tr>
      <w:tr w:rsidR="00D412E4" w14:paraId="05BB46E0" w14:textId="77777777" w:rsidTr="003F2FDA">
        <w:tc>
          <w:tcPr>
            <w:tcW w:w="0" w:type="auto"/>
          </w:tcPr>
          <w:p w14:paraId="0E075AEE" w14:textId="7C9AC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R4-2111050</w:t>
            </w:r>
          </w:p>
        </w:tc>
        <w:tc>
          <w:tcPr>
            <w:tcW w:w="0" w:type="auto"/>
          </w:tcPr>
          <w:p w14:paraId="4B3825D1" w14:textId="5855C9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Rel-17</w:t>
            </w:r>
          </w:p>
        </w:tc>
        <w:tc>
          <w:tcPr>
            <w:tcW w:w="0" w:type="auto"/>
          </w:tcPr>
          <w:p w14:paraId="440F9619" w14:textId="6E2567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FE0863" w14:textId="2BF9D7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9486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889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802D84" w14:textId="77777777" w:rsidTr="003F2FDA">
        <w:tc>
          <w:tcPr>
            <w:tcW w:w="0" w:type="auto"/>
          </w:tcPr>
          <w:p w14:paraId="68CC87E4" w14:textId="245F0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R4-2111051</w:t>
            </w:r>
          </w:p>
        </w:tc>
        <w:tc>
          <w:tcPr>
            <w:tcW w:w="0" w:type="auto"/>
          </w:tcPr>
          <w:p w14:paraId="0986283F" w14:textId="6BFBA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of the RMR 900 WI</w:t>
            </w:r>
          </w:p>
        </w:tc>
        <w:tc>
          <w:tcPr>
            <w:tcW w:w="0" w:type="auto"/>
          </w:tcPr>
          <w:p w14:paraId="7AC2BA5F" w14:textId="2F7297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B74C547" w14:textId="5A2D3F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C0E4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BB7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8DE726" w14:textId="77777777" w:rsidTr="003F2FDA">
        <w:tc>
          <w:tcPr>
            <w:tcW w:w="0" w:type="auto"/>
          </w:tcPr>
          <w:p w14:paraId="57AACC7F" w14:textId="73E956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R4-2111052</w:t>
            </w:r>
          </w:p>
        </w:tc>
        <w:tc>
          <w:tcPr>
            <w:tcW w:w="0" w:type="auto"/>
          </w:tcPr>
          <w:p w14:paraId="4E74046B" w14:textId="59B0E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RF requirements for the RMR 900 WI</w:t>
            </w:r>
          </w:p>
        </w:tc>
        <w:tc>
          <w:tcPr>
            <w:tcW w:w="0" w:type="auto"/>
          </w:tcPr>
          <w:p w14:paraId="53DA665F" w14:textId="71A950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C961AC2" w14:textId="076EFE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8D72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E97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2FC2B3" w14:textId="77777777" w:rsidTr="003F2FDA">
        <w:tc>
          <w:tcPr>
            <w:tcW w:w="0" w:type="auto"/>
          </w:tcPr>
          <w:p w14:paraId="22B2F735" w14:textId="5C4D34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R4-2111053</w:t>
            </w:r>
          </w:p>
        </w:tc>
        <w:tc>
          <w:tcPr>
            <w:tcW w:w="0" w:type="auto"/>
          </w:tcPr>
          <w:p w14:paraId="46C270E3" w14:textId="18F26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TS38.104: capturing agreements on the BS aspects for RMR bands</w:t>
            </w:r>
          </w:p>
        </w:tc>
        <w:tc>
          <w:tcPr>
            <w:tcW w:w="0" w:type="auto"/>
          </w:tcPr>
          <w:p w14:paraId="2C719CFE" w14:textId="27311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DA07EAA" w14:textId="2051D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7F0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95A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174428" w14:textId="77777777" w:rsidTr="003F2FDA">
        <w:tc>
          <w:tcPr>
            <w:tcW w:w="0" w:type="auto"/>
          </w:tcPr>
          <w:p w14:paraId="07645526" w14:textId="1A9EA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R4-2111054</w:t>
            </w:r>
          </w:p>
        </w:tc>
        <w:tc>
          <w:tcPr>
            <w:tcW w:w="0" w:type="auto"/>
          </w:tcPr>
          <w:p w14:paraId="2F233F63" w14:textId="5383DB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raster aspects for RMR 900 WI</w:t>
            </w:r>
          </w:p>
        </w:tc>
        <w:tc>
          <w:tcPr>
            <w:tcW w:w="0" w:type="auto"/>
          </w:tcPr>
          <w:p w14:paraId="764395B9" w14:textId="04926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9D3D577" w14:textId="7F41A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108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D21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A680AC" w14:textId="77777777" w:rsidTr="003F2FDA">
        <w:tc>
          <w:tcPr>
            <w:tcW w:w="0" w:type="auto"/>
          </w:tcPr>
          <w:p w14:paraId="46EECCE7" w14:textId="31A34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R4-2111055</w:t>
            </w:r>
          </w:p>
        </w:tc>
        <w:tc>
          <w:tcPr>
            <w:tcW w:w="0" w:type="auto"/>
          </w:tcPr>
          <w:p w14:paraId="52378A17" w14:textId="5F3207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of the RMR 1900 WI</w:t>
            </w:r>
          </w:p>
        </w:tc>
        <w:tc>
          <w:tcPr>
            <w:tcW w:w="0" w:type="auto"/>
          </w:tcPr>
          <w:p w14:paraId="37B97BD5" w14:textId="1D4C9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D06E4C" w14:textId="1E10A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244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A77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204D8E" w14:textId="77777777" w:rsidTr="003F2FDA">
        <w:tc>
          <w:tcPr>
            <w:tcW w:w="0" w:type="auto"/>
          </w:tcPr>
          <w:p w14:paraId="7AFFAD07" w14:textId="1D4C02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R4-2111056</w:t>
            </w:r>
          </w:p>
        </w:tc>
        <w:tc>
          <w:tcPr>
            <w:tcW w:w="0" w:type="auto"/>
          </w:tcPr>
          <w:p w14:paraId="3D9DDFFA" w14:textId="08010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RF requirements for the RMR 1900 WI</w:t>
            </w:r>
          </w:p>
        </w:tc>
        <w:tc>
          <w:tcPr>
            <w:tcW w:w="0" w:type="auto"/>
          </w:tcPr>
          <w:p w14:paraId="6CA64C2A" w14:textId="29D99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C4D900" w14:textId="1B290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5A4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A51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D0701E" w14:textId="77777777" w:rsidTr="003F2FDA">
        <w:tc>
          <w:tcPr>
            <w:tcW w:w="0" w:type="auto"/>
          </w:tcPr>
          <w:p w14:paraId="6E63B482" w14:textId="3E69E9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R4-2111057</w:t>
            </w:r>
          </w:p>
        </w:tc>
        <w:tc>
          <w:tcPr>
            <w:tcW w:w="0" w:type="auto"/>
          </w:tcPr>
          <w:p w14:paraId="0210CF19" w14:textId="002C8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FR2-extension vs. FR3 introduction for NR operation in 52.6 - 71 GHz range</w:t>
            </w:r>
          </w:p>
        </w:tc>
        <w:tc>
          <w:tcPr>
            <w:tcW w:w="0" w:type="auto"/>
          </w:tcPr>
          <w:p w14:paraId="59E5ACE6" w14:textId="46930B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26E3F3" w14:textId="123F1A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3BD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75B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E471E1" w14:textId="77777777" w:rsidTr="003F2FDA">
        <w:tc>
          <w:tcPr>
            <w:tcW w:w="0" w:type="auto"/>
          </w:tcPr>
          <w:p w14:paraId="355D1072" w14:textId="1EF1B7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R4-2111058</w:t>
            </w:r>
          </w:p>
        </w:tc>
        <w:tc>
          <w:tcPr>
            <w:tcW w:w="0" w:type="auto"/>
          </w:tcPr>
          <w:p w14:paraId="4E4CB849" w14:textId="3A0F1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exemplary new band introduction to TS 38.104 specification</w:t>
            </w:r>
          </w:p>
        </w:tc>
        <w:tc>
          <w:tcPr>
            <w:tcW w:w="0" w:type="auto"/>
          </w:tcPr>
          <w:p w14:paraId="70469E4F" w14:textId="70876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343C13" w14:textId="15D807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F19D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15C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89221A" w14:textId="77777777" w:rsidTr="003F2FDA">
        <w:tc>
          <w:tcPr>
            <w:tcW w:w="0" w:type="auto"/>
          </w:tcPr>
          <w:p w14:paraId="13C5A85F" w14:textId="4DEE2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R4-2111059</w:t>
            </w:r>
          </w:p>
        </w:tc>
        <w:tc>
          <w:tcPr>
            <w:tcW w:w="0" w:type="auto"/>
          </w:tcPr>
          <w:p w14:paraId="20D8F358" w14:textId="443E20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exemplary implementation of new bands with FR2.1 and FR2.2 frequency ranges</w:t>
            </w:r>
          </w:p>
        </w:tc>
        <w:tc>
          <w:tcPr>
            <w:tcW w:w="0" w:type="auto"/>
          </w:tcPr>
          <w:p w14:paraId="3DFC3E9A" w14:textId="1E7DD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FA664D" w14:textId="5D51F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334E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966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669B31" w14:textId="77777777" w:rsidTr="003F2FDA">
        <w:tc>
          <w:tcPr>
            <w:tcW w:w="0" w:type="auto"/>
          </w:tcPr>
          <w:p w14:paraId="43C8176D" w14:textId="0B5C7E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R4-2111060</w:t>
            </w:r>
          </w:p>
        </w:tc>
        <w:tc>
          <w:tcPr>
            <w:tcW w:w="0" w:type="auto"/>
          </w:tcPr>
          <w:p w14:paraId="6E3777C7" w14:textId="7663E9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RAN: RAN4 recommendation for the 52.6 - 71 GHz frequency range designation</w:t>
            </w:r>
          </w:p>
        </w:tc>
        <w:tc>
          <w:tcPr>
            <w:tcW w:w="0" w:type="auto"/>
          </w:tcPr>
          <w:p w14:paraId="60FAFC8F" w14:textId="71FD65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B7F01D" w14:textId="211DD8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34D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453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472E41" w14:textId="77777777" w:rsidTr="003F2FDA">
        <w:tc>
          <w:tcPr>
            <w:tcW w:w="0" w:type="auto"/>
          </w:tcPr>
          <w:p w14:paraId="50C906FC" w14:textId="44C63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R4-2111061</w:t>
            </w:r>
          </w:p>
        </w:tc>
        <w:tc>
          <w:tcPr>
            <w:tcW w:w="0" w:type="auto"/>
          </w:tcPr>
          <w:p w14:paraId="4B1DBFB2" w14:textId="04180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support of power reduction for PRACH, PUCCH, and full-PRB PUSCH in MTC</w:t>
            </w:r>
          </w:p>
        </w:tc>
        <w:tc>
          <w:tcPr>
            <w:tcW w:w="0" w:type="auto"/>
          </w:tcPr>
          <w:p w14:paraId="4F4FFAD0" w14:textId="29322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55CDA9" w14:textId="04FDD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BFAC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8F1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18C472" w14:textId="77777777" w:rsidTr="003F2FDA">
        <w:tc>
          <w:tcPr>
            <w:tcW w:w="0" w:type="auto"/>
          </w:tcPr>
          <w:p w14:paraId="2969B625" w14:textId="06351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R4-2111062</w:t>
            </w:r>
          </w:p>
        </w:tc>
        <w:tc>
          <w:tcPr>
            <w:tcW w:w="0" w:type="auto"/>
          </w:tcPr>
          <w:p w14:paraId="577D8441" w14:textId="3E8AF2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of power class 5 for band n259</w:t>
            </w:r>
          </w:p>
        </w:tc>
        <w:tc>
          <w:tcPr>
            <w:tcW w:w="0" w:type="auto"/>
          </w:tcPr>
          <w:p w14:paraId="05479127" w14:textId="737EC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59828FC" w14:textId="609B9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91E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C964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2CA614" w14:textId="77777777" w:rsidTr="003F2FDA">
        <w:tc>
          <w:tcPr>
            <w:tcW w:w="0" w:type="auto"/>
          </w:tcPr>
          <w:p w14:paraId="7BEADE3A" w14:textId="54EC1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R4-2111063</w:t>
            </w:r>
          </w:p>
        </w:tc>
        <w:tc>
          <w:tcPr>
            <w:tcW w:w="0" w:type="auto"/>
          </w:tcPr>
          <w:p w14:paraId="7C5C50FA" w14:textId="7FFBC7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EIRP requirements for band n262</w:t>
            </w:r>
          </w:p>
        </w:tc>
        <w:tc>
          <w:tcPr>
            <w:tcW w:w="0" w:type="auto"/>
          </w:tcPr>
          <w:p w14:paraId="7C9B7509" w14:textId="79132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2E5E1F6" w14:textId="6EF1D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1A98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3A7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703F93" w14:textId="77777777" w:rsidTr="003F2FDA">
        <w:tc>
          <w:tcPr>
            <w:tcW w:w="0" w:type="auto"/>
          </w:tcPr>
          <w:p w14:paraId="58979297" w14:textId="5B43B5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R4-2111064</w:t>
            </w:r>
          </w:p>
        </w:tc>
        <w:tc>
          <w:tcPr>
            <w:tcW w:w="0" w:type="auto"/>
          </w:tcPr>
          <w:p w14:paraId="49DF9015" w14:textId="4F8D6A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EIS requirements for band n262</w:t>
            </w:r>
          </w:p>
        </w:tc>
        <w:tc>
          <w:tcPr>
            <w:tcW w:w="0" w:type="auto"/>
          </w:tcPr>
          <w:p w14:paraId="20A75EAE" w14:textId="7F2AA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FE80603" w14:textId="234BD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B81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322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279487" w14:textId="77777777" w:rsidTr="003F2FDA">
        <w:tc>
          <w:tcPr>
            <w:tcW w:w="0" w:type="auto"/>
          </w:tcPr>
          <w:p w14:paraId="55681909" w14:textId="7C79CA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R4-2111065</w:t>
            </w:r>
          </w:p>
        </w:tc>
        <w:tc>
          <w:tcPr>
            <w:tcW w:w="0" w:type="auto"/>
          </w:tcPr>
          <w:p w14:paraId="159562DC" w14:textId="674BE1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1EFE5DAD" w14:textId="650D33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F5C81D4" w14:textId="468E2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ED5C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3C8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87B0A7" w14:textId="77777777" w:rsidTr="003F2FDA">
        <w:tc>
          <w:tcPr>
            <w:tcW w:w="0" w:type="auto"/>
          </w:tcPr>
          <w:p w14:paraId="55852D1E" w14:textId="4890BF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R4-2111066</w:t>
            </w:r>
          </w:p>
        </w:tc>
        <w:tc>
          <w:tcPr>
            <w:tcW w:w="0" w:type="auto"/>
          </w:tcPr>
          <w:p w14:paraId="7120CAFC" w14:textId="7400FA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adding a note on inter-band TDD synchronization between n48 and n77</w:t>
            </w:r>
          </w:p>
        </w:tc>
        <w:tc>
          <w:tcPr>
            <w:tcW w:w="0" w:type="auto"/>
          </w:tcPr>
          <w:p w14:paraId="121825C1" w14:textId="64A646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436D087F" w14:textId="59E42F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EBD0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A62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02ABB8" w14:textId="77777777" w:rsidTr="003F2FDA">
        <w:tc>
          <w:tcPr>
            <w:tcW w:w="0" w:type="auto"/>
          </w:tcPr>
          <w:p w14:paraId="1C43DA10" w14:textId="6E8281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R4-2111067</w:t>
            </w:r>
          </w:p>
        </w:tc>
        <w:tc>
          <w:tcPr>
            <w:tcW w:w="0" w:type="auto"/>
          </w:tcPr>
          <w:p w14:paraId="72115F11" w14:textId="1FA5FC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BS Demodulation Requirements</w:t>
            </w:r>
          </w:p>
        </w:tc>
        <w:tc>
          <w:tcPr>
            <w:tcW w:w="0" w:type="auto"/>
          </w:tcPr>
          <w:p w14:paraId="1F79056A" w14:textId="3DC9E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D17F44" w14:textId="06AB0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0BF9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879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E3F5F5" w14:textId="77777777" w:rsidTr="003F2FDA">
        <w:tc>
          <w:tcPr>
            <w:tcW w:w="0" w:type="auto"/>
          </w:tcPr>
          <w:p w14:paraId="7329448E" w14:textId="2A5F78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R4-2111068</w:t>
            </w:r>
          </w:p>
        </w:tc>
        <w:tc>
          <w:tcPr>
            <w:tcW w:w="0" w:type="auto"/>
          </w:tcPr>
          <w:p w14:paraId="1137F606" w14:textId="2BADA8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synchronization between bands n48 and n77</w:t>
            </w:r>
          </w:p>
        </w:tc>
        <w:tc>
          <w:tcPr>
            <w:tcW w:w="0" w:type="auto"/>
          </w:tcPr>
          <w:p w14:paraId="2AE5F02A" w14:textId="401AC9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523B46A3" w14:textId="5EBF8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711AA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EFD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7D048F" w14:textId="77777777" w:rsidTr="003F2FDA">
        <w:tc>
          <w:tcPr>
            <w:tcW w:w="0" w:type="auto"/>
          </w:tcPr>
          <w:p w14:paraId="7E5C34C0" w14:textId="6224A4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R4-2111069</w:t>
            </w:r>
          </w:p>
        </w:tc>
        <w:tc>
          <w:tcPr>
            <w:tcW w:w="0" w:type="auto"/>
          </w:tcPr>
          <w:p w14:paraId="3260ABD4" w14:textId="32D84D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Rel-17</w:t>
            </w:r>
          </w:p>
        </w:tc>
        <w:tc>
          <w:tcPr>
            <w:tcW w:w="0" w:type="auto"/>
          </w:tcPr>
          <w:p w14:paraId="41ACA414" w14:textId="2F21F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1F78B9" w14:textId="452D2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6702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543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E09BF4" w14:textId="77777777" w:rsidTr="003F2FDA">
        <w:tc>
          <w:tcPr>
            <w:tcW w:w="0" w:type="auto"/>
          </w:tcPr>
          <w:p w14:paraId="3458DB2F" w14:textId="67CBE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R4-2111070</w:t>
            </w:r>
          </w:p>
        </w:tc>
        <w:tc>
          <w:tcPr>
            <w:tcW w:w="0" w:type="auto"/>
          </w:tcPr>
          <w:p w14:paraId="4FDD76AF" w14:textId="13659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LTE 3DL and one NR band Rel-17</w:t>
            </w:r>
          </w:p>
        </w:tc>
        <w:tc>
          <w:tcPr>
            <w:tcW w:w="0" w:type="auto"/>
          </w:tcPr>
          <w:p w14:paraId="7E1F04E4" w14:textId="3AB1D6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0B9F8F" w14:textId="538EE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F4E6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7F7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52C903" w14:textId="77777777" w:rsidTr="003F2FDA">
        <w:tc>
          <w:tcPr>
            <w:tcW w:w="0" w:type="auto"/>
          </w:tcPr>
          <w:p w14:paraId="08FCDF77" w14:textId="0AF63D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R4-2111071</w:t>
            </w:r>
          </w:p>
        </w:tc>
        <w:tc>
          <w:tcPr>
            <w:tcW w:w="0" w:type="auto"/>
          </w:tcPr>
          <w:p w14:paraId="68158C27" w14:textId="23AF8B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4 bands NR CA Rel-17</w:t>
            </w:r>
          </w:p>
        </w:tc>
        <w:tc>
          <w:tcPr>
            <w:tcW w:w="0" w:type="auto"/>
          </w:tcPr>
          <w:p w14:paraId="1DAEAFA7" w14:textId="2092BC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955A55" w14:textId="3844C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B73F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63C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10FFF5" w14:textId="77777777" w:rsidTr="003F2FDA">
        <w:tc>
          <w:tcPr>
            <w:tcW w:w="0" w:type="auto"/>
          </w:tcPr>
          <w:p w14:paraId="68FEA1F5" w14:textId="39382D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R4-2111072</w:t>
            </w:r>
          </w:p>
        </w:tc>
        <w:tc>
          <w:tcPr>
            <w:tcW w:w="0" w:type="auto"/>
          </w:tcPr>
          <w:p w14:paraId="0B981377" w14:textId="3B46A1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EN-DC PC2</w:t>
            </w:r>
          </w:p>
        </w:tc>
        <w:tc>
          <w:tcPr>
            <w:tcW w:w="0" w:type="auto"/>
          </w:tcPr>
          <w:p w14:paraId="642F7F70" w14:textId="1FA90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38E945" w14:textId="33423E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59C0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89C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B7C4E1" w14:textId="77777777" w:rsidTr="003F2FDA">
        <w:tc>
          <w:tcPr>
            <w:tcW w:w="0" w:type="auto"/>
          </w:tcPr>
          <w:p w14:paraId="47760630" w14:textId="6C08CE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R4-2111073</w:t>
            </w:r>
          </w:p>
        </w:tc>
        <w:tc>
          <w:tcPr>
            <w:tcW w:w="0" w:type="auto"/>
          </w:tcPr>
          <w:p w14:paraId="15D84C63" w14:textId="28E924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0" w:type="auto"/>
          </w:tcPr>
          <w:p w14:paraId="25F7297D" w14:textId="133C9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FF6ABE" w14:textId="15FBA7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AEB5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D29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7F7FB6" w14:textId="77777777" w:rsidTr="003F2FDA">
        <w:tc>
          <w:tcPr>
            <w:tcW w:w="0" w:type="auto"/>
          </w:tcPr>
          <w:p w14:paraId="359C439E" w14:textId="2E533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R4-2111074</w:t>
            </w:r>
          </w:p>
        </w:tc>
        <w:tc>
          <w:tcPr>
            <w:tcW w:w="0" w:type="auto"/>
          </w:tcPr>
          <w:p w14:paraId="46DAD7A5" w14:textId="4A95CA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0" w:type="auto"/>
          </w:tcPr>
          <w:p w14:paraId="548FA736" w14:textId="6F7A02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0EAD64" w14:textId="36C1C6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1EA8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441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4CEF04" w14:textId="77777777" w:rsidTr="003F2FDA">
        <w:tc>
          <w:tcPr>
            <w:tcW w:w="0" w:type="auto"/>
          </w:tcPr>
          <w:p w14:paraId="5E57A647" w14:textId="267A4E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R4-2111075</w:t>
            </w:r>
          </w:p>
        </w:tc>
        <w:tc>
          <w:tcPr>
            <w:tcW w:w="0" w:type="auto"/>
          </w:tcPr>
          <w:p w14:paraId="6392CD34" w14:textId="3D1DEE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requirements for NR NTN</w:t>
            </w:r>
          </w:p>
        </w:tc>
        <w:tc>
          <w:tcPr>
            <w:tcW w:w="0" w:type="auto"/>
          </w:tcPr>
          <w:p w14:paraId="11D734D0" w14:textId="4064C8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11B8C7" w14:textId="757E0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A5A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C66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8D5A7A" w14:textId="77777777" w:rsidTr="003F2FDA">
        <w:tc>
          <w:tcPr>
            <w:tcW w:w="0" w:type="auto"/>
          </w:tcPr>
          <w:p w14:paraId="444BAB30" w14:textId="46D4C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R4-2111076</w:t>
            </w:r>
          </w:p>
        </w:tc>
        <w:tc>
          <w:tcPr>
            <w:tcW w:w="0" w:type="auto"/>
          </w:tcPr>
          <w:p w14:paraId="25F338D1" w14:textId="6BF07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0" w:type="auto"/>
          </w:tcPr>
          <w:p w14:paraId="7ED75E5F" w14:textId="021FAA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4C6869" w14:textId="13E6D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4E4E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279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5B0AB3" w14:textId="77777777" w:rsidTr="003F2FDA">
        <w:tc>
          <w:tcPr>
            <w:tcW w:w="0" w:type="auto"/>
          </w:tcPr>
          <w:p w14:paraId="701E5CB9" w14:textId="1AB63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R4-2111077</w:t>
            </w:r>
          </w:p>
        </w:tc>
        <w:tc>
          <w:tcPr>
            <w:tcW w:w="0" w:type="auto"/>
          </w:tcPr>
          <w:p w14:paraId="57D8221D" w14:textId="5C19A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0" w:type="auto"/>
          </w:tcPr>
          <w:p w14:paraId="19A18496" w14:textId="602411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681DFF" w14:textId="62B7B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539F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F64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9D8BED" w14:textId="77777777" w:rsidTr="003F2FDA">
        <w:tc>
          <w:tcPr>
            <w:tcW w:w="0" w:type="auto"/>
          </w:tcPr>
          <w:p w14:paraId="098FC30F" w14:textId="650DC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R4-2111078</w:t>
            </w:r>
          </w:p>
        </w:tc>
        <w:tc>
          <w:tcPr>
            <w:tcW w:w="0" w:type="auto"/>
          </w:tcPr>
          <w:p w14:paraId="6B3AC4D4" w14:textId="5CCE1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0" w:type="auto"/>
          </w:tcPr>
          <w:p w14:paraId="489DE390" w14:textId="6986DF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2FF08A" w14:textId="76303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2BC7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523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66CA85" w14:textId="77777777" w:rsidTr="003F2FDA">
        <w:tc>
          <w:tcPr>
            <w:tcW w:w="0" w:type="auto"/>
          </w:tcPr>
          <w:p w14:paraId="09FBB894" w14:textId="37741E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R4-2111079</w:t>
            </w:r>
          </w:p>
        </w:tc>
        <w:tc>
          <w:tcPr>
            <w:tcW w:w="0" w:type="auto"/>
          </w:tcPr>
          <w:p w14:paraId="18E4A922" w14:textId="7CB62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v0.5.0 Rel-17 NR Intra-band</w:t>
            </w:r>
          </w:p>
        </w:tc>
        <w:tc>
          <w:tcPr>
            <w:tcW w:w="0" w:type="auto"/>
          </w:tcPr>
          <w:p w14:paraId="17394D01" w14:textId="72FEF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4BD610" w14:textId="3BA72E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5FEE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29B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E669AF" w14:textId="77777777" w:rsidTr="003F2FDA">
        <w:tc>
          <w:tcPr>
            <w:tcW w:w="0" w:type="auto"/>
          </w:tcPr>
          <w:p w14:paraId="2D2EA29C" w14:textId="4F7122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R4-2111080</w:t>
            </w:r>
          </w:p>
        </w:tc>
        <w:tc>
          <w:tcPr>
            <w:tcW w:w="0" w:type="auto"/>
          </w:tcPr>
          <w:p w14:paraId="7121121C" w14:textId="425231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v0.5.0 Rel-17 DC combinations LTE 3DL and one NR band</w:t>
            </w:r>
          </w:p>
        </w:tc>
        <w:tc>
          <w:tcPr>
            <w:tcW w:w="0" w:type="auto"/>
          </w:tcPr>
          <w:p w14:paraId="1CC0BB67" w14:textId="663EF9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E22261" w14:textId="18F9E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4DB3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8AA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5413BF" w14:textId="77777777" w:rsidTr="003F2FDA">
        <w:tc>
          <w:tcPr>
            <w:tcW w:w="0" w:type="auto"/>
          </w:tcPr>
          <w:p w14:paraId="15CBEAB2" w14:textId="44865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R4-2111081</w:t>
            </w:r>
          </w:p>
        </w:tc>
        <w:tc>
          <w:tcPr>
            <w:tcW w:w="0" w:type="auto"/>
          </w:tcPr>
          <w:p w14:paraId="4AF77D0A" w14:textId="707FD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v0.5.0 Rel-17 NR Inter-band 4 bands CA</w:t>
            </w:r>
          </w:p>
        </w:tc>
        <w:tc>
          <w:tcPr>
            <w:tcW w:w="0" w:type="auto"/>
          </w:tcPr>
          <w:p w14:paraId="1384C253" w14:textId="73381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1FADE3" w14:textId="4AF65F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5EBF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5EF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2DEAFA" w14:textId="77777777" w:rsidTr="003F2FDA">
        <w:tc>
          <w:tcPr>
            <w:tcW w:w="0" w:type="auto"/>
          </w:tcPr>
          <w:p w14:paraId="2C3FCEE0" w14:textId="369C3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R4-2111082</w:t>
            </w:r>
          </w:p>
        </w:tc>
        <w:tc>
          <w:tcPr>
            <w:tcW w:w="0" w:type="auto"/>
          </w:tcPr>
          <w:p w14:paraId="26F0305B" w14:textId="217E8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  <w:tc>
          <w:tcPr>
            <w:tcW w:w="0" w:type="auto"/>
          </w:tcPr>
          <w:p w14:paraId="677BE9C0" w14:textId="0DA34E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C34AA9" w14:textId="4D079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13FC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963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B5E215" w14:textId="77777777" w:rsidTr="003F2FDA">
        <w:tc>
          <w:tcPr>
            <w:tcW w:w="0" w:type="auto"/>
          </w:tcPr>
          <w:p w14:paraId="50874B90" w14:textId="76AF30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R4-2111083</w:t>
            </w:r>
          </w:p>
        </w:tc>
        <w:tc>
          <w:tcPr>
            <w:tcW w:w="0" w:type="auto"/>
          </w:tcPr>
          <w:p w14:paraId="716AA954" w14:textId="39E63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to re-introduce the 3DL/2UL configuration accidently deleted in R4-2102320</w:t>
            </w:r>
          </w:p>
        </w:tc>
        <w:tc>
          <w:tcPr>
            <w:tcW w:w="0" w:type="auto"/>
          </w:tcPr>
          <w:p w14:paraId="23EEE970" w14:textId="505C8A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7E3326" w14:textId="093CB9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CFA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1DE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CC0B2B7" w14:textId="77777777" w:rsidTr="003F2FDA">
        <w:tc>
          <w:tcPr>
            <w:tcW w:w="0" w:type="auto"/>
          </w:tcPr>
          <w:p w14:paraId="0165667E" w14:textId="6795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R4-2111084</w:t>
            </w:r>
          </w:p>
        </w:tc>
        <w:tc>
          <w:tcPr>
            <w:tcW w:w="0" w:type="auto"/>
          </w:tcPr>
          <w:p w14:paraId="2A19A220" w14:textId="5C7776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346D81DD" w14:textId="6DF89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1BD143" w14:textId="758960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37F4F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D35AC" w14:textId="3258F3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</w:tr>
      <w:tr w:rsidR="00D412E4" w14:paraId="174E62E9" w14:textId="77777777" w:rsidTr="003F2FDA">
        <w:tc>
          <w:tcPr>
            <w:tcW w:w="0" w:type="auto"/>
          </w:tcPr>
          <w:p w14:paraId="16BAB284" w14:textId="353546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R4-2111085</w:t>
            </w:r>
          </w:p>
        </w:tc>
        <w:tc>
          <w:tcPr>
            <w:tcW w:w="0" w:type="auto"/>
          </w:tcPr>
          <w:p w14:paraId="135F3FCF" w14:textId="57D8F6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38101-2-g70 corrections</w:t>
            </w:r>
          </w:p>
        </w:tc>
        <w:tc>
          <w:tcPr>
            <w:tcW w:w="0" w:type="auto"/>
          </w:tcPr>
          <w:p w14:paraId="481F911C" w14:textId="397017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0EBFC0" w14:textId="1C401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DF2E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941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932F16" w14:textId="77777777" w:rsidTr="003F2FDA">
        <w:tc>
          <w:tcPr>
            <w:tcW w:w="0" w:type="auto"/>
          </w:tcPr>
          <w:p w14:paraId="4A8D1BEC" w14:textId="43825C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R4-2111086</w:t>
            </w:r>
          </w:p>
        </w:tc>
        <w:tc>
          <w:tcPr>
            <w:tcW w:w="0" w:type="auto"/>
          </w:tcPr>
          <w:p w14:paraId="2274FE7C" w14:textId="7B17D8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38101-3-g70 corrections</w:t>
            </w:r>
          </w:p>
        </w:tc>
        <w:tc>
          <w:tcPr>
            <w:tcW w:w="0" w:type="auto"/>
          </w:tcPr>
          <w:p w14:paraId="7D53950A" w14:textId="5CC6A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89911B" w14:textId="4C619F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905E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8BD5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2B9507" w14:textId="77777777" w:rsidTr="003F2FDA">
        <w:tc>
          <w:tcPr>
            <w:tcW w:w="0" w:type="auto"/>
          </w:tcPr>
          <w:p w14:paraId="3C329106" w14:textId="76011C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7AF25CAE" w14:textId="239E77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3EDA86AF" w14:textId="1149A3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6DAAA2" w14:textId="511C1D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37F8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4EC58" w14:textId="3E9AD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</w:tr>
      <w:tr w:rsidR="00D412E4" w14:paraId="33468517" w14:textId="77777777" w:rsidTr="003F2FDA">
        <w:tc>
          <w:tcPr>
            <w:tcW w:w="0" w:type="auto"/>
          </w:tcPr>
          <w:p w14:paraId="0F4D9CBF" w14:textId="336CA2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2F82F8B8" w14:textId="69AEF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4E8C8090" w14:textId="78D22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2CE65B" w14:textId="30E55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8E2D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C5005" w14:textId="69DF8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</w:tr>
      <w:tr w:rsidR="00D412E4" w14:paraId="4D5D3A1F" w14:textId="77777777" w:rsidTr="003F2FDA">
        <w:tc>
          <w:tcPr>
            <w:tcW w:w="0" w:type="auto"/>
          </w:tcPr>
          <w:p w14:paraId="051489F6" w14:textId="0C8B92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7FFD52D8" w14:textId="618F6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34601651" w14:textId="54899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4DFFD" w14:textId="3DD8E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51E0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C7910" w14:textId="44FB6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</w:tr>
      <w:tr w:rsidR="00D412E4" w14:paraId="053729D0" w14:textId="77777777" w:rsidTr="003F2FDA">
        <w:tc>
          <w:tcPr>
            <w:tcW w:w="0" w:type="auto"/>
          </w:tcPr>
          <w:p w14:paraId="7120E14B" w14:textId="304BCD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R4-2111090</w:t>
            </w:r>
          </w:p>
        </w:tc>
        <w:tc>
          <w:tcPr>
            <w:tcW w:w="0" w:type="auto"/>
          </w:tcPr>
          <w:p w14:paraId="156FE506" w14:textId="6716B5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2 band NR CA</w:t>
            </w:r>
          </w:p>
        </w:tc>
        <w:tc>
          <w:tcPr>
            <w:tcW w:w="0" w:type="auto"/>
          </w:tcPr>
          <w:p w14:paraId="00B1C484" w14:textId="6D2AF8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CCAB4F" w14:textId="249D5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CD4C7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FCB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A1A80E" w14:textId="77777777" w:rsidTr="003F2FDA">
        <w:tc>
          <w:tcPr>
            <w:tcW w:w="0" w:type="auto"/>
          </w:tcPr>
          <w:p w14:paraId="642B8005" w14:textId="6AB8C9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73DB269D" w14:textId="4E2684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39655D55" w14:textId="36B16B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BA48F2" w14:textId="4F630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8D0E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ECD96" w14:textId="2571B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</w:tr>
      <w:tr w:rsidR="00D412E4" w14:paraId="1ED30298" w14:textId="77777777" w:rsidTr="003F2FDA">
        <w:tc>
          <w:tcPr>
            <w:tcW w:w="0" w:type="auto"/>
          </w:tcPr>
          <w:p w14:paraId="71A82FE6" w14:textId="20173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R4-2111092</w:t>
            </w:r>
          </w:p>
        </w:tc>
        <w:tc>
          <w:tcPr>
            <w:tcW w:w="0" w:type="auto"/>
          </w:tcPr>
          <w:p w14:paraId="5C4279AC" w14:textId="34D1C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3 band NR DC</w:t>
            </w:r>
          </w:p>
        </w:tc>
        <w:tc>
          <w:tcPr>
            <w:tcW w:w="0" w:type="auto"/>
          </w:tcPr>
          <w:p w14:paraId="7D42A3B5" w14:textId="6EEE8D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8F49FF" w14:textId="50B0D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167D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CDE4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AB548C" w14:textId="77777777" w:rsidTr="003F2FDA">
        <w:tc>
          <w:tcPr>
            <w:tcW w:w="0" w:type="auto"/>
          </w:tcPr>
          <w:p w14:paraId="7D9DFAEF" w14:textId="3DD77F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R4-2111093</w:t>
            </w:r>
          </w:p>
        </w:tc>
        <w:tc>
          <w:tcPr>
            <w:tcW w:w="0" w:type="auto"/>
          </w:tcPr>
          <w:p w14:paraId="30B0B097" w14:textId="0F51F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1 band LTE + 1 band NR</w:t>
            </w:r>
          </w:p>
        </w:tc>
        <w:tc>
          <w:tcPr>
            <w:tcW w:w="0" w:type="auto"/>
          </w:tcPr>
          <w:p w14:paraId="05735DD0" w14:textId="56D26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E29695" w14:textId="61AB7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B797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97E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880B2B" w14:textId="77777777" w:rsidTr="003F2FDA">
        <w:tc>
          <w:tcPr>
            <w:tcW w:w="0" w:type="auto"/>
          </w:tcPr>
          <w:p w14:paraId="14EE0EB7" w14:textId="3C2153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R4-2111094</w:t>
            </w:r>
          </w:p>
        </w:tc>
        <w:tc>
          <w:tcPr>
            <w:tcW w:w="0" w:type="auto"/>
          </w:tcPr>
          <w:p w14:paraId="0BB7501C" w14:textId="657CF3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2 band LTE + 1 band NR</w:t>
            </w:r>
          </w:p>
        </w:tc>
        <w:tc>
          <w:tcPr>
            <w:tcW w:w="0" w:type="auto"/>
          </w:tcPr>
          <w:p w14:paraId="1288FC8B" w14:textId="059CB2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4D2714" w14:textId="6789E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E108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28A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938B9C" w14:textId="77777777" w:rsidTr="003F2FDA">
        <w:tc>
          <w:tcPr>
            <w:tcW w:w="0" w:type="auto"/>
          </w:tcPr>
          <w:p w14:paraId="4C19D304" w14:textId="3A5FCD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R4-2111095</w:t>
            </w:r>
          </w:p>
        </w:tc>
        <w:tc>
          <w:tcPr>
            <w:tcW w:w="0" w:type="auto"/>
          </w:tcPr>
          <w:p w14:paraId="15C11FC4" w14:textId="08538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3 band LTE + 1 band NR</w:t>
            </w:r>
          </w:p>
        </w:tc>
        <w:tc>
          <w:tcPr>
            <w:tcW w:w="0" w:type="auto"/>
          </w:tcPr>
          <w:p w14:paraId="2CEC577B" w14:textId="074D1E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E4C2C8" w14:textId="34A5E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1135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C5C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FFFE39" w14:textId="77777777" w:rsidTr="003F2FDA">
        <w:tc>
          <w:tcPr>
            <w:tcW w:w="0" w:type="auto"/>
          </w:tcPr>
          <w:p w14:paraId="62B98430" w14:textId="17C8A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R4-2111096</w:t>
            </w:r>
          </w:p>
        </w:tc>
        <w:tc>
          <w:tcPr>
            <w:tcW w:w="0" w:type="auto"/>
          </w:tcPr>
          <w:p w14:paraId="0211080C" w14:textId="07A85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4 band LTE + 1 band NR</w:t>
            </w:r>
          </w:p>
        </w:tc>
        <w:tc>
          <w:tcPr>
            <w:tcW w:w="0" w:type="auto"/>
          </w:tcPr>
          <w:p w14:paraId="626E6955" w14:textId="5FE57A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CBCBD5" w14:textId="01A105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576E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F2F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AF6566" w14:textId="77777777" w:rsidTr="003F2FDA">
        <w:tc>
          <w:tcPr>
            <w:tcW w:w="0" w:type="auto"/>
          </w:tcPr>
          <w:p w14:paraId="6882F772" w14:textId="59D1F4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R4-2111097</w:t>
            </w:r>
          </w:p>
        </w:tc>
        <w:tc>
          <w:tcPr>
            <w:tcW w:w="0" w:type="auto"/>
          </w:tcPr>
          <w:p w14:paraId="035BB785" w14:textId="66977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x band LTE + 2 band NR</w:t>
            </w:r>
          </w:p>
        </w:tc>
        <w:tc>
          <w:tcPr>
            <w:tcW w:w="0" w:type="auto"/>
          </w:tcPr>
          <w:p w14:paraId="709C1A64" w14:textId="5AF817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AD6D8F" w14:textId="25BA4477" w:rsidR="00D412E4" w:rsidRPr="00D412E4" w:rsidRDefault="00D851E3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50CA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51C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BABF69" w14:textId="77777777" w:rsidTr="003F2FDA">
        <w:tc>
          <w:tcPr>
            <w:tcW w:w="0" w:type="auto"/>
          </w:tcPr>
          <w:p w14:paraId="3747F5CB" w14:textId="444DD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R4-2111098</w:t>
            </w:r>
          </w:p>
        </w:tc>
        <w:tc>
          <w:tcPr>
            <w:tcW w:w="0" w:type="auto"/>
          </w:tcPr>
          <w:p w14:paraId="5EAD2FBB" w14:textId="7A451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configurations for n25-n41-n77, CA_n41-n66-n77</w:t>
            </w:r>
          </w:p>
        </w:tc>
        <w:tc>
          <w:tcPr>
            <w:tcW w:w="0" w:type="auto"/>
          </w:tcPr>
          <w:p w14:paraId="350D019C" w14:textId="48515A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F038DFF" w14:textId="74028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6B3E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0B1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685173" w14:textId="77777777" w:rsidTr="003F2FDA">
        <w:tc>
          <w:tcPr>
            <w:tcW w:w="0" w:type="auto"/>
          </w:tcPr>
          <w:p w14:paraId="4AD5F4B5" w14:textId="4E098B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R4-2111099</w:t>
            </w:r>
          </w:p>
        </w:tc>
        <w:tc>
          <w:tcPr>
            <w:tcW w:w="0" w:type="auto"/>
          </w:tcPr>
          <w:p w14:paraId="0D19AD08" w14:textId="5F492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CA_n7-n25-n78</w:t>
            </w:r>
          </w:p>
        </w:tc>
        <w:tc>
          <w:tcPr>
            <w:tcW w:w="0" w:type="auto"/>
          </w:tcPr>
          <w:p w14:paraId="2D0FC740" w14:textId="14B80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15BB6B2" w14:textId="739911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7C99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36D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64849D5" w14:textId="77777777" w:rsidTr="003F2FDA">
        <w:tc>
          <w:tcPr>
            <w:tcW w:w="0" w:type="auto"/>
          </w:tcPr>
          <w:p w14:paraId="2A9B3750" w14:textId="3E454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R4-2111100</w:t>
            </w:r>
          </w:p>
        </w:tc>
        <w:tc>
          <w:tcPr>
            <w:tcW w:w="0" w:type="auto"/>
          </w:tcPr>
          <w:p w14:paraId="1FA5B1AF" w14:textId="0314D9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CA_n7-n25-n78</w:t>
            </w:r>
          </w:p>
        </w:tc>
        <w:tc>
          <w:tcPr>
            <w:tcW w:w="0" w:type="auto"/>
          </w:tcPr>
          <w:p w14:paraId="329E5433" w14:textId="51F560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F110942" w14:textId="4D7F0B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D15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EDCC4" w14:textId="1DF6B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R4-2107730</w:t>
            </w:r>
          </w:p>
        </w:tc>
      </w:tr>
      <w:tr w:rsidR="00D412E4" w14:paraId="5C81D948" w14:textId="77777777" w:rsidTr="003F2FDA">
        <w:tc>
          <w:tcPr>
            <w:tcW w:w="0" w:type="auto"/>
          </w:tcPr>
          <w:p w14:paraId="29FBA266" w14:textId="7C7996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R4-2111101</w:t>
            </w:r>
          </w:p>
        </w:tc>
        <w:tc>
          <w:tcPr>
            <w:tcW w:w="0" w:type="auto"/>
          </w:tcPr>
          <w:p w14:paraId="3591DF00" w14:textId="5F98CC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CA_n25-n41-n66-n77</w:t>
            </w:r>
          </w:p>
        </w:tc>
        <w:tc>
          <w:tcPr>
            <w:tcW w:w="0" w:type="auto"/>
          </w:tcPr>
          <w:p w14:paraId="3824C277" w14:textId="03FC06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545234C" w14:textId="769C1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6813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43C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F20517" w14:textId="77777777" w:rsidTr="003F2FDA">
        <w:tc>
          <w:tcPr>
            <w:tcW w:w="0" w:type="auto"/>
          </w:tcPr>
          <w:p w14:paraId="72629DFF" w14:textId="5ABA0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R4-2111102</w:t>
            </w:r>
          </w:p>
        </w:tc>
        <w:tc>
          <w:tcPr>
            <w:tcW w:w="0" w:type="auto"/>
          </w:tcPr>
          <w:p w14:paraId="4C543114" w14:textId="2D7281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CA_n25-n41-n66-n77</w:t>
            </w:r>
          </w:p>
        </w:tc>
        <w:tc>
          <w:tcPr>
            <w:tcW w:w="0" w:type="auto"/>
          </w:tcPr>
          <w:p w14:paraId="54EBA667" w14:textId="1CE6A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F5BAAF6" w14:textId="58A1DD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BA8E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ED3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D05E06" w14:textId="77777777" w:rsidTr="003F2FDA">
        <w:tc>
          <w:tcPr>
            <w:tcW w:w="0" w:type="auto"/>
          </w:tcPr>
          <w:p w14:paraId="6CFDDC67" w14:textId="31B3B3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R4-2111103</w:t>
            </w:r>
          </w:p>
        </w:tc>
        <w:tc>
          <w:tcPr>
            <w:tcW w:w="0" w:type="auto"/>
          </w:tcPr>
          <w:p w14:paraId="61FD4152" w14:textId="56091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to add new BCS for CA_n7-n78</w:t>
            </w:r>
          </w:p>
        </w:tc>
        <w:tc>
          <w:tcPr>
            <w:tcW w:w="0" w:type="auto"/>
          </w:tcPr>
          <w:p w14:paraId="4BBFCD5E" w14:textId="359E35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18365C2D" w14:textId="118882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7AF9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A09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823884" w14:textId="77777777" w:rsidTr="003F2FDA">
        <w:tc>
          <w:tcPr>
            <w:tcW w:w="0" w:type="auto"/>
          </w:tcPr>
          <w:p w14:paraId="4B831070" w14:textId="23BEFA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R4-2111104</w:t>
            </w:r>
          </w:p>
        </w:tc>
        <w:tc>
          <w:tcPr>
            <w:tcW w:w="0" w:type="auto"/>
          </w:tcPr>
          <w:p w14:paraId="7E1A7FEF" w14:textId="7095D1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38101-1-h10 correction non-contiguous intra-band config table</w:t>
            </w:r>
          </w:p>
        </w:tc>
        <w:tc>
          <w:tcPr>
            <w:tcW w:w="0" w:type="auto"/>
          </w:tcPr>
          <w:p w14:paraId="59AAFF90" w14:textId="3E9371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1B2E60" w14:textId="3975E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CEE4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D20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366504" w14:textId="77777777" w:rsidTr="003F2FDA">
        <w:tc>
          <w:tcPr>
            <w:tcW w:w="0" w:type="auto"/>
          </w:tcPr>
          <w:p w14:paraId="1214B2F2" w14:textId="1FCE3B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R4-2111105</w:t>
            </w:r>
          </w:p>
        </w:tc>
        <w:tc>
          <w:tcPr>
            <w:tcW w:w="0" w:type="auto"/>
          </w:tcPr>
          <w:p w14:paraId="3F21B911" w14:textId="45D9B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without MSD in 2UL IMD scenario</w:t>
            </w:r>
          </w:p>
        </w:tc>
        <w:tc>
          <w:tcPr>
            <w:tcW w:w="0" w:type="auto"/>
          </w:tcPr>
          <w:p w14:paraId="0BC5A223" w14:textId="4CD02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E9CDD7" w14:textId="694052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8A82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225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4EDD00" w14:textId="77777777" w:rsidTr="003F2FDA">
        <w:tc>
          <w:tcPr>
            <w:tcW w:w="0" w:type="auto"/>
          </w:tcPr>
          <w:p w14:paraId="77025700" w14:textId="2B812F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R4-2111106</w:t>
            </w:r>
          </w:p>
        </w:tc>
        <w:tc>
          <w:tcPr>
            <w:tcW w:w="0" w:type="auto"/>
          </w:tcPr>
          <w:p w14:paraId="2FD089D2" w14:textId="16168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Channel Modeling in UL direction</w:t>
            </w:r>
          </w:p>
        </w:tc>
        <w:tc>
          <w:tcPr>
            <w:tcW w:w="0" w:type="auto"/>
          </w:tcPr>
          <w:p w14:paraId="6E4409A3" w14:textId="7A369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32B5F0" w14:textId="1BFE65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A9E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23D2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2B5BEF" w14:textId="77777777" w:rsidTr="003F2FDA">
        <w:tc>
          <w:tcPr>
            <w:tcW w:w="0" w:type="auto"/>
          </w:tcPr>
          <w:p w14:paraId="47B0F99A" w14:textId="1A729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R4-2111107</w:t>
            </w:r>
          </w:p>
        </w:tc>
        <w:tc>
          <w:tcPr>
            <w:tcW w:w="0" w:type="auto"/>
          </w:tcPr>
          <w:p w14:paraId="6B646EEC" w14:textId="3913BC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SL RRM Requirement Scope</w:t>
            </w:r>
          </w:p>
        </w:tc>
        <w:tc>
          <w:tcPr>
            <w:tcW w:w="0" w:type="auto"/>
          </w:tcPr>
          <w:p w14:paraId="070035BF" w14:textId="4530F6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E1A83FB" w14:textId="026B7D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45F2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01D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618B51" w14:textId="77777777" w:rsidTr="003F2FDA">
        <w:tc>
          <w:tcPr>
            <w:tcW w:w="0" w:type="auto"/>
          </w:tcPr>
          <w:p w14:paraId="3707CDF6" w14:textId="4E2A6F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R4-2111108</w:t>
            </w:r>
          </w:p>
        </w:tc>
        <w:tc>
          <w:tcPr>
            <w:tcW w:w="0" w:type="auto"/>
          </w:tcPr>
          <w:p w14:paraId="41752198" w14:textId="4CFCC4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DM-RS Configuration in UL Direction</w:t>
            </w:r>
          </w:p>
        </w:tc>
        <w:tc>
          <w:tcPr>
            <w:tcW w:w="0" w:type="auto"/>
          </w:tcPr>
          <w:p w14:paraId="4596AC25" w14:textId="1814C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56DECF" w14:textId="6F909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AE7D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1F0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8B2D87" w14:textId="77777777" w:rsidTr="003F2FDA">
        <w:tc>
          <w:tcPr>
            <w:tcW w:w="0" w:type="auto"/>
          </w:tcPr>
          <w:p w14:paraId="377E2E8E" w14:textId="6C5E8C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R4-2111109</w:t>
            </w:r>
          </w:p>
        </w:tc>
        <w:tc>
          <w:tcPr>
            <w:tcW w:w="0" w:type="auto"/>
          </w:tcPr>
          <w:p w14:paraId="7ECCC178" w14:textId="022DD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to TR 37.880: Conclusion on feasibility </w:t>
            </w:r>
            <w:r>
              <w:rPr>
                <w:sz w:val="16"/>
              </w:rPr>
              <w:lastRenderedPageBreak/>
              <w:t>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1027082A" w14:textId="334BD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4470F891" w14:textId="7F432C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approved</w:t>
            </w:r>
          </w:p>
        </w:tc>
        <w:tc>
          <w:tcPr>
            <w:tcW w:w="0" w:type="auto"/>
          </w:tcPr>
          <w:p w14:paraId="3CFCAD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CF4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FE0C17" w14:textId="77777777" w:rsidTr="003F2FDA">
        <w:tc>
          <w:tcPr>
            <w:tcW w:w="0" w:type="auto"/>
          </w:tcPr>
          <w:p w14:paraId="21AE9845" w14:textId="0A228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R4-2111110</w:t>
            </w:r>
          </w:p>
        </w:tc>
        <w:tc>
          <w:tcPr>
            <w:tcW w:w="0" w:type="auto"/>
          </w:tcPr>
          <w:p w14:paraId="42144BD5" w14:textId="6A3A4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Considerations on Rel. 17 IAB RRM Core Requirements</w:t>
            </w:r>
          </w:p>
        </w:tc>
        <w:tc>
          <w:tcPr>
            <w:tcW w:w="0" w:type="auto"/>
          </w:tcPr>
          <w:p w14:paraId="1FAE1022" w14:textId="59404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ADB573" w14:textId="12A781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16F97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CE0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205045" w14:textId="77777777" w:rsidTr="003F2FDA">
        <w:tc>
          <w:tcPr>
            <w:tcW w:w="0" w:type="auto"/>
          </w:tcPr>
          <w:p w14:paraId="762E3B4F" w14:textId="3CB43C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R4-2111111</w:t>
            </w:r>
          </w:p>
        </w:tc>
        <w:tc>
          <w:tcPr>
            <w:tcW w:w="0" w:type="auto"/>
          </w:tcPr>
          <w:p w14:paraId="66A63D0F" w14:textId="69813D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intra-band EN-DC combination </w:t>
            </w:r>
          </w:p>
        </w:tc>
        <w:tc>
          <w:tcPr>
            <w:tcW w:w="0" w:type="auto"/>
          </w:tcPr>
          <w:p w14:paraId="12814FEE" w14:textId="1E246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05E40B05" w14:textId="75094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783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C5B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9ACB20" w14:textId="77777777" w:rsidTr="003F2FDA">
        <w:tc>
          <w:tcPr>
            <w:tcW w:w="0" w:type="auto"/>
          </w:tcPr>
          <w:p w14:paraId="3BB97600" w14:textId="4C6F4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R4-2111112</w:t>
            </w:r>
          </w:p>
        </w:tc>
        <w:tc>
          <w:tcPr>
            <w:tcW w:w="0" w:type="auto"/>
          </w:tcPr>
          <w:p w14:paraId="54F0B212" w14:textId="647FE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30EC2EBD" w14:textId="19FA8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C9C619" w14:textId="3A9682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C1AB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11E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499DC1" w14:textId="77777777" w:rsidTr="003F2FDA">
        <w:tc>
          <w:tcPr>
            <w:tcW w:w="0" w:type="auto"/>
          </w:tcPr>
          <w:p w14:paraId="157114B4" w14:textId="3C35D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R4-2111113</w:t>
            </w:r>
          </w:p>
        </w:tc>
        <w:tc>
          <w:tcPr>
            <w:tcW w:w="0" w:type="auto"/>
          </w:tcPr>
          <w:p w14:paraId="2E33E7E0" w14:textId="793422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185355D8" w14:textId="60228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10EE4C" w14:textId="285FF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92C7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051A8" w14:textId="03E5D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</w:tr>
      <w:tr w:rsidR="00D412E4" w14:paraId="61BE693F" w14:textId="77777777" w:rsidTr="003F2FDA">
        <w:tc>
          <w:tcPr>
            <w:tcW w:w="0" w:type="auto"/>
          </w:tcPr>
          <w:p w14:paraId="3BAB1A85" w14:textId="60D86F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R4-2111114</w:t>
            </w:r>
          </w:p>
        </w:tc>
        <w:tc>
          <w:tcPr>
            <w:tcW w:w="0" w:type="auto"/>
          </w:tcPr>
          <w:p w14:paraId="2E2536C9" w14:textId="6A2EE5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64B38805" w14:textId="2419B2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762133" w14:textId="08E88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E485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905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049AA2" w14:textId="77777777" w:rsidTr="003F2FDA">
        <w:tc>
          <w:tcPr>
            <w:tcW w:w="0" w:type="auto"/>
          </w:tcPr>
          <w:p w14:paraId="417F3D15" w14:textId="25AD04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R4-2111115</w:t>
            </w:r>
          </w:p>
        </w:tc>
        <w:tc>
          <w:tcPr>
            <w:tcW w:w="0" w:type="auto"/>
          </w:tcPr>
          <w:p w14:paraId="49572E03" w14:textId="79853B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308D1729" w14:textId="0737A8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BE5337" w14:textId="7D3719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8B3E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ED0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C46D28" w14:textId="77777777" w:rsidTr="003F2FDA">
        <w:tc>
          <w:tcPr>
            <w:tcW w:w="0" w:type="auto"/>
          </w:tcPr>
          <w:p w14:paraId="4EAF21DE" w14:textId="499C7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2FB330C5" w14:textId="1200D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0862B75B" w14:textId="456474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0E3F7" w14:textId="39DACF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666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BF78B" w14:textId="1A5FF5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</w:tr>
      <w:tr w:rsidR="00D412E4" w14:paraId="019DACE6" w14:textId="77777777" w:rsidTr="003F2FDA">
        <w:tc>
          <w:tcPr>
            <w:tcW w:w="0" w:type="auto"/>
          </w:tcPr>
          <w:p w14:paraId="1B9AECB4" w14:textId="18FEA3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R4-2111117</w:t>
            </w:r>
          </w:p>
        </w:tc>
        <w:tc>
          <w:tcPr>
            <w:tcW w:w="0" w:type="auto"/>
          </w:tcPr>
          <w:p w14:paraId="217767E5" w14:textId="7BD96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7CD98000" w14:textId="5F203B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10689A" w14:textId="72A62D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89A5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74E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378DC2" w14:textId="77777777" w:rsidTr="003F2FDA">
        <w:tc>
          <w:tcPr>
            <w:tcW w:w="0" w:type="auto"/>
          </w:tcPr>
          <w:p w14:paraId="56FAACEE" w14:textId="3345FB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R4-2111118</w:t>
            </w:r>
          </w:p>
        </w:tc>
        <w:tc>
          <w:tcPr>
            <w:tcW w:w="0" w:type="auto"/>
          </w:tcPr>
          <w:p w14:paraId="69C90F82" w14:textId="1EDFAD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6164ECDB" w14:textId="060F52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DF6658" w14:textId="14E94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6647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D33F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99136C" w14:textId="77777777" w:rsidTr="003F2FDA">
        <w:tc>
          <w:tcPr>
            <w:tcW w:w="0" w:type="auto"/>
          </w:tcPr>
          <w:p w14:paraId="0237708B" w14:textId="4C8AE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23E53DD1" w14:textId="087F42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2C81530C" w14:textId="151BAB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5BAED9" w14:textId="618548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4FC3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ECB46" w14:textId="51285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</w:tr>
      <w:tr w:rsidR="00D412E4" w14:paraId="7D393366" w14:textId="77777777" w:rsidTr="003F2FDA">
        <w:tc>
          <w:tcPr>
            <w:tcW w:w="0" w:type="auto"/>
          </w:tcPr>
          <w:p w14:paraId="48882140" w14:textId="1675B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R4-2111120</w:t>
            </w:r>
          </w:p>
        </w:tc>
        <w:tc>
          <w:tcPr>
            <w:tcW w:w="0" w:type="auto"/>
          </w:tcPr>
          <w:p w14:paraId="29706074" w14:textId="3DC6A8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57311190" w14:textId="092CA3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7BAFD6" w14:textId="108EF0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1555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053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BE4163" w14:textId="77777777" w:rsidTr="003F2FDA">
        <w:tc>
          <w:tcPr>
            <w:tcW w:w="0" w:type="auto"/>
          </w:tcPr>
          <w:p w14:paraId="2555ACC0" w14:textId="7EDF4D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R4-2111121</w:t>
            </w:r>
          </w:p>
        </w:tc>
        <w:tc>
          <w:tcPr>
            <w:tcW w:w="0" w:type="auto"/>
          </w:tcPr>
          <w:p w14:paraId="62D10D80" w14:textId="579DCB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08FFD9D8" w14:textId="5BA798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54EDFD" w14:textId="478BA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3AD7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76C9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FB11B7" w14:textId="77777777" w:rsidTr="003F2FDA">
        <w:tc>
          <w:tcPr>
            <w:tcW w:w="0" w:type="auto"/>
          </w:tcPr>
          <w:p w14:paraId="0944D528" w14:textId="31E376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30B20CB7" w14:textId="7E4A5C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399E9043" w14:textId="05D5D5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1134A2" w14:textId="776A55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1CD9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4F655" w14:textId="45535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</w:tr>
      <w:tr w:rsidR="00D412E4" w14:paraId="59751496" w14:textId="77777777" w:rsidTr="003F2FDA">
        <w:tc>
          <w:tcPr>
            <w:tcW w:w="0" w:type="auto"/>
          </w:tcPr>
          <w:p w14:paraId="492A541C" w14:textId="7BA3A7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R4-2111123</w:t>
            </w:r>
          </w:p>
        </w:tc>
        <w:tc>
          <w:tcPr>
            <w:tcW w:w="0" w:type="auto"/>
          </w:tcPr>
          <w:p w14:paraId="77E99388" w14:textId="5056AC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6CDAEAF" w14:textId="282BA2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B3472B" w14:textId="2D1505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BDFD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20A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9D0F19" w14:textId="77777777" w:rsidTr="003F2FDA">
        <w:tc>
          <w:tcPr>
            <w:tcW w:w="0" w:type="auto"/>
          </w:tcPr>
          <w:p w14:paraId="62A7A978" w14:textId="3B58F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R4-2111124</w:t>
            </w:r>
          </w:p>
        </w:tc>
        <w:tc>
          <w:tcPr>
            <w:tcW w:w="0" w:type="auto"/>
          </w:tcPr>
          <w:p w14:paraId="551D40CE" w14:textId="5EFAD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E4BF201" w14:textId="5782A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900208" w14:textId="4B15DD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AAB5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F5C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C19463" w14:textId="77777777" w:rsidTr="003F2FDA">
        <w:tc>
          <w:tcPr>
            <w:tcW w:w="0" w:type="auto"/>
          </w:tcPr>
          <w:p w14:paraId="05A374E5" w14:textId="51666A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6AC81A5B" w14:textId="611C87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19A7F27F" w14:textId="1E74E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0EB918" w14:textId="06AAD6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FA8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009B7" w14:textId="62EBC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</w:tr>
      <w:tr w:rsidR="00D412E4" w14:paraId="44814078" w14:textId="77777777" w:rsidTr="003F2FDA">
        <w:tc>
          <w:tcPr>
            <w:tcW w:w="0" w:type="auto"/>
          </w:tcPr>
          <w:p w14:paraId="0804DC0E" w14:textId="2D9325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R4-2111126</w:t>
            </w:r>
          </w:p>
        </w:tc>
        <w:tc>
          <w:tcPr>
            <w:tcW w:w="0" w:type="auto"/>
          </w:tcPr>
          <w:p w14:paraId="3D7AC3A7" w14:textId="0105B9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29B0AAD9" w14:textId="53B73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96FDC0" w14:textId="35E22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91B4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36E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452B62" w14:textId="77777777" w:rsidTr="003F2FDA">
        <w:tc>
          <w:tcPr>
            <w:tcW w:w="0" w:type="auto"/>
          </w:tcPr>
          <w:p w14:paraId="75BD4D48" w14:textId="7B9E3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R4-2111127</w:t>
            </w:r>
          </w:p>
        </w:tc>
        <w:tc>
          <w:tcPr>
            <w:tcW w:w="0" w:type="auto"/>
          </w:tcPr>
          <w:p w14:paraId="7A4AC740" w14:textId="003E3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21CAEB72" w14:textId="6E27E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B73E5F" w14:textId="0B38C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E080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64A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A91CE8" w14:textId="77777777" w:rsidTr="003F2FDA">
        <w:tc>
          <w:tcPr>
            <w:tcW w:w="0" w:type="auto"/>
          </w:tcPr>
          <w:p w14:paraId="65D530F1" w14:textId="68C6E2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R4-2111128</w:t>
            </w:r>
          </w:p>
        </w:tc>
        <w:tc>
          <w:tcPr>
            <w:tcW w:w="0" w:type="auto"/>
          </w:tcPr>
          <w:p w14:paraId="3EC37F11" w14:textId="30D9CF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UE beam and pwr requirements for FR2 HST</w:t>
            </w:r>
          </w:p>
        </w:tc>
        <w:tc>
          <w:tcPr>
            <w:tcW w:w="0" w:type="auto"/>
          </w:tcPr>
          <w:p w14:paraId="6CEE9021" w14:textId="2F06D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1C43D8" w14:textId="34292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6360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1AB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7155F6" w14:textId="77777777" w:rsidTr="003F2FDA">
        <w:tc>
          <w:tcPr>
            <w:tcW w:w="0" w:type="auto"/>
          </w:tcPr>
          <w:p w14:paraId="54232076" w14:textId="7CFB93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R4-2111129</w:t>
            </w:r>
          </w:p>
        </w:tc>
        <w:tc>
          <w:tcPr>
            <w:tcW w:w="0" w:type="auto"/>
          </w:tcPr>
          <w:p w14:paraId="62A12D33" w14:textId="5A58C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5C4FF1AA" w14:textId="1A3B8A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F6F56E" w14:textId="79343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323B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9D7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FE9F286" w14:textId="77777777" w:rsidTr="003F2FDA">
        <w:tc>
          <w:tcPr>
            <w:tcW w:w="0" w:type="auto"/>
          </w:tcPr>
          <w:p w14:paraId="7DBDBC19" w14:textId="6D09C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R4-2111130</w:t>
            </w:r>
          </w:p>
        </w:tc>
        <w:tc>
          <w:tcPr>
            <w:tcW w:w="0" w:type="auto"/>
          </w:tcPr>
          <w:p w14:paraId="72E6007E" w14:textId="2B153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7CADD3E3" w14:textId="67E7E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A69DE2" w14:textId="45E95D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03A8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A59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75E4313" w14:textId="77777777" w:rsidTr="003F2FDA">
        <w:tc>
          <w:tcPr>
            <w:tcW w:w="0" w:type="auto"/>
          </w:tcPr>
          <w:p w14:paraId="0F9825B8" w14:textId="06400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5AEBCF38" w14:textId="6060F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23798D35" w14:textId="043A9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2AF962" w14:textId="56F95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ADD0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3555B" w14:textId="36003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</w:tr>
      <w:tr w:rsidR="00D412E4" w14:paraId="0B9509AD" w14:textId="77777777" w:rsidTr="003F2FDA">
        <w:tc>
          <w:tcPr>
            <w:tcW w:w="0" w:type="auto"/>
          </w:tcPr>
          <w:p w14:paraId="0280A3CB" w14:textId="6FA0D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R4-2111132</w:t>
            </w:r>
          </w:p>
        </w:tc>
        <w:tc>
          <w:tcPr>
            <w:tcW w:w="0" w:type="auto"/>
          </w:tcPr>
          <w:p w14:paraId="1C1847FD" w14:textId="08570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6A8E72F3" w14:textId="0E7ACF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DCD467" w14:textId="187BE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CD64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4C6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E69EEB" w14:textId="77777777" w:rsidTr="003F2FDA">
        <w:tc>
          <w:tcPr>
            <w:tcW w:w="0" w:type="auto"/>
          </w:tcPr>
          <w:p w14:paraId="0B00C946" w14:textId="596B9B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R4-2111133</w:t>
            </w:r>
          </w:p>
        </w:tc>
        <w:tc>
          <w:tcPr>
            <w:tcW w:w="0" w:type="auto"/>
          </w:tcPr>
          <w:p w14:paraId="3836481D" w14:textId="1032A6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15795788" w14:textId="021843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1FAB75" w14:textId="77E02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1AA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317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B4E06F" w14:textId="77777777" w:rsidTr="003F2FDA">
        <w:tc>
          <w:tcPr>
            <w:tcW w:w="0" w:type="auto"/>
          </w:tcPr>
          <w:p w14:paraId="022229FA" w14:textId="7012A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73B11690" w14:textId="17627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6BBB7BBD" w14:textId="38355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86E1F2" w14:textId="7287F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96C4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ED6D7" w14:textId="6644AB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</w:tr>
      <w:tr w:rsidR="00D412E4" w14:paraId="2FD41FD5" w14:textId="77777777" w:rsidTr="003F2FDA">
        <w:tc>
          <w:tcPr>
            <w:tcW w:w="0" w:type="auto"/>
          </w:tcPr>
          <w:p w14:paraId="0D6C10F1" w14:textId="77D5E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R4-2111135</w:t>
            </w:r>
          </w:p>
        </w:tc>
        <w:tc>
          <w:tcPr>
            <w:tcW w:w="0" w:type="auto"/>
          </w:tcPr>
          <w:p w14:paraId="05D2AD65" w14:textId="64C4AF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7E52A5DF" w14:textId="687B94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B26654" w14:textId="67F74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0C8A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426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9FB8C2" w14:textId="77777777" w:rsidTr="003F2FDA">
        <w:tc>
          <w:tcPr>
            <w:tcW w:w="0" w:type="auto"/>
          </w:tcPr>
          <w:p w14:paraId="0261A602" w14:textId="247FC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R4-2111136</w:t>
            </w:r>
          </w:p>
        </w:tc>
        <w:tc>
          <w:tcPr>
            <w:tcW w:w="0" w:type="auto"/>
          </w:tcPr>
          <w:p w14:paraId="772A3EEA" w14:textId="555BC0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2ABC8CF3" w14:textId="3BF234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780D16" w14:textId="55C75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9AD1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0DA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B2CBB31" w14:textId="77777777" w:rsidTr="003F2FDA">
        <w:tc>
          <w:tcPr>
            <w:tcW w:w="0" w:type="auto"/>
          </w:tcPr>
          <w:p w14:paraId="55EBFE78" w14:textId="3E160D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598E2E50" w14:textId="6F03A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3E93A268" w14:textId="7A25B6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CA4679" w14:textId="13C68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FE6F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65E4D" w14:textId="42AF14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</w:tr>
      <w:tr w:rsidR="00D412E4" w14:paraId="5EC00B59" w14:textId="77777777" w:rsidTr="003F2FDA">
        <w:tc>
          <w:tcPr>
            <w:tcW w:w="0" w:type="auto"/>
          </w:tcPr>
          <w:p w14:paraId="577C7349" w14:textId="08804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R4-2111138</w:t>
            </w:r>
          </w:p>
        </w:tc>
        <w:tc>
          <w:tcPr>
            <w:tcW w:w="0" w:type="auto"/>
          </w:tcPr>
          <w:p w14:paraId="5C5F8F69" w14:textId="3CA38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590D8B74" w14:textId="699927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ABD8F3" w14:textId="3384B0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AECD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01F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11B2BD" w14:textId="77777777" w:rsidTr="003F2FDA">
        <w:tc>
          <w:tcPr>
            <w:tcW w:w="0" w:type="auto"/>
          </w:tcPr>
          <w:p w14:paraId="4DEBE015" w14:textId="2A02C0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R4-2111139</w:t>
            </w:r>
          </w:p>
        </w:tc>
        <w:tc>
          <w:tcPr>
            <w:tcW w:w="0" w:type="auto"/>
          </w:tcPr>
          <w:p w14:paraId="6D00604A" w14:textId="46960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427AEED8" w14:textId="043A9D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29A6F8" w14:textId="57C65F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F72B0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B32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1FA42C" w14:textId="77777777" w:rsidTr="003F2FDA">
        <w:tc>
          <w:tcPr>
            <w:tcW w:w="0" w:type="auto"/>
          </w:tcPr>
          <w:p w14:paraId="31775A08" w14:textId="4EEA19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R4-2111140</w:t>
            </w:r>
          </w:p>
        </w:tc>
        <w:tc>
          <w:tcPr>
            <w:tcW w:w="0" w:type="auto"/>
          </w:tcPr>
          <w:p w14:paraId="4AC5BF45" w14:textId="05F37E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1F479628" w14:textId="694A2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583913" w14:textId="5D6577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925E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9C5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DCFDF56" w14:textId="77777777" w:rsidTr="003F2FDA">
        <w:tc>
          <w:tcPr>
            <w:tcW w:w="0" w:type="auto"/>
          </w:tcPr>
          <w:p w14:paraId="59637E08" w14:textId="2AB7D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R4-2111141</w:t>
            </w:r>
          </w:p>
        </w:tc>
        <w:tc>
          <w:tcPr>
            <w:tcW w:w="0" w:type="auto"/>
          </w:tcPr>
          <w:p w14:paraId="58E6D657" w14:textId="695E9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2AB9B4DA" w14:textId="6C684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5BE297" w14:textId="767F05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109B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997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658D8A" w14:textId="77777777" w:rsidTr="003F2FDA">
        <w:tc>
          <w:tcPr>
            <w:tcW w:w="0" w:type="auto"/>
          </w:tcPr>
          <w:p w14:paraId="5F3691E8" w14:textId="4DF3C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R4-2111142</w:t>
            </w:r>
          </w:p>
        </w:tc>
        <w:tc>
          <w:tcPr>
            <w:tcW w:w="0" w:type="auto"/>
          </w:tcPr>
          <w:p w14:paraId="4B88480C" w14:textId="1C4D1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4640DB3C" w14:textId="5450C7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2775B2" w14:textId="39F2FB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DB12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09D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F378EA" w14:textId="77777777" w:rsidTr="003F2FDA">
        <w:tc>
          <w:tcPr>
            <w:tcW w:w="0" w:type="auto"/>
          </w:tcPr>
          <w:p w14:paraId="4CB668B2" w14:textId="4A727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R4-2111143</w:t>
            </w:r>
          </w:p>
        </w:tc>
        <w:tc>
          <w:tcPr>
            <w:tcW w:w="0" w:type="auto"/>
          </w:tcPr>
          <w:p w14:paraId="0CDB4A3C" w14:textId="24B6C0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53BBA3E8" w14:textId="11F67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BD964" w14:textId="366C6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1FB0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558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4418E9" w14:textId="77777777" w:rsidTr="003F2FDA">
        <w:tc>
          <w:tcPr>
            <w:tcW w:w="0" w:type="auto"/>
          </w:tcPr>
          <w:p w14:paraId="67059656" w14:textId="4C7C71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R4-2111144</w:t>
            </w:r>
          </w:p>
        </w:tc>
        <w:tc>
          <w:tcPr>
            <w:tcW w:w="0" w:type="auto"/>
          </w:tcPr>
          <w:p w14:paraId="5C65451F" w14:textId="5D2E04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341994F9" w14:textId="497BED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74DEB6" w14:textId="3254A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90C6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FB9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3FA8D5" w14:textId="77777777" w:rsidTr="003F2FDA">
        <w:tc>
          <w:tcPr>
            <w:tcW w:w="0" w:type="auto"/>
          </w:tcPr>
          <w:p w14:paraId="6D35E35A" w14:textId="3D3CE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R4-2111145</w:t>
            </w:r>
          </w:p>
        </w:tc>
        <w:tc>
          <w:tcPr>
            <w:tcW w:w="0" w:type="auto"/>
          </w:tcPr>
          <w:p w14:paraId="475FF313" w14:textId="63B30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46FCF1A6" w14:textId="66C90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CF4DA9" w14:textId="4A65DF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E33C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2B6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23000B" w14:textId="77777777" w:rsidTr="003F2FDA">
        <w:tc>
          <w:tcPr>
            <w:tcW w:w="0" w:type="auto"/>
          </w:tcPr>
          <w:p w14:paraId="00700176" w14:textId="3EC55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R4-2111146</w:t>
            </w:r>
          </w:p>
        </w:tc>
        <w:tc>
          <w:tcPr>
            <w:tcW w:w="0" w:type="auto"/>
          </w:tcPr>
          <w:p w14:paraId="63F4B7B3" w14:textId="34EF1E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Views on Beam Correspondence requirements </w:t>
            </w:r>
            <w:r>
              <w:rPr>
                <w:sz w:val="16"/>
              </w:rPr>
              <w:lastRenderedPageBreak/>
              <w:t>for FR2 HST UE</w:t>
            </w:r>
          </w:p>
        </w:tc>
        <w:tc>
          <w:tcPr>
            <w:tcW w:w="0" w:type="auto"/>
          </w:tcPr>
          <w:p w14:paraId="3E3831D5" w14:textId="5464A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0CDC9B96" w14:textId="33CEE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498F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0672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3CC99A" w14:textId="77777777" w:rsidTr="003F2FDA">
        <w:tc>
          <w:tcPr>
            <w:tcW w:w="0" w:type="auto"/>
          </w:tcPr>
          <w:p w14:paraId="63E06BDA" w14:textId="6C0EE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R4-2111147</w:t>
            </w:r>
          </w:p>
        </w:tc>
        <w:tc>
          <w:tcPr>
            <w:tcW w:w="0" w:type="auto"/>
          </w:tcPr>
          <w:p w14:paraId="339677BE" w14:textId="1411D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utilizing immediate wider bandwidth</w:t>
            </w:r>
          </w:p>
        </w:tc>
        <w:tc>
          <w:tcPr>
            <w:tcW w:w="0" w:type="auto"/>
          </w:tcPr>
          <w:p w14:paraId="2E7C7CEE" w14:textId="0CC60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D1862E" w14:textId="23E9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159D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8DB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5E8EA2" w14:textId="77777777" w:rsidTr="003F2FDA">
        <w:tc>
          <w:tcPr>
            <w:tcW w:w="0" w:type="auto"/>
          </w:tcPr>
          <w:p w14:paraId="22D26169" w14:textId="5E92E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R4-2111148</w:t>
            </w:r>
          </w:p>
        </w:tc>
        <w:tc>
          <w:tcPr>
            <w:tcW w:w="0" w:type="auto"/>
          </w:tcPr>
          <w:p w14:paraId="7BEFCA10" w14:textId="44D52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3927CE9C" w14:textId="3F67E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2E07D2" w14:textId="0F7C0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EED2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53F6A" w14:textId="23B0DE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R4-2107885</w:t>
            </w:r>
          </w:p>
        </w:tc>
      </w:tr>
      <w:tr w:rsidR="00D412E4" w14:paraId="155F48E9" w14:textId="77777777" w:rsidTr="003F2FDA">
        <w:tc>
          <w:tcPr>
            <w:tcW w:w="0" w:type="auto"/>
          </w:tcPr>
          <w:p w14:paraId="0EDD0712" w14:textId="037CD7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R4-2111149</w:t>
            </w:r>
          </w:p>
        </w:tc>
        <w:tc>
          <w:tcPr>
            <w:tcW w:w="0" w:type="auto"/>
          </w:tcPr>
          <w:p w14:paraId="5064F5E3" w14:textId="677586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table structure, band groups</w:t>
            </w:r>
          </w:p>
        </w:tc>
        <w:tc>
          <w:tcPr>
            <w:tcW w:w="0" w:type="auto"/>
          </w:tcPr>
          <w:p w14:paraId="4C39E6B9" w14:textId="22A870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551834" w14:textId="32E4E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8E6A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08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18A9E1" w14:textId="77777777" w:rsidTr="003F2FDA">
        <w:tc>
          <w:tcPr>
            <w:tcW w:w="0" w:type="auto"/>
          </w:tcPr>
          <w:p w14:paraId="54946DAA" w14:textId="6D39C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R4-2111150</w:t>
            </w:r>
          </w:p>
        </w:tc>
        <w:tc>
          <w:tcPr>
            <w:tcW w:w="0" w:type="auto"/>
          </w:tcPr>
          <w:p w14:paraId="5D3FF6A3" w14:textId="5D8CB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35 and 45MHz BW to TS38.101-1</w:t>
            </w:r>
          </w:p>
        </w:tc>
        <w:tc>
          <w:tcPr>
            <w:tcW w:w="0" w:type="auto"/>
          </w:tcPr>
          <w:p w14:paraId="79E5A9EC" w14:textId="79F08A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B4B359" w14:textId="1BEE4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515DD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9A2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1F001B" w14:textId="77777777" w:rsidTr="003F2FDA">
        <w:tc>
          <w:tcPr>
            <w:tcW w:w="0" w:type="auto"/>
          </w:tcPr>
          <w:p w14:paraId="71022891" w14:textId="0553C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R4-2111151</w:t>
            </w:r>
          </w:p>
        </w:tc>
        <w:tc>
          <w:tcPr>
            <w:tcW w:w="0" w:type="auto"/>
          </w:tcPr>
          <w:p w14:paraId="7ADB3E74" w14:textId="7B22CB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UL calibration gaps</w:t>
            </w:r>
          </w:p>
        </w:tc>
        <w:tc>
          <w:tcPr>
            <w:tcW w:w="0" w:type="auto"/>
          </w:tcPr>
          <w:p w14:paraId="47F7EB0A" w14:textId="00D53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00C510" w14:textId="0DA349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94B5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336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F7FA00" w14:textId="77777777" w:rsidTr="003F2FDA">
        <w:tc>
          <w:tcPr>
            <w:tcW w:w="0" w:type="auto"/>
          </w:tcPr>
          <w:p w14:paraId="6162E6A7" w14:textId="793EA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R4-2111152</w:t>
            </w:r>
          </w:p>
        </w:tc>
        <w:tc>
          <w:tcPr>
            <w:tcW w:w="0" w:type="auto"/>
          </w:tcPr>
          <w:p w14:paraId="2A378D3B" w14:textId="74224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extension of FR2 or new Frequency Range (FR3) to introduce 52.6-71 GHz</w:t>
            </w:r>
          </w:p>
        </w:tc>
        <w:tc>
          <w:tcPr>
            <w:tcW w:w="0" w:type="auto"/>
          </w:tcPr>
          <w:p w14:paraId="3031CDE0" w14:textId="62A32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B3E21F" w14:textId="28CD1B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F667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4C2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605C43" w14:textId="77777777" w:rsidTr="003F2FDA">
        <w:tc>
          <w:tcPr>
            <w:tcW w:w="0" w:type="auto"/>
          </w:tcPr>
          <w:p w14:paraId="162084B7" w14:textId="0AC02F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R4-2111153</w:t>
            </w:r>
          </w:p>
        </w:tc>
        <w:tc>
          <w:tcPr>
            <w:tcW w:w="0" w:type="auto"/>
          </w:tcPr>
          <w:p w14:paraId="78901A2C" w14:textId="09E5BF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Enhanced IIOT and URLLC support</w:t>
            </w:r>
          </w:p>
        </w:tc>
        <w:tc>
          <w:tcPr>
            <w:tcW w:w="0" w:type="auto"/>
          </w:tcPr>
          <w:p w14:paraId="4B4904F1" w14:textId="4DDE4A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B4F6E3D" w14:textId="63EB8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44E8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86A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A94B94" w14:textId="77777777" w:rsidTr="003F2FDA">
        <w:tc>
          <w:tcPr>
            <w:tcW w:w="0" w:type="auto"/>
          </w:tcPr>
          <w:p w14:paraId="3D158F04" w14:textId="0BC535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7F1C5308" w14:textId="27A03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7CAA5E27" w14:textId="4881B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EAEEF0" w14:textId="32ADF6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DD2E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D12DC" w14:textId="56CAA8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R4-2108722</w:t>
            </w:r>
          </w:p>
        </w:tc>
      </w:tr>
      <w:tr w:rsidR="00D412E4" w14:paraId="1CC1545C" w14:textId="77777777" w:rsidTr="003F2FDA">
        <w:tc>
          <w:tcPr>
            <w:tcW w:w="0" w:type="auto"/>
          </w:tcPr>
          <w:p w14:paraId="4A64DB19" w14:textId="3FCE0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R4-2111155</w:t>
            </w:r>
          </w:p>
        </w:tc>
        <w:tc>
          <w:tcPr>
            <w:tcW w:w="0" w:type="auto"/>
          </w:tcPr>
          <w:p w14:paraId="1A3630D7" w14:textId="5CFF89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2BFC6B05" w14:textId="524A3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A25A2A" w14:textId="04E04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69AB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DEF7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F2D9C6" w14:textId="77777777" w:rsidTr="003F2FDA">
        <w:tc>
          <w:tcPr>
            <w:tcW w:w="0" w:type="auto"/>
          </w:tcPr>
          <w:p w14:paraId="37254929" w14:textId="63995E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R4-2111156</w:t>
            </w:r>
          </w:p>
        </w:tc>
        <w:tc>
          <w:tcPr>
            <w:tcW w:w="0" w:type="auto"/>
          </w:tcPr>
          <w:p w14:paraId="2C7483F6" w14:textId="0DC60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on PUSCH/PUCCH repetition impacts</w:t>
            </w:r>
          </w:p>
        </w:tc>
        <w:tc>
          <w:tcPr>
            <w:tcW w:w="0" w:type="auto"/>
          </w:tcPr>
          <w:p w14:paraId="0CF73496" w14:textId="006F1D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2A90529" w14:textId="41C3F3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379E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D705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9215C1F" w14:textId="77777777" w:rsidTr="003F2FDA">
        <w:tc>
          <w:tcPr>
            <w:tcW w:w="0" w:type="auto"/>
          </w:tcPr>
          <w:p w14:paraId="2501D206" w14:textId="3FD80B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R4-2111157</w:t>
            </w:r>
          </w:p>
        </w:tc>
        <w:tc>
          <w:tcPr>
            <w:tcW w:w="0" w:type="auto"/>
          </w:tcPr>
          <w:p w14:paraId="51E3066C" w14:textId="5E371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DC_2-29-30-66_n260</w:t>
            </w:r>
          </w:p>
        </w:tc>
        <w:tc>
          <w:tcPr>
            <w:tcW w:w="0" w:type="auto"/>
          </w:tcPr>
          <w:p w14:paraId="0D7A39B3" w14:textId="039A3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04410D" w14:textId="4DADDA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404B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F1E11" w14:textId="219C7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R4-2107690</w:t>
            </w:r>
          </w:p>
        </w:tc>
      </w:tr>
      <w:tr w:rsidR="00D412E4" w14:paraId="1A3ED778" w14:textId="77777777" w:rsidTr="003F2FDA">
        <w:tc>
          <w:tcPr>
            <w:tcW w:w="0" w:type="auto"/>
          </w:tcPr>
          <w:p w14:paraId="1847D2F1" w14:textId="77DCC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R4-2111158</w:t>
            </w:r>
          </w:p>
        </w:tc>
        <w:tc>
          <w:tcPr>
            <w:tcW w:w="0" w:type="auto"/>
          </w:tcPr>
          <w:p w14:paraId="16743960" w14:textId="6B667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DC_3_n258</w:t>
            </w:r>
          </w:p>
        </w:tc>
        <w:tc>
          <w:tcPr>
            <w:tcW w:w="0" w:type="auto"/>
          </w:tcPr>
          <w:p w14:paraId="03C9D8D8" w14:textId="53E50F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1907616" w14:textId="158F2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0F1C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2E8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BF7E7B5" w14:textId="77777777" w:rsidTr="003F2FDA">
        <w:tc>
          <w:tcPr>
            <w:tcW w:w="0" w:type="auto"/>
          </w:tcPr>
          <w:p w14:paraId="4B3C4E45" w14:textId="3080D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R4-2111159</w:t>
            </w:r>
          </w:p>
        </w:tc>
        <w:tc>
          <w:tcPr>
            <w:tcW w:w="0" w:type="auto"/>
          </w:tcPr>
          <w:p w14:paraId="63939896" w14:textId="5A2500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UL configurations for DC_7_n78-n258</w:t>
            </w:r>
          </w:p>
        </w:tc>
        <w:tc>
          <w:tcPr>
            <w:tcW w:w="0" w:type="auto"/>
          </w:tcPr>
          <w:p w14:paraId="3051A56F" w14:textId="587F0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47445F3A" w14:textId="1C7214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060D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355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05E14C" w14:textId="77777777" w:rsidTr="003F2FDA">
        <w:tc>
          <w:tcPr>
            <w:tcW w:w="0" w:type="auto"/>
          </w:tcPr>
          <w:p w14:paraId="530DE06C" w14:textId="25A0E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R4-2111160</w:t>
            </w:r>
          </w:p>
        </w:tc>
        <w:tc>
          <w:tcPr>
            <w:tcW w:w="0" w:type="auto"/>
          </w:tcPr>
          <w:p w14:paraId="5667621B" w14:textId="29A6D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 to include CA_n7-n78-n258</w:t>
            </w:r>
          </w:p>
        </w:tc>
        <w:tc>
          <w:tcPr>
            <w:tcW w:w="0" w:type="auto"/>
          </w:tcPr>
          <w:p w14:paraId="572B7B9A" w14:textId="00976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3A319BF6" w14:textId="4B37A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38FE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97E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7D358A" w14:textId="77777777" w:rsidTr="003F2FDA">
        <w:tc>
          <w:tcPr>
            <w:tcW w:w="0" w:type="auto"/>
          </w:tcPr>
          <w:p w14:paraId="1EA3746D" w14:textId="457BBA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R4-2111161</w:t>
            </w:r>
          </w:p>
        </w:tc>
        <w:tc>
          <w:tcPr>
            <w:tcW w:w="0" w:type="auto"/>
          </w:tcPr>
          <w:p w14:paraId="7FB64E1D" w14:textId="36B1E2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 to include CA_n7-n78-n258</w:t>
            </w:r>
          </w:p>
        </w:tc>
        <w:tc>
          <w:tcPr>
            <w:tcW w:w="0" w:type="auto"/>
          </w:tcPr>
          <w:p w14:paraId="0FDFAA8B" w14:textId="615CC2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29E61A7" w14:textId="3E9989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14FE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B2BD3" w14:textId="233E0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R4-2107731</w:t>
            </w:r>
          </w:p>
        </w:tc>
      </w:tr>
      <w:tr w:rsidR="00D412E4" w14:paraId="4BF0A595" w14:textId="77777777" w:rsidTr="003F2FDA">
        <w:tc>
          <w:tcPr>
            <w:tcW w:w="0" w:type="auto"/>
          </w:tcPr>
          <w:p w14:paraId="4AAECD6C" w14:textId="6A0D2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R4-2111162</w:t>
            </w:r>
          </w:p>
        </w:tc>
        <w:tc>
          <w:tcPr>
            <w:tcW w:w="0" w:type="auto"/>
          </w:tcPr>
          <w:p w14:paraId="2F0B915C" w14:textId="1649E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 to include DC_n78-n258</w:t>
            </w:r>
          </w:p>
        </w:tc>
        <w:tc>
          <w:tcPr>
            <w:tcW w:w="0" w:type="auto"/>
          </w:tcPr>
          <w:p w14:paraId="69D44A31" w14:textId="2CF60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02F167E" w14:textId="75D0E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7E87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AC47D" w14:textId="6A6CDD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R4-2107703</w:t>
            </w:r>
          </w:p>
        </w:tc>
      </w:tr>
      <w:tr w:rsidR="00D412E4" w14:paraId="3E60AFC2" w14:textId="77777777" w:rsidTr="003F2FDA">
        <w:tc>
          <w:tcPr>
            <w:tcW w:w="0" w:type="auto"/>
          </w:tcPr>
          <w:p w14:paraId="6B223039" w14:textId="1E438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R4-2111163</w:t>
            </w:r>
          </w:p>
        </w:tc>
        <w:tc>
          <w:tcPr>
            <w:tcW w:w="0" w:type="auto"/>
          </w:tcPr>
          <w:p w14:paraId="19A0ED0D" w14:textId="1EE83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EIRP and EIRP spherical coverage for PC1, PC2, PC4 for n262</w:t>
            </w:r>
          </w:p>
        </w:tc>
        <w:tc>
          <w:tcPr>
            <w:tcW w:w="0" w:type="auto"/>
          </w:tcPr>
          <w:p w14:paraId="4DB2C664" w14:textId="4CFB72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71CCC8" w14:textId="655938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CA08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1E3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43F304" w14:textId="77777777" w:rsidTr="003F2FDA">
        <w:tc>
          <w:tcPr>
            <w:tcW w:w="0" w:type="auto"/>
          </w:tcPr>
          <w:p w14:paraId="5016F54C" w14:textId="1ECEB6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R4-2111164</w:t>
            </w:r>
          </w:p>
        </w:tc>
        <w:tc>
          <w:tcPr>
            <w:tcW w:w="0" w:type="auto"/>
          </w:tcPr>
          <w:p w14:paraId="1BCD506F" w14:textId="7B43A7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2E93746A" w14:textId="6D6F5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E5C1EC" w14:textId="63436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4D7C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E78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CF39B2" w14:textId="77777777" w:rsidTr="003F2FDA">
        <w:tc>
          <w:tcPr>
            <w:tcW w:w="0" w:type="auto"/>
          </w:tcPr>
          <w:p w14:paraId="604EA161" w14:textId="57E55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R4-2111165</w:t>
            </w:r>
          </w:p>
        </w:tc>
        <w:tc>
          <w:tcPr>
            <w:tcW w:w="0" w:type="auto"/>
          </w:tcPr>
          <w:p w14:paraId="4391F4C2" w14:textId="13F429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unlicensed operation for lower 6GHz in Europe</w:t>
            </w:r>
          </w:p>
        </w:tc>
        <w:tc>
          <w:tcPr>
            <w:tcW w:w="0" w:type="auto"/>
          </w:tcPr>
          <w:p w14:paraId="51678D3E" w14:textId="18F83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26A67" w14:textId="047F7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D8B3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C7C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91CE3C" w14:textId="77777777" w:rsidTr="003F2FDA">
        <w:tc>
          <w:tcPr>
            <w:tcW w:w="0" w:type="auto"/>
          </w:tcPr>
          <w:p w14:paraId="741B4282" w14:textId="72A19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R4-2111166</w:t>
            </w:r>
          </w:p>
        </w:tc>
        <w:tc>
          <w:tcPr>
            <w:tcW w:w="0" w:type="auto"/>
          </w:tcPr>
          <w:p w14:paraId="54D36F82" w14:textId="3BAF64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4E69B8D9" w14:textId="52AF84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E548E1" w14:textId="3280C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29B6B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3F9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B24519" w14:textId="77777777" w:rsidTr="003F2FDA">
        <w:tc>
          <w:tcPr>
            <w:tcW w:w="0" w:type="auto"/>
          </w:tcPr>
          <w:p w14:paraId="3AB72E5F" w14:textId="5E11DA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R4-2111167</w:t>
            </w:r>
          </w:p>
        </w:tc>
        <w:tc>
          <w:tcPr>
            <w:tcW w:w="0" w:type="auto"/>
          </w:tcPr>
          <w:p w14:paraId="207ACAEE" w14:textId="6DE8E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35MHz and 45MHz PDSCH FDD CA Tests</w:t>
            </w:r>
          </w:p>
        </w:tc>
        <w:tc>
          <w:tcPr>
            <w:tcW w:w="0" w:type="auto"/>
          </w:tcPr>
          <w:p w14:paraId="21C7CCD4" w14:textId="1A1BE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09959E" w14:textId="3C043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D95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D5E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83B931" w14:textId="77777777" w:rsidTr="003F2FDA">
        <w:tc>
          <w:tcPr>
            <w:tcW w:w="0" w:type="auto"/>
          </w:tcPr>
          <w:p w14:paraId="221C8275" w14:textId="55645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R4-2111168</w:t>
            </w:r>
          </w:p>
        </w:tc>
        <w:tc>
          <w:tcPr>
            <w:tcW w:w="0" w:type="auto"/>
          </w:tcPr>
          <w:p w14:paraId="3AC582F1" w14:textId="05A32B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simulation analysis for HST in FR2</w:t>
            </w:r>
          </w:p>
        </w:tc>
        <w:tc>
          <w:tcPr>
            <w:tcW w:w="0" w:type="auto"/>
          </w:tcPr>
          <w:p w14:paraId="463D397B" w14:textId="5FD00A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D30D09" w14:textId="4B2826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A7D4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328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C87B85" w14:textId="77777777" w:rsidTr="003F2FDA">
        <w:tc>
          <w:tcPr>
            <w:tcW w:w="0" w:type="auto"/>
          </w:tcPr>
          <w:p w14:paraId="6CB670F1" w14:textId="4D378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R4-2111169</w:t>
            </w:r>
          </w:p>
        </w:tc>
        <w:tc>
          <w:tcPr>
            <w:tcW w:w="0" w:type="auto"/>
          </w:tcPr>
          <w:p w14:paraId="2E17C477" w14:textId="66ABE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with CBM</w:t>
            </w:r>
          </w:p>
        </w:tc>
        <w:tc>
          <w:tcPr>
            <w:tcW w:w="0" w:type="auto"/>
          </w:tcPr>
          <w:p w14:paraId="60D8C6E5" w14:textId="6C683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77532BD6" w14:textId="753F81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599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FEE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D77DEE" w14:textId="77777777" w:rsidTr="003F2FDA">
        <w:tc>
          <w:tcPr>
            <w:tcW w:w="0" w:type="auto"/>
          </w:tcPr>
          <w:p w14:paraId="48629EAC" w14:textId="48070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R4-2111170</w:t>
            </w:r>
          </w:p>
        </w:tc>
        <w:tc>
          <w:tcPr>
            <w:tcW w:w="0" w:type="auto"/>
          </w:tcPr>
          <w:p w14:paraId="0A6E0B1F" w14:textId="4F9BF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Channelization aspects for 57-71GHz unlicensed band</w:t>
            </w:r>
          </w:p>
        </w:tc>
        <w:tc>
          <w:tcPr>
            <w:tcW w:w="0" w:type="auto"/>
          </w:tcPr>
          <w:p w14:paraId="3AAD678C" w14:textId="2CF38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6A440C" w14:textId="15FDA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140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8B5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AD8CE9" w14:textId="77777777" w:rsidTr="003F2FDA">
        <w:tc>
          <w:tcPr>
            <w:tcW w:w="0" w:type="auto"/>
          </w:tcPr>
          <w:p w14:paraId="5AD0BAB3" w14:textId="73039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R4-2111171</w:t>
            </w:r>
          </w:p>
        </w:tc>
        <w:tc>
          <w:tcPr>
            <w:tcW w:w="0" w:type="auto"/>
          </w:tcPr>
          <w:p w14:paraId="1497550C" w14:textId="6C2532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0CA6760B" w14:textId="6A18A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0B3ED0" w14:textId="4E1DF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75A1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2F92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6677F7" w14:textId="77777777" w:rsidTr="003F2FDA">
        <w:tc>
          <w:tcPr>
            <w:tcW w:w="0" w:type="auto"/>
          </w:tcPr>
          <w:p w14:paraId="147BE638" w14:textId="1814ED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R4-2111172</w:t>
            </w:r>
          </w:p>
        </w:tc>
        <w:tc>
          <w:tcPr>
            <w:tcW w:w="0" w:type="auto"/>
          </w:tcPr>
          <w:p w14:paraId="703BA3F2" w14:textId="75DEF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 for TDD LTE-NR Coexistence Tests</w:t>
            </w:r>
          </w:p>
        </w:tc>
        <w:tc>
          <w:tcPr>
            <w:tcW w:w="0" w:type="auto"/>
          </w:tcPr>
          <w:p w14:paraId="3B0D5E32" w14:textId="057B8C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AE37192" w14:textId="6FD1B1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8893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F8E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CEF05C" w14:textId="77777777" w:rsidTr="003F2FDA">
        <w:tc>
          <w:tcPr>
            <w:tcW w:w="0" w:type="auto"/>
          </w:tcPr>
          <w:p w14:paraId="123A31E9" w14:textId="37E7F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5D99632D" w14:textId="582F8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607EA3A4" w14:textId="337AD3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58B2CD" w14:textId="0A00E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D055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50F0A" w14:textId="5F8D4D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</w:tr>
      <w:tr w:rsidR="00D412E4" w14:paraId="79C7B124" w14:textId="77777777" w:rsidTr="003F2FDA">
        <w:tc>
          <w:tcPr>
            <w:tcW w:w="0" w:type="auto"/>
          </w:tcPr>
          <w:p w14:paraId="29709BEC" w14:textId="7CE3B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R4-2111174</w:t>
            </w:r>
          </w:p>
        </w:tc>
        <w:tc>
          <w:tcPr>
            <w:tcW w:w="0" w:type="auto"/>
          </w:tcPr>
          <w:p w14:paraId="601A75B7" w14:textId="475D98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model-Conducted</w:t>
            </w:r>
          </w:p>
        </w:tc>
        <w:tc>
          <w:tcPr>
            <w:tcW w:w="0" w:type="auto"/>
          </w:tcPr>
          <w:p w14:paraId="7222C42B" w14:textId="6CBA7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CCABE5" w14:textId="485E7B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EB36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407AF" w14:textId="6BAF35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R4-2108567</w:t>
            </w:r>
          </w:p>
        </w:tc>
      </w:tr>
      <w:tr w:rsidR="00D412E4" w14:paraId="0E87E45F" w14:textId="77777777" w:rsidTr="003F2FDA">
        <w:tc>
          <w:tcPr>
            <w:tcW w:w="0" w:type="auto"/>
          </w:tcPr>
          <w:p w14:paraId="3A02DAD4" w14:textId="0E50C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R4-2111175</w:t>
            </w:r>
          </w:p>
        </w:tc>
        <w:tc>
          <w:tcPr>
            <w:tcW w:w="0" w:type="auto"/>
          </w:tcPr>
          <w:p w14:paraId="1A91BDE7" w14:textId="4AEEC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conduct test</w:t>
            </w:r>
          </w:p>
        </w:tc>
        <w:tc>
          <w:tcPr>
            <w:tcW w:w="0" w:type="auto"/>
          </w:tcPr>
          <w:p w14:paraId="642EF3F3" w14:textId="456022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51917B" w14:textId="14082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724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316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FC06FE2" w14:textId="77777777" w:rsidTr="003F2FDA">
        <w:tc>
          <w:tcPr>
            <w:tcW w:w="0" w:type="auto"/>
          </w:tcPr>
          <w:p w14:paraId="0CD71EB3" w14:textId="3490F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R4-2111176</w:t>
            </w:r>
          </w:p>
        </w:tc>
        <w:tc>
          <w:tcPr>
            <w:tcW w:w="0" w:type="auto"/>
          </w:tcPr>
          <w:p w14:paraId="33C171C0" w14:textId="39132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OTA test</w:t>
            </w:r>
          </w:p>
        </w:tc>
        <w:tc>
          <w:tcPr>
            <w:tcW w:w="0" w:type="auto"/>
          </w:tcPr>
          <w:p w14:paraId="1F35997C" w14:textId="2F7CA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4DEF81" w14:textId="5D61D0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6EA10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0AED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65C112" w14:textId="77777777" w:rsidTr="003F2FDA">
        <w:tc>
          <w:tcPr>
            <w:tcW w:w="0" w:type="auto"/>
          </w:tcPr>
          <w:p w14:paraId="25FCEDB6" w14:textId="64AC9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R4-2111177</w:t>
            </w:r>
          </w:p>
        </w:tc>
        <w:tc>
          <w:tcPr>
            <w:tcW w:w="0" w:type="auto"/>
          </w:tcPr>
          <w:p w14:paraId="733825B2" w14:textId="4C4A1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IBB, OBB and RX spurious of conducted receiver test</w:t>
            </w:r>
          </w:p>
        </w:tc>
        <w:tc>
          <w:tcPr>
            <w:tcW w:w="0" w:type="auto"/>
          </w:tcPr>
          <w:p w14:paraId="4C0B21E9" w14:textId="52745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20D869" w14:textId="55120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1B1C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395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F9C924" w14:textId="77777777" w:rsidTr="003F2FDA">
        <w:tc>
          <w:tcPr>
            <w:tcW w:w="0" w:type="auto"/>
          </w:tcPr>
          <w:p w14:paraId="2330D6DA" w14:textId="21A65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R4-2111178</w:t>
            </w:r>
          </w:p>
        </w:tc>
        <w:tc>
          <w:tcPr>
            <w:tcW w:w="0" w:type="auto"/>
          </w:tcPr>
          <w:p w14:paraId="23AF40CA" w14:textId="06AA3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IBB, OBB and RX spurious for OTA receiver characteristic test</w:t>
            </w:r>
          </w:p>
        </w:tc>
        <w:tc>
          <w:tcPr>
            <w:tcW w:w="0" w:type="auto"/>
          </w:tcPr>
          <w:p w14:paraId="155545D3" w14:textId="4A147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646B39" w14:textId="0E26D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722C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96A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F5B675" w14:textId="77777777" w:rsidTr="003F2FDA">
        <w:tc>
          <w:tcPr>
            <w:tcW w:w="0" w:type="auto"/>
          </w:tcPr>
          <w:p w14:paraId="4A80F5F5" w14:textId="766569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R4-2111179</w:t>
            </w:r>
          </w:p>
        </w:tc>
        <w:tc>
          <w:tcPr>
            <w:tcW w:w="0" w:type="auto"/>
          </w:tcPr>
          <w:p w14:paraId="5068A313" w14:textId="2B9B2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Conducted conformance test</w:t>
            </w:r>
          </w:p>
        </w:tc>
        <w:tc>
          <w:tcPr>
            <w:tcW w:w="0" w:type="auto"/>
          </w:tcPr>
          <w:p w14:paraId="5944FF65" w14:textId="7A6B32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06AA52" w14:textId="7D8D4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5C0E3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2C6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256034" w14:textId="77777777" w:rsidTr="003F2FDA">
        <w:tc>
          <w:tcPr>
            <w:tcW w:w="0" w:type="auto"/>
          </w:tcPr>
          <w:p w14:paraId="6075B7E6" w14:textId="65E89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R4-2111180</w:t>
            </w:r>
          </w:p>
        </w:tc>
        <w:tc>
          <w:tcPr>
            <w:tcW w:w="0" w:type="auto"/>
          </w:tcPr>
          <w:p w14:paraId="1F1CCFD8" w14:textId="26B12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OTA conformance test.</w:t>
            </w:r>
          </w:p>
        </w:tc>
        <w:tc>
          <w:tcPr>
            <w:tcW w:w="0" w:type="auto"/>
          </w:tcPr>
          <w:p w14:paraId="2F5E4A6A" w14:textId="766AD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59A025" w14:textId="7B1FD7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C618A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A83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24F659" w14:textId="77777777" w:rsidTr="003F2FDA">
        <w:tc>
          <w:tcPr>
            <w:tcW w:w="0" w:type="auto"/>
          </w:tcPr>
          <w:p w14:paraId="538DFCDE" w14:textId="2B0B9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R4-2111181</w:t>
            </w:r>
          </w:p>
        </w:tc>
        <w:tc>
          <w:tcPr>
            <w:tcW w:w="0" w:type="auto"/>
          </w:tcPr>
          <w:p w14:paraId="092AB535" w14:textId="764E5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FR1</w:t>
            </w:r>
          </w:p>
        </w:tc>
        <w:tc>
          <w:tcPr>
            <w:tcW w:w="0" w:type="auto"/>
          </w:tcPr>
          <w:p w14:paraId="46765C97" w14:textId="3612D2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CAD862" w14:textId="0B1403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1DC05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A17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41AC75" w14:textId="77777777" w:rsidTr="003F2FDA">
        <w:tc>
          <w:tcPr>
            <w:tcW w:w="0" w:type="auto"/>
          </w:tcPr>
          <w:p w14:paraId="74A04640" w14:textId="4A81E5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R4-2111182</w:t>
            </w:r>
          </w:p>
        </w:tc>
        <w:tc>
          <w:tcPr>
            <w:tcW w:w="0" w:type="auto"/>
          </w:tcPr>
          <w:p w14:paraId="43B3EF46" w14:textId="745B1A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FR2</w:t>
            </w:r>
          </w:p>
        </w:tc>
        <w:tc>
          <w:tcPr>
            <w:tcW w:w="0" w:type="auto"/>
          </w:tcPr>
          <w:p w14:paraId="68EF2B2A" w14:textId="661C75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57E930" w14:textId="6CC2A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9A4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1B961" w14:textId="02A73D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R4-2108587</w:t>
            </w:r>
          </w:p>
        </w:tc>
      </w:tr>
      <w:tr w:rsidR="00D412E4" w14:paraId="25394C76" w14:textId="77777777" w:rsidTr="003F2FDA">
        <w:tc>
          <w:tcPr>
            <w:tcW w:w="0" w:type="auto"/>
          </w:tcPr>
          <w:p w14:paraId="44D6EDE0" w14:textId="223701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R4-2111183</w:t>
            </w:r>
          </w:p>
        </w:tc>
        <w:tc>
          <w:tcPr>
            <w:tcW w:w="0" w:type="auto"/>
          </w:tcPr>
          <w:p w14:paraId="04708BB6" w14:textId="333862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further clear up the IAB specification</w:t>
            </w:r>
          </w:p>
        </w:tc>
        <w:tc>
          <w:tcPr>
            <w:tcW w:w="0" w:type="auto"/>
          </w:tcPr>
          <w:p w14:paraId="6CAC76B8" w14:textId="152B59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535420" w14:textId="3B1D2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CF1D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9615E" w14:textId="69102B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R4-2108539</w:t>
            </w:r>
          </w:p>
        </w:tc>
      </w:tr>
      <w:tr w:rsidR="00D412E4" w14:paraId="012C7D0C" w14:textId="77777777" w:rsidTr="003F2FDA">
        <w:tc>
          <w:tcPr>
            <w:tcW w:w="0" w:type="auto"/>
          </w:tcPr>
          <w:p w14:paraId="2559C172" w14:textId="22C5D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R4-2111184</w:t>
            </w:r>
          </w:p>
        </w:tc>
        <w:tc>
          <w:tcPr>
            <w:tcW w:w="0" w:type="auto"/>
          </w:tcPr>
          <w:p w14:paraId="7F5EF492" w14:textId="1B182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for Simultaneous operation of DU and MT</w:t>
            </w:r>
          </w:p>
        </w:tc>
        <w:tc>
          <w:tcPr>
            <w:tcW w:w="0" w:type="auto"/>
          </w:tcPr>
          <w:p w14:paraId="78D99426" w14:textId="08A577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15739C" w14:textId="4EF5D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100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151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D66508" w14:textId="77777777" w:rsidTr="003F2FDA">
        <w:tc>
          <w:tcPr>
            <w:tcW w:w="0" w:type="auto"/>
          </w:tcPr>
          <w:p w14:paraId="4043D4CE" w14:textId="23EEA2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R4-2111185</w:t>
            </w:r>
          </w:p>
        </w:tc>
        <w:tc>
          <w:tcPr>
            <w:tcW w:w="0" w:type="auto"/>
          </w:tcPr>
          <w:p w14:paraId="0547ABF8" w14:textId="14E468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</w:t>
            </w:r>
          </w:p>
        </w:tc>
        <w:tc>
          <w:tcPr>
            <w:tcW w:w="0" w:type="auto"/>
          </w:tcPr>
          <w:p w14:paraId="299D075C" w14:textId="19933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302C17" w14:textId="3FE40F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835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357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D98107" w14:textId="77777777" w:rsidTr="003F2FDA">
        <w:tc>
          <w:tcPr>
            <w:tcW w:w="0" w:type="auto"/>
          </w:tcPr>
          <w:p w14:paraId="22AAE7F6" w14:textId="0637CC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R4-2111186</w:t>
            </w:r>
          </w:p>
        </w:tc>
        <w:tc>
          <w:tcPr>
            <w:tcW w:w="0" w:type="auto"/>
          </w:tcPr>
          <w:p w14:paraId="1191916D" w14:textId="25B98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 RRM</w:t>
            </w:r>
          </w:p>
        </w:tc>
        <w:tc>
          <w:tcPr>
            <w:tcW w:w="0" w:type="auto"/>
          </w:tcPr>
          <w:p w14:paraId="1884B9E6" w14:textId="59A54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DC61FB" w14:textId="35847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A7A1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09C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83091A" w14:textId="77777777" w:rsidTr="003F2FDA">
        <w:tc>
          <w:tcPr>
            <w:tcW w:w="0" w:type="auto"/>
          </w:tcPr>
          <w:p w14:paraId="574A0F5B" w14:textId="1F0120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R4-2111187</w:t>
            </w:r>
          </w:p>
        </w:tc>
        <w:tc>
          <w:tcPr>
            <w:tcW w:w="0" w:type="auto"/>
          </w:tcPr>
          <w:p w14:paraId="4F3BF55E" w14:textId="095B2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FDM operation for partially used SL operation in licensed band</w:t>
            </w:r>
          </w:p>
        </w:tc>
        <w:tc>
          <w:tcPr>
            <w:tcW w:w="0" w:type="auto"/>
          </w:tcPr>
          <w:p w14:paraId="4A40F2C9" w14:textId="089A3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AEE87B" w14:textId="1FE256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1979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61D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A40120" w14:textId="77777777" w:rsidTr="003F2FDA">
        <w:tc>
          <w:tcPr>
            <w:tcW w:w="0" w:type="auto"/>
          </w:tcPr>
          <w:p w14:paraId="6B498121" w14:textId="2BCBF9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R4-2111188</w:t>
            </w:r>
          </w:p>
        </w:tc>
        <w:tc>
          <w:tcPr>
            <w:tcW w:w="0" w:type="auto"/>
          </w:tcPr>
          <w:p w14:paraId="7DEBB569" w14:textId="4B22F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Co-channel co-existence between SL and Uu</w:t>
            </w:r>
          </w:p>
        </w:tc>
        <w:tc>
          <w:tcPr>
            <w:tcW w:w="0" w:type="auto"/>
          </w:tcPr>
          <w:p w14:paraId="569B8909" w14:textId="16820C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E4FCE8" w14:textId="163466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C713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67F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F53443" w14:textId="77777777" w:rsidTr="003F2FDA">
        <w:tc>
          <w:tcPr>
            <w:tcW w:w="0" w:type="auto"/>
          </w:tcPr>
          <w:p w14:paraId="11B1D4A0" w14:textId="40E2A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R4-2111189</w:t>
            </w:r>
          </w:p>
        </w:tc>
        <w:tc>
          <w:tcPr>
            <w:tcW w:w="0" w:type="auto"/>
          </w:tcPr>
          <w:p w14:paraId="6E36B605" w14:textId="513E79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UE synchronization issue for licensed operation</w:t>
            </w:r>
          </w:p>
        </w:tc>
        <w:tc>
          <w:tcPr>
            <w:tcW w:w="0" w:type="auto"/>
          </w:tcPr>
          <w:p w14:paraId="43F1CAFD" w14:textId="64C494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05186A" w14:textId="648D4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865F7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850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8AC435" w14:textId="77777777" w:rsidTr="003F2FDA">
        <w:tc>
          <w:tcPr>
            <w:tcW w:w="0" w:type="auto"/>
          </w:tcPr>
          <w:p w14:paraId="7010646C" w14:textId="5995E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R4-2111190</w:t>
            </w:r>
          </w:p>
        </w:tc>
        <w:tc>
          <w:tcPr>
            <w:tcW w:w="0" w:type="auto"/>
          </w:tcPr>
          <w:p w14:paraId="3FE97400" w14:textId="676B6F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Rel-17 eMTC WID</w:t>
            </w:r>
          </w:p>
        </w:tc>
        <w:tc>
          <w:tcPr>
            <w:tcW w:w="0" w:type="auto"/>
          </w:tcPr>
          <w:p w14:paraId="7A140C12" w14:textId="1FAC87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201A34" w14:textId="38E2A1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9A2C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9AF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4312AE" w14:textId="77777777" w:rsidTr="003F2FDA">
        <w:tc>
          <w:tcPr>
            <w:tcW w:w="0" w:type="auto"/>
          </w:tcPr>
          <w:p w14:paraId="5F32380C" w14:textId="383085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R4-2111191</w:t>
            </w:r>
          </w:p>
        </w:tc>
        <w:tc>
          <w:tcPr>
            <w:tcW w:w="0" w:type="auto"/>
          </w:tcPr>
          <w:p w14:paraId="249CFB6E" w14:textId="387EC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impact analysis on R17 NB_IoT</w:t>
            </w:r>
          </w:p>
        </w:tc>
        <w:tc>
          <w:tcPr>
            <w:tcW w:w="0" w:type="auto"/>
          </w:tcPr>
          <w:p w14:paraId="356660FC" w14:textId="728F7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A37BF7" w14:textId="04612D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773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73A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B24263" w14:textId="77777777" w:rsidTr="003F2FDA">
        <w:tc>
          <w:tcPr>
            <w:tcW w:w="0" w:type="auto"/>
          </w:tcPr>
          <w:p w14:paraId="4995244A" w14:textId="21A98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R4-2111192</w:t>
            </w:r>
          </w:p>
        </w:tc>
        <w:tc>
          <w:tcPr>
            <w:tcW w:w="0" w:type="auto"/>
          </w:tcPr>
          <w:p w14:paraId="799E0ACA" w14:textId="7F8053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impact analysis on R17 NB_IoT</w:t>
            </w:r>
          </w:p>
        </w:tc>
        <w:tc>
          <w:tcPr>
            <w:tcW w:w="0" w:type="auto"/>
          </w:tcPr>
          <w:p w14:paraId="3F10EB68" w14:textId="79136A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23D0B9" w14:textId="78DA1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0AF7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1BF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662F8B" w14:textId="77777777" w:rsidTr="003F2FDA">
        <w:tc>
          <w:tcPr>
            <w:tcW w:w="0" w:type="auto"/>
          </w:tcPr>
          <w:p w14:paraId="59FC475D" w14:textId="743AA8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R4-2111193</w:t>
            </w:r>
          </w:p>
        </w:tc>
        <w:tc>
          <w:tcPr>
            <w:tcW w:w="0" w:type="auto"/>
          </w:tcPr>
          <w:p w14:paraId="3E4AA2B6" w14:textId="096EBC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B24 A-MPR for CAT-M1/M2</w:t>
            </w:r>
          </w:p>
        </w:tc>
        <w:tc>
          <w:tcPr>
            <w:tcW w:w="0" w:type="auto"/>
          </w:tcPr>
          <w:p w14:paraId="5050F77C" w14:textId="7831F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3321F1" w14:textId="31121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AA08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22E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65B972" w14:textId="77777777" w:rsidTr="003F2FDA">
        <w:tc>
          <w:tcPr>
            <w:tcW w:w="0" w:type="auto"/>
          </w:tcPr>
          <w:p w14:paraId="1E17616B" w14:textId="76882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R4-2111194</w:t>
            </w:r>
          </w:p>
        </w:tc>
        <w:tc>
          <w:tcPr>
            <w:tcW w:w="0" w:type="auto"/>
          </w:tcPr>
          <w:p w14:paraId="02011334" w14:textId="601A40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latest question on phase discontinuity</w:t>
            </w:r>
          </w:p>
        </w:tc>
        <w:tc>
          <w:tcPr>
            <w:tcW w:w="0" w:type="auto"/>
          </w:tcPr>
          <w:p w14:paraId="7E4A5062" w14:textId="6A35DC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FABD0A" w14:textId="2F688C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32CF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A45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50D94D" w14:textId="77777777" w:rsidTr="003F2FDA">
        <w:tc>
          <w:tcPr>
            <w:tcW w:w="0" w:type="auto"/>
          </w:tcPr>
          <w:p w14:paraId="33AB3D48" w14:textId="72AD1A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R4-2111195</w:t>
            </w:r>
          </w:p>
        </w:tc>
        <w:tc>
          <w:tcPr>
            <w:tcW w:w="0" w:type="auto"/>
          </w:tcPr>
          <w:p w14:paraId="4B5AD324" w14:textId="75CBEA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phase tolerance for PUSCH PUCCH repeition</w:t>
            </w:r>
          </w:p>
        </w:tc>
        <w:tc>
          <w:tcPr>
            <w:tcW w:w="0" w:type="auto"/>
          </w:tcPr>
          <w:p w14:paraId="7662D9B3" w14:textId="2AEBC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46AF1F" w14:textId="334F8C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B925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820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9CAB82" w14:textId="77777777" w:rsidTr="003F2FDA">
        <w:tc>
          <w:tcPr>
            <w:tcW w:w="0" w:type="auto"/>
          </w:tcPr>
          <w:p w14:paraId="5124637B" w14:textId="546C81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R4-2111196</w:t>
            </w:r>
          </w:p>
        </w:tc>
        <w:tc>
          <w:tcPr>
            <w:tcW w:w="0" w:type="auto"/>
          </w:tcPr>
          <w:p w14:paraId="7C0947C3" w14:textId="61A1AB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RF WI work plan for RedCap</w:t>
            </w:r>
          </w:p>
        </w:tc>
        <w:tc>
          <w:tcPr>
            <w:tcW w:w="0" w:type="auto"/>
          </w:tcPr>
          <w:p w14:paraId="0B12FB21" w14:textId="12373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38DB0E" w14:textId="6ADA4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389F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C9F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2282BE" w14:textId="77777777" w:rsidTr="003F2FDA">
        <w:tc>
          <w:tcPr>
            <w:tcW w:w="0" w:type="auto"/>
          </w:tcPr>
          <w:p w14:paraId="6DB58A86" w14:textId="49FEA4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R4-2111197</w:t>
            </w:r>
          </w:p>
        </w:tc>
        <w:tc>
          <w:tcPr>
            <w:tcW w:w="0" w:type="auto"/>
          </w:tcPr>
          <w:p w14:paraId="689025F2" w14:textId="48F28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R17 RedCap</w:t>
            </w:r>
          </w:p>
        </w:tc>
        <w:tc>
          <w:tcPr>
            <w:tcW w:w="0" w:type="auto"/>
          </w:tcPr>
          <w:p w14:paraId="7D0CAB13" w14:textId="1AAAC7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0BE2E6" w14:textId="24A7B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0C7A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43A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71E8FE" w14:textId="77777777" w:rsidTr="003F2FDA">
        <w:tc>
          <w:tcPr>
            <w:tcW w:w="0" w:type="auto"/>
          </w:tcPr>
          <w:p w14:paraId="5007154B" w14:textId="6B043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R4-2111198</w:t>
            </w:r>
          </w:p>
        </w:tc>
        <w:tc>
          <w:tcPr>
            <w:tcW w:w="0" w:type="auto"/>
          </w:tcPr>
          <w:p w14:paraId="3AC8C2CD" w14:textId="1BF7A9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Half-duplex FDD switching for RedCap UE</w:t>
            </w:r>
          </w:p>
        </w:tc>
        <w:tc>
          <w:tcPr>
            <w:tcW w:w="0" w:type="auto"/>
          </w:tcPr>
          <w:p w14:paraId="42E6032C" w14:textId="07237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147A84" w14:textId="76A95F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CD1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BC0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46A3C0" w14:textId="77777777" w:rsidTr="003F2FDA">
        <w:tc>
          <w:tcPr>
            <w:tcW w:w="0" w:type="auto"/>
          </w:tcPr>
          <w:p w14:paraId="1DF515F6" w14:textId="3B04BD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R4-2111199</w:t>
            </w:r>
          </w:p>
        </w:tc>
        <w:tc>
          <w:tcPr>
            <w:tcW w:w="0" w:type="auto"/>
          </w:tcPr>
          <w:p w14:paraId="5E583523" w14:textId="3FE07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78FB7772" w14:textId="22061F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225AA8" w14:textId="5FEAD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FCBD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ACC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0C925F" w14:textId="77777777" w:rsidTr="003F2FDA">
        <w:tc>
          <w:tcPr>
            <w:tcW w:w="0" w:type="auto"/>
          </w:tcPr>
          <w:p w14:paraId="696078C6" w14:textId="0E581E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R4-2111200</w:t>
            </w:r>
          </w:p>
        </w:tc>
        <w:tc>
          <w:tcPr>
            <w:tcW w:w="0" w:type="auto"/>
          </w:tcPr>
          <w:p w14:paraId="35063034" w14:textId="65A19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4974006D" w14:textId="0247B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411EA8" w14:textId="14179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41CA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BD4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954ED0" w14:textId="77777777" w:rsidTr="003F2FDA">
        <w:tc>
          <w:tcPr>
            <w:tcW w:w="0" w:type="auto"/>
          </w:tcPr>
          <w:p w14:paraId="0C59ECE7" w14:textId="1EFD88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R4-2111201</w:t>
            </w:r>
          </w:p>
        </w:tc>
        <w:tc>
          <w:tcPr>
            <w:tcW w:w="0" w:type="auto"/>
          </w:tcPr>
          <w:p w14:paraId="70E2121D" w14:textId="7F5F4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2BDDC538" w14:textId="04939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E3B15C" w14:textId="2CF73F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1803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04B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E26E85" w14:textId="77777777" w:rsidTr="003F2FDA">
        <w:tc>
          <w:tcPr>
            <w:tcW w:w="0" w:type="auto"/>
          </w:tcPr>
          <w:p w14:paraId="2C46433B" w14:textId="71B69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R4-2111202</w:t>
            </w:r>
          </w:p>
        </w:tc>
        <w:tc>
          <w:tcPr>
            <w:tcW w:w="0" w:type="auto"/>
          </w:tcPr>
          <w:p w14:paraId="1E8E0AF9" w14:textId="059F3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4A47B272" w14:textId="470BA9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959DE6" w14:textId="257067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D75C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B8321" w14:textId="643452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</w:tr>
      <w:tr w:rsidR="00D412E4" w14:paraId="657EBDC2" w14:textId="77777777" w:rsidTr="003F2FDA">
        <w:tc>
          <w:tcPr>
            <w:tcW w:w="0" w:type="auto"/>
          </w:tcPr>
          <w:p w14:paraId="7E2EB426" w14:textId="4A429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R4-2111203</w:t>
            </w:r>
          </w:p>
        </w:tc>
        <w:tc>
          <w:tcPr>
            <w:tcW w:w="0" w:type="auto"/>
          </w:tcPr>
          <w:p w14:paraId="60C224B1" w14:textId="78080E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13068321" w14:textId="682EC0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E140E2" w14:textId="6495F9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830B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448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907729" w14:textId="77777777" w:rsidTr="003F2FDA">
        <w:tc>
          <w:tcPr>
            <w:tcW w:w="0" w:type="auto"/>
          </w:tcPr>
          <w:p w14:paraId="73119153" w14:textId="523832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R4-2111204</w:t>
            </w:r>
          </w:p>
        </w:tc>
        <w:tc>
          <w:tcPr>
            <w:tcW w:w="0" w:type="auto"/>
          </w:tcPr>
          <w:p w14:paraId="04010AA0" w14:textId="50E960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37015E23" w14:textId="2415E6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853F87" w14:textId="77399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E2FD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6E0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07B3AF4" w14:textId="77777777" w:rsidTr="003F2FDA">
        <w:tc>
          <w:tcPr>
            <w:tcW w:w="0" w:type="auto"/>
          </w:tcPr>
          <w:p w14:paraId="404BAC82" w14:textId="52917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R4-2111205</w:t>
            </w:r>
          </w:p>
        </w:tc>
        <w:tc>
          <w:tcPr>
            <w:tcW w:w="0" w:type="auto"/>
          </w:tcPr>
          <w:p w14:paraId="3225CDB2" w14:textId="324D2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model-OTA</w:t>
            </w:r>
          </w:p>
        </w:tc>
        <w:tc>
          <w:tcPr>
            <w:tcW w:w="0" w:type="auto"/>
          </w:tcPr>
          <w:p w14:paraId="6F50F0AA" w14:textId="55CE3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2DA325" w14:textId="628F9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D87F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BF8F8" w14:textId="38AA8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R4-2108568</w:t>
            </w:r>
          </w:p>
        </w:tc>
      </w:tr>
      <w:tr w:rsidR="00D412E4" w14:paraId="1FB31A89" w14:textId="77777777" w:rsidTr="003F2FDA">
        <w:tc>
          <w:tcPr>
            <w:tcW w:w="0" w:type="auto"/>
          </w:tcPr>
          <w:p w14:paraId="210A37EF" w14:textId="350DB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R4-2111206</w:t>
            </w:r>
          </w:p>
        </w:tc>
        <w:tc>
          <w:tcPr>
            <w:tcW w:w="0" w:type="auto"/>
          </w:tcPr>
          <w:p w14:paraId="201094BB" w14:textId="69969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372699A8" w14:textId="50618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EE1A60F" w14:textId="485FA5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AC7A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4D319" w14:textId="18530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</w:tr>
      <w:tr w:rsidR="00D412E4" w14:paraId="67D01B9F" w14:textId="77777777" w:rsidTr="003F2FDA">
        <w:tc>
          <w:tcPr>
            <w:tcW w:w="0" w:type="auto"/>
          </w:tcPr>
          <w:p w14:paraId="635B0854" w14:textId="35C08C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R4-2111207</w:t>
            </w:r>
          </w:p>
        </w:tc>
        <w:tc>
          <w:tcPr>
            <w:tcW w:w="0" w:type="auto"/>
          </w:tcPr>
          <w:p w14:paraId="365B6997" w14:textId="36EB9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(R17)</w:t>
            </w:r>
          </w:p>
        </w:tc>
        <w:tc>
          <w:tcPr>
            <w:tcW w:w="0" w:type="auto"/>
          </w:tcPr>
          <w:p w14:paraId="6BEE8EFC" w14:textId="06D03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9F03E2D" w14:textId="7E3246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8E1C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86C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10A14A" w14:textId="77777777" w:rsidTr="003F2FDA">
        <w:tc>
          <w:tcPr>
            <w:tcW w:w="0" w:type="auto"/>
          </w:tcPr>
          <w:p w14:paraId="5A7261FC" w14:textId="10088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R4-2111208</w:t>
            </w:r>
          </w:p>
        </w:tc>
        <w:tc>
          <w:tcPr>
            <w:tcW w:w="0" w:type="auto"/>
          </w:tcPr>
          <w:p w14:paraId="7125F6B5" w14:textId="3214F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LTE Advanced inter-band CA Rel-17 for x bands DL (x=4, 5, 6) with 1 band UL</w:t>
            </w:r>
          </w:p>
        </w:tc>
        <w:tc>
          <w:tcPr>
            <w:tcW w:w="0" w:type="auto"/>
          </w:tcPr>
          <w:p w14:paraId="587668C0" w14:textId="69B2F4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9D7646" w14:textId="1151AA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CF44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770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2E0A53" w14:textId="77777777" w:rsidTr="003F2FDA">
        <w:tc>
          <w:tcPr>
            <w:tcW w:w="0" w:type="auto"/>
          </w:tcPr>
          <w:p w14:paraId="0EE3D09B" w14:textId="3E4EEC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R4-2111209</w:t>
            </w:r>
          </w:p>
        </w:tc>
        <w:tc>
          <w:tcPr>
            <w:tcW w:w="0" w:type="auto"/>
          </w:tcPr>
          <w:p w14:paraId="54C6740B" w14:textId="74DA1F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v0.5.0</w:t>
            </w:r>
          </w:p>
        </w:tc>
        <w:tc>
          <w:tcPr>
            <w:tcW w:w="0" w:type="auto"/>
          </w:tcPr>
          <w:p w14:paraId="5C5EAA81" w14:textId="6F0216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BFEEE8" w14:textId="3E1F1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3CFE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F80D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A31583" w14:textId="77777777" w:rsidTr="003F2FDA">
        <w:tc>
          <w:tcPr>
            <w:tcW w:w="0" w:type="auto"/>
          </w:tcPr>
          <w:p w14:paraId="77D66B38" w14:textId="387CF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R4-2111210</w:t>
            </w:r>
          </w:p>
        </w:tc>
        <w:tc>
          <w:tcPr>
            <w:tcW w:w="0" w:type="auto"/>
          </w:tcPr>
          <w:p w14:paraId="77DC3D2D" w14:textId="2C354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(Rel-15)</w:t>
            </w:r>
          </w:p>
        </w:tc>
        <w:tc>
          <w:tcPr>
            <w:tcW w:w="0" w:type="auto"/>
          </w:tcPr>
          <w:p w14:paraId="5723CEAC" w14:textId="12972C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BC88E9" w14:textId="4C990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DCFF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C4FE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C4347F" w14:textId="77777777" w:rsidTr="003F2FDA">
        <w:tc>
          <w:tcPr>
            <w:tcW w:w="0" w:type="auto"/>
          </w:tcPr>
          <w:p w14:paraId="7CEAB663" w14:textId="521EA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R4-2111211</w:t>
            </w:r>
          </w:p>
        </w:tc>
        <w:tc>
          <w:tcPr>
            <w:tcW w:w="0" w:type="auto"/>
          </w:tcPr>
          <w:p w14:paraId="5363FD3C" w14:textId="7C653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(Rel-16)</w:t>
            </w:r>
          </w:p>
        </w:tc>
        <w:tc>
          <w:tcPr>
            <w:tcW w:w="0" w:type="auto"/>
          </w:tcPr>
          <w:p w14:paraId="3DF6B7A5" w14:textId="51C739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F00E68" w14:textId="62E2B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6580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1BE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44607CB" w14:textId="77777777" w:rsidTr="003F2FDA">
        <w:tc>
          <w:tcPr>
            <w:tcW w:w="0" w:type="auto"/>
          </w:tcPr>
          <w:p w14:paraId="4F5A2085" w14:textId="2DA5B7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R4-2111212</w:t>
            </w:r>
          </w:p>
        </w:tc>
        <w:tc>
          <w:tcPr>
            <w:tcW w:w="0" w:type="auto"/>
          </w:tcPr>
          <w:p w14:paraId="4F9E69F4" w14:textId="498B4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Applicability Rule for TDD LTE-NR Coexistence Tests </w:t>
            </w:r>
          </w:p>
        </w:tc>
        <w:tc>
          <w:tcPr>
            <w:tcW w:w="0" w:type="auto"/>
          </w:tcPr>
          <w:p w14:paraId="0B53951A" w14:textId="7F2990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8BC9A9" w14:textId="78A21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C409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3A0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E66FE1" w14:textId="77777777" w:rsidTr="003F2FDA">
        <w:tc>
          <w:tcPr>
            <w:tcW w:w="0" w:type="auto"/>
          </w:tcPr>
          <w:p w14:paraId="3C46D303" w14:textId="535EF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R4-2111213</w:t>
            </w:r>
          </w:p>
        </w:tc>
        <w:tc>
          <w:tcPr>
            <w:tcW w:w="0" w:type="auto"/>
          </w:tcPr>
          <w:p w14:paraId="0419ECD1" w14:textId="7D147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(Rel-15)</w:t>
            </w:r>
          </w:p>
        </w:tc>
        <w:tc>
          <w:tcPr>
            <w:tcW w:w="0" w:type="auto"/>
          </w:tcPr>
          <w:p w14:paraId="719EAF6B" w14:textId="14E2F3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BC7D20" w14:textId="619F0B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192C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F09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338A9A" w14:textId="77777777" w:rsidTr="003F2FDA">
        <w:tc>
          <w:tcPr>
            <w:tcW w:w="0" w:type="auto"/>
          </w:tcPr>
          <w:p w14:paraId="1E32AF74" w14:textId="7C591C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R4-2111214</w:t>
            </w:r>
          </w:p>
        </w:tc>
        <w:tc>
          <w:tcPr>
            <w:tcW w:w="0" w:type="auto"/>
          </w:tcPr>
          <w:p w14:paraId="1981C5FE" w14:textId="01A24D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(Rel-16)</w:t>
            </w:r>
          </w:p>
        </w:tc>
        <w:tc>
          <w:tcPr>
            <w:tcW w:w="0" w:type="auto"/>
          </w:tcPr>
          <w:p w14:paraId="22955460" w14:textId="4A95D4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D2BC11" w14:textId="7104F4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85C6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052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180E3C" w14:textId="77777777" w:rsidTr="003F2FDA">
        <w:tc>
          <w:tcPr>
            <w:tcW w:w="0" w:type="auto"/>
          </w:tcPr>
          <w:p w14:paraId="001E215B" w14:textId="01E6EC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R4-2111215</w:t>
            </w:r>
          </w:p>
        </w:tc>
        <w:tc>
          <w:tcPr>
            <w:tcW w:w="0" w:type="auto"/>
          </w:tcPr>
          <w:p w14:paraId="1EF24659" w14:textId="13039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(Rel-17)</w:t>
            </w:r>
          </w:p>
        </w:tc>
        <w:tc>
          <w:tcPr>
            <w:tcW w:w="0" w:type="auto"/>
          </w:tcPr>
          <w:p w14:paraId="4F819734" w14:textId="0C4006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928A12" w14:textId="0F52A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C7A8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1FA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A2DDD9" w14:textId="77777777" w:rsidTr="003F2FDA">
        <w:tc>
          <w:tcPr>
            <w:tcW w:w="0" w:type="auto"/>
          </w:tcPr>
          <w:p w14:paraId="3E857058" w14:textId="4F259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R4-2111216</w:t>
            </w:r>
          </w:p>
        </w:tc>
        <w:tc>
          <w:tcPr>
            <w:tcW w:w="0" w:type="auto"/>
          </w:tcPr>
          <w:p w14:paraId="2033B40A" w14:textId="6F4E4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(Rel-16)</w:t>
            </w:r>
          </w:p>
        </w:tc>
        <w:tc>
          <w:tcPr>
            <w:tcW w:w="0" w:type="auto"/>
          </w:tcPr>
          <w:p w14:paraId="7A8EB5D3" w14:textId="295F29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E269D2" w14:textId="42BB76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02750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082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6AF1BE" w14:textId="77777777" w:rsidTr="003F2FDA">
        <w:tc>
          <w:tcPr>
            <w:tcW w:w="0" w:type="auto"/>
          </w:tcPr>
          <w:p w14:paraId="7D511D6A" w14:textId="14C8A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2BE26A37" w14:textId="719E4A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28117974" w14:textId="60AC3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6D16D4" w14:textId="497039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11AB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FF51B" w14:textId="714BC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</w:tr>
      <w:tr w:rsidR="00D412E4" w14:paraId="5E2C71D9" w14:textId="77777777" w:rsidTr="003F2FDA">
        <w:tc>
          <w:tcPr>
            <w:tcW w:w="0" w:type="auto"/>
          </w:tcPr>
          <w:p w14:paraId="4505EE41" w14:textId="6A1867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R4-2111218</w:t>
            </w:r>
          </w:p>
        </w:tc>
        <w:tc>
          <w:tcPr>
            <w:tcW w:w="0" w:type="auto"/>
          </w:tcPr>
          <w:p w14:paraId="0F920D02" w14:textId="4554DD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38.847: BS conformance aspects</w:t>
            </w:r>
          </w:p>
        </w:tc>
        <w:tc>
          <w:tcPr>
            <w:tcW w:w="0" w:type="auto"/>
          </w:tcPr>
          <w:p w14:paraId="7109AD96" w14:textId="63CBF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55459C" w14:textId="2355B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15C3D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8CA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B5C085" w14:textId="77777777" w:rsidTr="003F2FDA">
        <w:tc>
          <w:tcPr>
            <w:tcW w:w="0" w:type="auto"/>
          </w:tcPr>
          <w:p w14:paraId="28599D7A" w14:textId="26A75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R4-2111219</w:t>
            </w:r>
          </w:p>
        </w:tc>
        <w:tc>
          <w:tcPr>
            <w:tcW w:w="0" w:type="auto"/>
          </w:tcPr>
          <w:p w14:paraId="10FB22C5" w14:textId="7DCA0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0D71A40E" w14:textId="499AB1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AF614F" w14:textId="4EA972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3504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1D0D7" w14:textId="558AF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R4-2107886</w:t>
            </w:r>
          </w:p>
        </w:tc>
      </w:tr>
      <w:tr w:rsidR="00D412E4" w14:paraId="2E0671D8" w14:textId="77777777" w:rsidTr="003F2FDA">
        <w:tc>
          <w:tcPr>
            <w:tcW w:w="0" w:type="auto"/>
          </w:tcPr>
          <w:p w14:paraId="2852B7FE" w14:textId="484A2A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R4-2111220</w:t>
            </w:r>
          </w:p>
        </w:tc>
        <w:tc>
          <w:tcPr>
            <w:tcW w:w="0" w:type="auto"/>
          </w:tcPr>
          <w:p w14:paraId="08695382" w14:textId="605827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900MHz RMR RAN4 requirements impact due to ECC Decision (20)02</w:t>
            </w:r>
          </w:p>
        </w:tc>
        <w:tc>
          <w:tcPr>
            <w:tcW w:w="0" w:type="auto"/>
          </w:tcPr>
          <w:p w14:paraId="4BB55999" w14:textId="30E2DD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3B2557" w14:textId="0A5C66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143D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8D2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D3FC20" w14:textId="77777777" w:rsidTr="003F2FDA">
        <w:tc>
          <w:tcPr>
            <w:tcW w:w="0" w:type="auto"/>
          </w:tcPr>
          <w:p w14:paraId="6DCAA110" w14:textId="5C7C17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R4-2111221</w:t>
            </w:r>
          </w:p>
        </w:tc>
        <w:tc>
          <w:tcPr>
            <w:tcW w:w="0" w:type="auto"/>
          </w:tcPr>
          <w:p w14:paraId="1191D275" w14:textId="1F9741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1900MHz RMR RAN4 requirements impact due to ECC Decision (20)02</w:t>
            </w:r>
          </w:p>
        </w:tc>
        <w:tc>
          <w:tcPr>
            <w:tcW w:w="0" w:type="auto"/>
          </w:tcPr>
          <w:p w14:paraId="22439EDC" w14:textId="08A6E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3214EC" w14:textId="054AD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5961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3F4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62F2F7" w14:textId="77777777" w:rsidTr="003F2FDA">
        <w:tc>
          <w:tcPr>
            <w:tcW w:w="0" w:type="auto"/>
          </w:tcPr>
          <w:p w14:paraId="2D2F3281" w14:textId="0D0FC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R4-2111222</w:t>
            </w:r>
          </w:p>
        </w:tc>
        <w:tc>
          <w:tcPr>
            <w:tcW w:w="0" w:type="auto"/>
          </w:tcPr>
          <w:p w14:paraId="06B142D4" w14:textId="30FAC2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0" w:type="auto"/>
          </w:tcPr>
          <w:p w14:paraId="595D68D3" w14:textId="1F095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8B4E20" w14:textId="43684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E411B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87D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3767CA" w14:textId="77777777" w:rsidTr="003F2FDA">
        <w:tc>
          <w:tcPr>
            <w:tcW w:w="0" w:type="auto"/>
          </w:tcPr>
          <w:p w14:paraId="3D9C857D" w14:textId="3C9595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R4-2111223</w:t>
            </w:r>
          </w:p>
        </w:tc>
        <w:tc>
          <w:tcPr>
            <w:tcW w:w="0" w:type="auto"/>
          </w:tcPr>
          <w:p w14:paraId="38B9CF66" w14:textId="5190C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4B563E5E" w14:textId="3ACCC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A36C79" w14:textId="5D7B24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52D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C71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2B890D" w14:textId="77777777" w:rsidTr="003F2FDA">
        <w:tc>
          <w:tcPr>
            <w:tcW w:w="0" w:type="auto"/>
          </w:tcPr>
          <w:p w14:paraId="382E4F06" w14:textId="42356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R4-2111224</w:t>
            </w:r>
          </w:p>
        </w:tc>
        <w:tc>
          <w:tcPr>
            <w:tcW w:w="0" w:type="auto"/>
          </w:tcPr>
          <w:p w14:paraId="639A5D10" w14:textId="15A93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33F11E62" w14:textId="18A34F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275AD6" w14:textId="4C396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D497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CB9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6E238C" w14:textId="77777777" w:rsidTr="003F2FDA">
        <w:tc>
          <w:tcPr>
            <w:tcW w:w="0" w:type="auto"/>
          </w:tcPr>
          <w:p w14:paraId="2EF2C45E" w14:textId="4D56A3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R4-2111225</w:t>
            </w:r>
          </w:p>
        </w:tc>
        <w:tc>
          <w:tcPr>
            <w:tcW w:w="0" w:type="auto"/>
          </w:tcPr>
          <w:p w14:paraId="326427BC" w14:textId="0FD1FA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47552C1E" w14:textId="057CC0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8A460E" w14:textId="1DEF0E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AE41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A8B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6FF54E4" w14:textId="77777777" w:rsidTr="003F2FDA">
        <w:tc>
          <w:tcPr>
            <w:tcW w:w="0" w:type="auto"/>
          </w:tcPr>
          <w:p w14:paraId="33C2C129" w14:textId="2C686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R4-2111226</w:t>
            </w:r>
          </w:p>
        </w:tc>
        <w:tc>
          <w:tcPr>
            <w:tcW w:w="0" w:type="auto"/>
          </w:tcPr>
          <w:p w14:paraId="51791FEE" w14:textId="3C22B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relaxed requirements for higher priority carriers</w:t>
            </w:r>
          </w:p>
        </w:tc>
        <w:tc>
          <w:tcPr>
            <w:tcW w:w="0" w:type="auto"/>
          </w:tcPr>
          <w:p w14:paraId="2ECAC5BA" w14:textId="1A966A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10495D" w14:textId="17821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DB31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BB3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61876D" w14:textId="77777777" w:rsidTr="003F2FDA">
        <w:tc>
          <w:tcPr>
            <w:tcW w:w="0" w:type="auto"/>
          </w:tcPr>
          <w:p w14:paraId="1EEF3983" w14:textId="43951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R4-2111227</w:t>
            </w:r>
          </w:p>
        </w:tc>
        <w:tc>
          <w:tcPr>
            <w:tcW w:w="0" w:type="auto"/>
          </w:tcPr>
          <w:p w14:paraId="5A7E28B6" w14:textId="4A803F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34ECAAF4" w14:textId="350EBC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672E80" w14:textId="114F1F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6FD8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F73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6888A4" w14:textId="77777777" w:rsidTr="003F2FDA">
        <w:tc>
          <w:tcPr>
            <w:tcW w:w="0" w:type="auto"/>
          </w:tcPr>
          <w:p w14:paraId="082EDDC2" w14:textId="724EB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R4-2111228</w:t>
            </w:r>
          </w:p>
        </w:tc>
        <w:tc>
          <w:tcPr>
            <w:tcW w:w="0" w:type="auto"/>
          </w:tcPr>
          <w:p w14:paraId="08FE0BF5" w14:textId="50F1A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151D7D7D" w14:textId="62C02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63E2D4" w14:textId="00308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019E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109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7338CC" w14:textId="77777777" w:rsidTr="003F2FDA">
        <w:tc>
          <w:tcPr>
            <w:tcW w:w="0" w:type="auto"/>
          </w:tcPr>
          <w:p w14:paraId="6BAFEF26" w14:textId="3256E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R4-2111229</w:t>
            </w:r>
          </w:p>
        </w:tc>
        <w:tc>
          <w:tcPr>
            <w:tcW w:w="0" w:type="auto"/>
          </w:tcPr>
          <w:p w14:paraId="577673D9" w14:textId="4B1A3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RSRP/RSRQ  measurement accuracy test for NR-U in EN-DC</w:t>
            </w:r>
          </w:p>
        </w:tc>
        <w:tc>
          <w:tcPr>
            <w:tcW w:w="0" w:type="auto"/>
          </w:tcPr>
          <w:p w14:paraId="76472D29" w14:textId="47526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9C7C3A" w14:textId="3FD1D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67A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86B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1D0C92" w14:textId="77777777" w:rsidTr="003F2FDA">
        <w:tc>
          <w:tcPr>
            <w:tcW w:w="0" w:type="auto"/>
          </w:tcPr>
          <w:p w14:paraId="3669C9DA" w14:textId="1C7820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R4-2111230</w:t>
            </w:r>
          </w:p>
        </w:tc>
        <w:tc>
          <w:tcPr>
            <w:tcW w:w="0" w:type="auto"/>
          </w:tcPr>
          <w:p w14:paraId="13719042" w14:textId="47713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RSRP/RSRQ  measurement accuracy test for </w:t>
            </w:r>
            <w:r>
              <w:rPr>
                <w:sz w:val="16"/>
              </w:rPr>
              <w:lastRenderedPageBreak/>
              <w:t>NR-U in EN-DC</w:t>
            </w:r>
          </w:p>
        </w:tc>
        <w:tc>
          <w:tcPr>
            <w:tcW w:w="0" w:type="auto"/>
          </w:tcPr>
          <w:p w14:paraId="06B7E236" w14:textId="5D7017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576DE7DD" w14:textId="3036A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64F6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572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44607F" w14:textId="77777777" w:rsidTr="003F2FDA">
        <w:tc>
          <w:tcPr>
            <w:tcW w:w="0" w:type="auto"/>
          </w:tcPr>
          <w:p w14:paraId="22AF8AD2" w14:textId="4036A3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R4-2111231</w:t>
            </w:r>
          </w:p>
        </w:tc>
        <w:tc>
          <w:tcPr>
            <w:tcW w:w="0" w:type="auto"/>
          </w:tcPr>
          <w:p w14:paraId="436D4F57" w14:textId="0B303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RRM requirements for RedCap</w:t>
            </w:r>
          </w:p>
        </w:tc>
        <w:tc>
          <w:tcPr>
            <w:tcW w:w="0" w:type="auto"/>
          </w:tcPr>
          <w:p w14:paraId="53898729" w14:textId="5428E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12FF78" w14:textId="401D73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DF74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C52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167D48" w14:textId="77777777" w:rsidTr="003F2FDA">
        <w:tc>
          <w:tcPr>
            <w:tcW w:w="0" w:type="auto"/>
          </w:tcPr>
          <w:p w14:paraId="0B6D58E4" w14:textId="05D12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R4-2111232</w:t>
            </w:r>
          </w:p>
        </w:tc>
        <w:tc>
          <w:tcPr>
            <w:tcW w:w="0" w:type="auto"/>
          </w:tcPr>
          <w:p w14:paraId="7CF7E4FD" w14:textId="4333B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RRM work plan for RedCap</w:t>
            </w:r>
          </w:p>
        </w:tc>
        <w:tc>
          <w:tcPr>
            <w:tcW w:w="0" w:type="auto"/>
          </w:tcPr>
          <w:p w14:paraId="4D18A6A9" w14:textId="3324A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BE78D6" w14:textId="20E899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2E82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55E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1C7161" w14:textId="77777777" w:rsidTr="003F2FDA">
        <w:tc>
          <w:tcPr>
            <w:tcW w:w="0" w:type="auto"/>
          </w:tcPr>
          <w:p w14:paraId="10259F2E" w14:textId="74364C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R4-2111233</w:t>
            </w:r>
          </w:p>
        </w:tc>
        <w:tc>
          <w:tcPr>
            <w:tcW w:w="0" w:type="auto"/>
          </w:tcPr>
          <w:p w14:paraId="0E585977" w14:textId="622C9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6E6CF515" w14:textId="64B07E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031213" w14:textId="61E45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94F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977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EE9BD4" w14:textId="77777777" w:rsidTr="003F2FDA">
        <w:tc>
          <w:tcPr>
            <w:tcW w:w="0" w:type="auto"/>
          </w:tcPr>
          <w:p w14:paraId="75B11D2F" w14:textId="0CDD0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R4-2111234</w:t>
            </w:r>
          </w:p>
        </w:tc>
        <w:tc>
          <w:tcPr>
            <w:tcW w:w="0" w:type="auto"/>
          </w:tcPr>
          <w:p w14:paraId="26B99999" w14:textId="15EDB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3946506F" w14:textId="5B74C2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888199" w14:textId="294F3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E0AB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349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295B90" w14:textId="77777777" w:rsidTr="003F2FDA">
        <w:tc>
          <w:tcPr>
            <w:tcW w:w="0" w:type="auto"/>
          </w:tcPr>
          <w:p w14:paraId="02394E51" w14:textId="37AA9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R4-2111235</w:t>
            </w:r>
          </w:p>
        </w:tc>
        <w:tc>
          <w:tcPr>
            <w:tcW w:w="0" w:type="auto"/>
          </w:tcPr>
          <w:p w14:paraId="6B7E3BCF" w14:textId="27BD3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WI on eMTC and NB-IoT</w:t>
            </w:r>
          </w:p>
        </w:tc>
        <w:tc>
          <w:tcPr>
            <w:tcW w:w="0" w:type="auto"/>
          </w:tcPr>
          <w:p w14:paraId="64C971DB" w14:textId="20FC4B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21C07E" w14:textId="09D992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E264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04F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7232D0" w14:textId="77777777" w:rsidTr="003F2FDA">
        <w:tc>
          <w:tcPr>
            <w:tcW w:w="0" w:type="auto"/>
          </w:tcPr>
          <w:p w14:paraId="57E9143C" w14:textId="51144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R4-2111236</w:t>
            </w:r>
          </w:p>
        </w:tc>
        <w:tc>
          <w:tcPr>
            <w:tcW w:w="0" w:type="auto"/>
          </w:tcPr>
          <w:p w14:paraId="23BA2887" w14:textId="11C3ED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agreement on RSS based RSRQ measurement for cat-M</w:t>
            </w:r>
          </w:p>
        </w:tc>
        <w:tc>
          <w:tcPr>
            <w:tcW w:w="0" w:type="auto"/>
          </w:tcPr>
          <w:p w14:paraId="37B177A5" w14:textId="247FF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47BC0D" w14:textId="5B9B66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0600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427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EDEAA3" w14:textId="77777777" w:rsidTr="003F2FDA">
        <w:tc>
          <w:tcPr>
            <w:tcW w:w="0" w:type="auto"/>
          </w:tcPr>
          <w:p w14:paraId="5CA01109" w14:textId="444F6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R4-2111237</w:t>
            </w:r>
          </w:p>
        </w:tc>
        <w:tc>
          <w:tcPr>
            <w:tcW w:w="0" w:type="auto"/>
          </w:tcPr>
          <w:p w14:paraId="03BA5DF1" w14:textId="351C1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TS 38.174 draftCR CSI reporting radiated performance requirements </w:t>
            </w:r>
          </w:p>
        </w:tc>
        <w:tc>
          <w:tcPr>
            <w:tcW w:w="0" w:type="auto"/>
          </w:tcPr>
          <w:p w14:paraId="1FB28799" w14:textId="128EC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08B008" w14:textId="0B7DB8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55E6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FA3DC" w14:textId="711E35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R4-2108602</w:t>
            </w:r>
          </w:p>
        </w:tc>
      </w:tr>
      <w:tr w:rsidR="00D412E4" w14:paraId="5855E4F2" w14:textId="77777777" w:rsidTr="003F2FDA">
        <w:tc>
          <w:tcPr>
            <w:tcW w:w="0" w:type="auto"/>
          </w:tcPr>
          <w:p w14:paraId="73584EDB" w14:textId="723CFD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R4-2111238</w:t>
            </w:r>
          </w:p>
        </w:tc>
        <w:tc>
          <w:tcPr>
            <w:tcW w:w="0" w:type="auto"/>
          </w:tcPr>
          <w:p w14:paraId="1DD61734" w14:textId="28E7D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3944F23E" w14:textId="60FE46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0E11E3" w14:textId="15E9AD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D0F1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8ED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76153D" w14:textId="77777777" w:rsidTr="003F2FDA">
        <w:tc>
          <w:tcPr>
            <w:tcW w:w="0" w:type="auto"/>
          </w:tcPr>
          <w:p w14:paraId="20C337CC" w14:textId="4F19C0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R4-2111239</w:t>
            </w:r>
          </w:p>
        </w:tc>
        <w:tc>
          <w:tcPr>
            <w:tcW w:w="0" w:type="auto"/>
          </w:tcPr>
          <w:p w14:paraId="7C405A82" w14:textId="29EC1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4BDD1F6B" w14:textId="61E837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0B1ED0" w14:textId="24A7D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AA14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878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41B5E6" w14:textId="77777777" w:rsidTr="003F2FDA">
        <w:tc>
          <w:tcPr>
            <w:tcW w:w="0" w:type="auto"/>
          </w:tcPr>
          <w:p w14:paraId="3A067EC1" w14:textId="4EEBF3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26398BF4" w14:textId="4CD8F4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08BAE151" w14:textId="3A25A8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629375" w14:textId="51CC8A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F97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EBCE6" w14:textId="2EF64D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</w:tr>
      <w:tr w:rsidR="00D412E4" w14:paraId="094801E0" w14:textId="77777777" w:rsidTr="003F2FDA">
        <w:tc>
          <w:tcPr>
            <w:tcW w:w="0" w:type="auto"/>
          </w:tcPr>
          <w:p w14:paraId="0089CE3A" w14:textId="2A7CB2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R4-2111241</w:t>
            </w:r>
          </w:p>
        </w:tc>
        <w:tc>
          <w:tcPr>
            <w:tcW w:w="0" w:type="auto"/>
          </w:tcPr>
          <w:p w14:paraId="41B92890" w14:textId="0CE0BC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relaxed requirements for higher priority carriers</w:t>
            </w:r>
          </w:p>
        </w:tc>
        <w:tc>
          <w:tcPr>
            <w:tcW w:w="0" w:type="auto"/>
          </w:tcPr>
          <w:p w14:paraId="7755FD91" w14:textId="24B6A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EDA680" w14:textId="0DCF32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95C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C8F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44D3B2" w14:textId="77777777" w:rsidTr="003F2FDA">
        <w:tc>
          <w:tcPr>
            <w:tcW w:w="0" w:type="auto"/>
          </w:tcPr>
          <w:p w14:paraId="7AF4D5A1" w14:textId="5379FE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R4-2111242</w:t>
            </w:r>
          </w:p>
        </w:tc>
        <w:tc>
          <w:tcPr>
            <w:tcW w:w="0" w:type="auto"/>
          </w:tcPr>
          <w:p w14:paraId="1DB47E3F" w14:textId="0A17D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305BFAFF" w14:textId="4EC41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B8E6BF" w14:textId="5409E6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790C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6046D" w14:textId="1AEEAA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R4-2108265</w:t>
            </w:r>
          </w:p>
        </w:tc>
      </w:tr>
      <w:tr w:rsidR="00D412E4" w14:paraId="072E8F9C" w14:textId="77777777" w:rsidTr="003F2FDA">
        <w:tc>
          <w:tcPr>
            <w:tcW w:w="0" w:type="auto"/>
          </w:tcPr>
          <w:p w14:paraId="48D1A1C7" w14:textId="204805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R4-2111243</w:t>
            </w:r>
          </w:p>
        </w:tc>
        <w:tc>
          <w:tcPr>
            <w:tcW w:w="0" w:type="auto"/>
          </w:tcPr>
          <w:p w14:paraId="2D38350C" w14:textId="05F97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6057DA75" w14:textId="4D960C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64B730" w14:textId="10709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D469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05521" w14:textId="4ACBB7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R4-2108267</w:t>
            </w:r>
          </w:p>
        </w:tc>
      </w:tr>
      <w:tr w:rsidR="00D412E4" w14:paraId="0355D1E0" w14:textId="77777777" w:rsidTr="003F2FDA">
        <w:tc>
          <w:tcPr>
            <w:tcW w:w="0" w:type="auto"/>
          </w:tcPr>
          <w:p w14:paraId="5306FA47" w14:textId="0E612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R4-2111244</w:t>
            </w:r>
          </w:p>
        </w:tc>
        <w:tc>
          <w:tcPr>
            <w:tcW w:w="0" w:type="auto"/>
          </w:tcPr>
          <w:p w14:paraId="4DBC4883" w14:textId="3F248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RSRP/RSRQ  measurement accuracy test for NR-U in EN-DC</w:t>
            </w:r>
          </w:p>
        </w:tc>
        <w:tc>
          <w:tcPr>
            <w:tcW w:w="0" w:type="auto"/>
          </w:tcPr>
          <w:p w14:paraId="4B36B7CF" w14:textId="77824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366176" w14:textId="5B3E85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596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B93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F05FDE" w14:textId="77777777" w:rsidTr="003F2FDA">
        <w:tc>
          <w:tcPr>
            <w:tcW w:w="0" w:type="auto"/>
          </w:tcPr>
          <w:p w14:paraId="419B68F9" w14:textId="709A7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R4-2111245</w:t>
            </w:r>
          </w:p>
        </w:tc>
        <w:tc>
          <w:tcPr>
            <w:tcW w:w="0" w:type="auto"/>
          </w:tcPr>
          <w:p w14:paraId="0216FFDD" w14:textId="718F0B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476267E0" w14:textId="17A5FB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37C4C3" w14:textId="55BDC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8422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770D4" w14:textId="6C47FD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R4-2108282</w:t>
            </w:r>
          </w:p>
        </w:tc>
      </w:tr>
      <w:tr w:rsidR="00D412E4" w14:paraId="072C4D76" w14:textId="77777777" w:rsidTr="003F2FDA">
        <w:tc>
          <w:tcPr>
            <w:tcW w:w="0" w:type="auto"/>
          </w:tcPr>
          <w:p w14:paraId="72F09497" w14:textId="49A456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R4-2111246</w:t>
            </w:r>
          </w:p>
        </w:tc>
        <w:tc>
          <w:tcPr>
            <w:tcW w:w="0" w:type="auto"/>
          </w:tcPr>
          <w:p w14:paraId="1281674F" w14:textId="40991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RRM requirements for RedCap</w:t>
            </w:r>
          </w:p>
        </w:tc>
        <w:tc>
          <w:tcPr>
            <w:tcW w:w="0" w:type="auto"/>
          </w:tcPr>
          <w:p w14:paraId="0964FE52" w14:textId="4C5DC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7D413F" w14:textId="4433B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CBC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666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3E6177" w14:textId="77777777" w:rsidTr="003F2FDA">
        <w:tc>
          <w:tcPr>
            <w:tcW w:w="0" w:type="auto"/>
          </w:tcPr>
          <w:p w14:paraId="6B2B0989" w14:textId="652DC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R4-2111247</w:t>
            </w:r>
          </w:p>
        </w:tc>
        <w:tc>
          <w:tcPr>
            <w:tcW w:w="0" w:type="auto"/>
          </w:tcPr>
          <w:p w14:paraId="6D19BAC3" w14:textId="2953F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RRM work plan for RedCap</w:t>
            </w:r>
          </w:p>
        </w:tc>
        <w:tc>
          <w:tcPr>
            <w:tcW w:w="0" w:type="auto"/>
          </w:tcPr>
          <w:p w14:paraId="0F1EBD8F" w14:textId="14AE64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5ACE06" w14:textId="014AD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9E83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6D0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498446" w14:textId="77777777" w:rsidTr="003F2FDA">
        <w:tc>
          <w:tcPr>
            <w:tcW w:w="0" w:type="auto"/>
          </w:tcPr>
          <w:p w14:paraId="13E7D12F" w14:textId="536451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R4-2111248</w:t>
            </w:r>
          </w:p>
        </w:tc>
        <w:tc>
          <w:tcPr>
            <w:tcW w:w="0" w:type="auto"/>
          </w:tcPr>
          <w:p w14:paraId="3F50A7E1" w14:textId="4A8E5D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1445383C" w14:textId="52A1AE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8B12F0" w14:textId="1FA8A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6263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CDE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C2100C" w14:textId="77777777" w:rsidTr="003F2FDA">
        <w:tc>
          <w:tcPr>
            <w:tcW w:w="0" w:type="auto"/>
          </w:tcPr>
          <w:p w14:paraId="083C79A2" w14:textId="5DEE62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R4-2111249</w:t>
            </w:r>
          </w:p>
        </w:tc>
        <w:tc>
          <w:tcPr>
            <w:tcW w:w="0" w:type="auto"/>
          </w:tcPr>
          <w:p w14:paraId="1312ECB5" w14:textId="1D341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580F9FB6" w14:textId="7262BD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6EFFA7" w14:textId="51061C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5291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70C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3ED462" w14:textId="77777777" w:rsidTr="003F2FDA">
        <w:tc>
          <w:tcPr>
            <w:tcW w:w="0" w:type="auto"/>
          </w:tcPr>
          <w:p w14:paraId="384E16FF" w14:textId="7B66B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R4-2111250</w:t>
            </w:r>
          </w:p>
        </w:tc>
        <w:tc>
          <w:tcPr>
            <w:tcW w:w="0" w:type="auto"/>
          </w:tcPr>
          <w:p w14:paraId="26D5021D" w14:textId="2EC78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WI on eMTC and NB-IoT</w:t>
            </w:r>
          </w:p>
        </w:tc>
        <w:tc>
          <w:tcPr>
            <w:tcW w:w="0" w:type="auto"/>
          </w:tcPr>
          <w:p w14:paraId="54BEE554" w14:textId="38C9B2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70BCB4" w14:textId="2CD4E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422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D66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754A42" w14:textId="77777777" w:rsidTr="003F2FDA">
        <w:tc>
          <w:tcPr>
            <w:tcW w:w="0" w:type="auto"/>
          </w:tcPr>
          <w:p w14:paraId="0A7263BB" w14:textId="25AEBA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R4-2111251</w:t>
            </w:r>
          </w:p>
        </w:tc>
        <w:tc>
          <w:tcPr>
            <w:tcW w:w="0" w:type="auto"/>
          </w:tcPr>
          <w:p w14:paraId="6168C397" w14:textId="3B2407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agreement on RSS based RSRQ measurement for cat-M</w:t>
            </w:r>
          </w:p>
        </w:tc>
        <w:tc>
          <w:tcPr>
            <w:tcW w:w="0" w:type="auto"/>
          </w:tcPr>
          <w:p w14:paraId="0B245CB6" w14:textId="704901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057854" w14:textId="3BD9B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E5E9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DF1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78CE8C" w14:textId="77777777" w:rsidTr="003F2FDA">
        <w:tc>
          <w:tcPr>
            <w:tcW w:w="0" w:type="auto"/>
          </w:tcPr>
          <w:p w14:paraId="5144C672" w14:textId="0898D3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R4-2111252</w:t>
            </w:r>
          </w:p>
        </w:tc>
        <w:tc>
          <w:tcPr>
            <w:tcW w:w="0" w:type="auto"/>
          </w:tcPr>
          <w:p w14:paraId="567DE75E" w14:textId="6A065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aspects for FR1 HST CA</w:t>
            </w:r>
          </w:p>
        </w:tc>
        <w:tc>
          <w:tcPr>
            <w:tcW w:w="0" w:type="auto"/>
          </w:tcPr>
          <w:p w14:paraId="3721E6D4" w14:textId="11901A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A11926" w14:textId="60482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4EA1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CAA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671D15" w14:textId="77777777" w:rsidTr="003F2FDA">
        <w:tc>
          <w:tcPr>
            <w:tcW w:w="0" w:type="auto"/>
          </w:tcPr>
          <w:p w14:paraId="78C3FCD9" w14:textId="4CD394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R4-2111253</w:t>
            </w:r>
          </w:p>
        </w:tc>
        <w:tc>
          <w:tcPr>
            <w:tcW w:w="0" w:type="auto"/>
          </w:tcPr>
          <w:p w14:paraId="11C7F983" w14:textId="6BF61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Introducing NR-U Intra-band UL CA UE RF requirements </w:t>
            </w:r>
          </w:p>
        </w:tc>
        <w:tc>
          <w:tcPr>
            <w:tcW w:w="0" w:type="auto"/>
          </w:tcPr>
          <w:p w14:paraId="3FBBC0A0" w14:textId="5AEE5B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D99025" w14:textId="054413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BA2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8FC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D14F29" w14:textId="77777777" w:rsidTr="003F2FDA">
        <w:tc>
          <w:tcPr>
            <w:tcW w:w="0" w:type="auto"/>
          </w:tcPr>
          <w:p w14:paraId="72B9A952" w14:textId="62D6C2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R4-2111254</w:t>
            </w:r>
          </w:p>
        </w:tc>
        <w:tc>
          <w:tcPr>
            <w:tcW w:w="0" w:type="auto"/>
          </w:tcPr>
          <w:p w14:paraId="57A1AA32" w14:textId="63EB6E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activiation interruption requirements in 38.133</w:t>
            </w:r>
          </w:p>
        </w:tc>
        <w:tc>
          <w:tcPr>
            <w:tcW w:w="0" w:type="auto"/>
          </w:tcPr>
          <w:p w14:paraId="700B204B" w14:textId="59F49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E2DF2B" w14:textId="17A18B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9873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8967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BB278A" w14:textId="77777777" w:rsidTr="003F2FDA">
        <w:tc>
          <w:tcPr>
            <w:tcW w:w="0" w:type="auto"/>
          </w:tcPr>
          <w:p w14:paraId="2DB10AAD" w14:textId="1CE8D1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R4-2111255</w:t>
            </w:r>
          </w:p>
        </w:tc>
        <w:tc>
          <w:tcPr>
            <w:tcW w:w="0" w:type="auto"/>
          </w:tcPr>
          <w:p w14:paraId="7BF36529" w14:textId="2ABB97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RAN4 study on Application Layer Throughput Requirements</w:t>
            </w:r>
          </w:p>
        </w:tc>
        <w:tc>
          <w:tcPr>
            <w:tcW w:w="0" w:type="auto"/>
          </w:tcPr>
          <w:p w14:paraId="437CDFB0" w14:textId="79AD8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9E3E47" w14:textId="11AC7F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C7ED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A75EE" w14:textId="219429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D412E4" w14:paraId="6E8A8A29" w14:textId="77777777" w:rsidTr="003F2FDA">
        <w:tc>
          <w:tcPr>
            <w:tcW w:w="0" w:type="auto"/>
          </w:tcPr>
          <w:p w14:paraId="01BA3BB8" w14:textId="53E34C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R4-2111256</w:t>
            </w:r>
          </w:p>
        </w:tc>
        <w:tc>
          <w:tcPr>
            <w:tcW w:w="0" w:type="auto"/>
          </w:tcPr>
          <w:p w14:paraId="6091AA3A" w14:textId="51F77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for FR1 HST CA</w:t>
            </w:r>
          </w:p>
        </w:tc>
        <w:tc>
          <w:tcPr>
            <w:tcW w:w="0" w:type="auto"/>
          </w:tcPr>
          <w:p w14:paraId="4F3C6F9A" w14:textId="1CF8F2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925371" w14:textId="157B39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97F0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1CE7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A0ECCC" w14:textId="77777777" w:rsidTr="003F2FDA">
        <w:tc>
          <w:tcPr>
            <w:tcW w:w="0" w:type="auto"/>
          </w:tcPr>
          <w:p w14:paraId="3E25777A" w14:textId="4FA900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R4-2111257</w:t>
            </w:r>
          </w:p>
        </w:tc>
        <w:tc>
          <w:tcPr>
            <w:tcW w:w="0" w:type="auto"/>
          </w:tcPr>
          <w:p w14:paraId="3E656481" w14:textId="2180A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52CD72E4" w14:textId="6035E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BD805A" w14:textId="0F9470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6F1C9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34E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833DE0" w14:textId="77777777" w:rsidTr="003F2FDA">
        <w:tc>
          <w:tcPr>
            <w:tcW w:w="0" w:type="auto"/>
          </w:tcPr>
          <w:p w14:paraId="2D50C343" w14:textId="50E96F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R4-2111258</w:t>
            </w:r>
          </w:p>
        </w:tc>
        <w:tc>
          <w:tcPr>
            <w:tcW w:w="0" w:type="auto"/>
          </w:tcPr>
          <w:p w14:paraId="0E5FBAF5" w14:textId="265EB3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099405C6" w14:textId="1A159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EAE3C53" w14:textId="49E6A4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4CE2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91B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967D06" w14:textId="77777777" w:rsidTr="003F2FDA">
        <w:tc>
          <w:tcPr>
            <w:tcW w:w="0" w:type="auto"/>
          </w:tcPr>
          <w:p w14:paraId="17ECA21D" w14:textId="2A473F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R4-2111259</w:t>
            </w:r>
          </w:p>
        </w:tc>
        <w:tc>
          <w:tcPr>
            <w:tcW w:w="0" w:type="auto"/>
          </w:tcPr>
          <w:p w14:paraId="6C13DEAA" w14:textId="0A533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addition of UE feature on enhanced CSSF for SCell measurements outside gaps</w:t>
            </w:r>
          </w:p>
        </w:tc>
        <w:tc>
          <w:tcPr>
            <w:tcW w:w="0" w:type="auto"/>
          </w:tcPr>
          <w:p w14:paraId="51521F6F" w14:textId="34684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8CD2F1" w14:textId="2044F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855D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BD9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686624" w14:textId="77777777" w:rsidTr="003F2FDA">
        <w:tc>
          <w:tcPr>
            <w:tcW w:w="0" w:type="auto"/>
          </w:tcPr>
          <w:p w14:paraId="284D1FB7" w14:textId="1D231E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R4-2111260</w:t>
            </w:r>
          </w:p>
        </w:tc>
        <w:tc>
          <w:tcPr>
            <w:tcW w:w="0" w:type="auto"/>
          </w:tcPr>
          <w:p w14:paraId="31C6674E" w14:textId="6765B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of UL gaps for self-calibration and monitoring</w:t>
            </w:r>
          </w:p>
        </w:tc>
        <w:tc>
          <w:tcPr>
            <w:tcW w:w="0" w:type="auto"/>
          </w:tcPr>
          <w:p w14:paraId="2375DB2D" w14:textId="43C88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661DE4" w14:textId="7E5733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95BE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C77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EE5DE0" w14:textId="77777777" w:rsidTr="003F2FDA">
        <w:tc>
          <w:tcPr>
            <w:tcW w:w="0" w:type="auto"/>
          </w:tcPr>
          <w:p w14:paraId="727B8F7A" w14:textId="65941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R4-2111261</w:t>
            </w:r>
          </w:p>
        </w:tc>
        <w:tc>
          <w:tcPr>
            <w:tcW w:w="0" w:type="auto"/>
          </w:tcPr>
          <w:p w14:paraId="093C38E7" w14:textId="7E767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NR FR1 HST RRM requirements</w:t>
            </w:r>
          </w:p>
        </w:tc>
        <w:tc>
          <w:tcPr>
            <w:tcW w:w="0" w:type="auto"/>
          </w:tcPr>
          <w:p w14:paraId="665FB9E0" w14:textId="21F01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16ABCEA" w14:textId="12D58F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E1E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65F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49EE8C" w14:textId="77777777" w:rsidTr="003F2FDA">
        <w:tc>
          <w:tcPr>
            <w:tcW w:w="0" w:type="auto"/>
          </w:tcPr>
          <w:p w14:paraId="34474965" w14:textId="71514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R4-2111262</w:t>
            </w:r>
          </w:p>
        </w:tc>
        <w:tc>
          <w:tcPr>
            <w:tcW w:w="0" w:type="auto"/>
          </w:tcPr>
          <w:p w14:paraId="2DD77B50" w14:textId="56CE05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requirements for NR FR1 HST</w:t>
            </w:r>
          </w:p>
        </w:tc>
        <w:tc>
          <w:tcPr>
            <w:tcW w:w="0" w:type="auto"/>
          </w:tcPr>
          <w:p w14:paraId="3EA27AD0" w14:textId="38A85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A4E53BA" w14:textId="2C420B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EF02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CF32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0F2B03" w14:textId="77777777" w:rsidTr="003F2FDA">
        <w:tc>
          <w:tcPr>
            <w:tcW w:w="0" w:type="auto"/>
          </w:tcPr>
          <w:p w14:paraId="574CCEEC" w14:textId="66F1F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R4-2111263</w:t>
            </w:r>
          </w:p>
        </w:tc>
        <w:tc>
          <w:tcPr>
            <w:tcW w:w="0" w:type="auto"/>
          </w:tcPr>
          <w:p w14:paraId="38AB20FB" w14:textId="6B116E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requirements for NR FR1 HST</w:t>
            </w:r>
          </w:p>
        </w:tc>
        <w:tc>
          <w:tcPr>
            <w:tcW w:w="0" w:type="auto"/>
          </w:tcPr>
          <w:p w14:paraId="181D1095" w14:textId="16C273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11DDFA" w14:textId="3CE5CB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7D7B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A6D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FDE173" w14:textId="77777777" w:rsidTr="003F2FDA">
        <w:tc>
          <w:tcPr>
            <w:tcW w:w="0" w:type="auto"/>
          </w:tcPr>
          <w:p w14:paraId="18FB6511" w14:textId="73BEB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R4-2111264</w:t>
            </w:r>
          </w:p>
        </w:tc>
        <w:tc>
          <w:tcPr>
            <w:tcW w:w="0" w:type="auto"/>
          </w:tcPr>
          <w:p w14:paraId="7F60E928" w14:textId="769DB7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43DD9546" w14:textId="1B907C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B46E15" w14:textId="10F4A0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FD2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4AA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23E50F" w14:textId="77777777" w:rsidTr="003F2FDA">
        <w:tc>
          <w:tcPr>
            <w:tcW w:w="0" w:type="auto"/>
          </w:tcPr>
          <w:p w14:paraId="70E4DC5D" w14:textId="291736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R4-2111265</w:t>
            </w:r>
          </w:p>
        </w:tc>
        <w:tc>
          <w:tcPr>
            <w:tcW w:w="0" w:type="auto"/>
          </w:tcPr>
          <w:p w14:paraId="16E6CC68" w14:textId="7A9B8C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2F3C658F" w14:textId="3C628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10E622" w14:textId="2BDBB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596F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E06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9AABCD" w14:textId="77777777" w:rsidTr="003F2FDA">
        <w:tc>
          <w:tcPr>
            <w:tcW w:w="0" w:type="auto"/>
          </w:tcPr>
          <w:p w14:paraId="5D4B4295" w14:textId="06BDAD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R4-2111266</w:t>
            </w:r>
          </w:p>
        </w:tc>
        <w:tc>
          <w:tcPr>
            <w:tcW w:w="0" w:type="auto"/>
          </w:tcPr>
          <w:p w14:paraId="2B46463E" w14:textId="35C3E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work split between RAN2 and RAN4 on R17 RLM and BFD relaxation for NR</w:t>
            </w:r>
          </w:p>
        </w:tc>
        <w:tc>
          <w:tcPr>
            <w:tcW w:w="0" w:type="auto"/>
          </w:tcPr>
          <w:p w14:paraId="42017285" w14:textId="36B5CD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93226C" w14:textId="77A1C8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9C55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399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4542DF" w14:textId="77777777" w:rsidTr="003F2FDA">
        <w:tc>
          <w:tcPr>
            <w:tcW w:w="0" w:type="auto"/>
          </w:tcPr>
          <w:p w14:paraId="646C3945" w14:textId="782341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R4-2111267</w:t>
            </w:r>
          </w:p>
        </w:tc>
        <w:tc>
          <w:tcPr>
            <w:tcW w:w="0" w:type="auto"/>
          </w:tcPr>
          <w:p w14:paraId="26DE077A" w14:textId="7B853E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RLM and BFD relaxation for NR</w:t>
            </w:r>
          </w:p>
        </w:tc>
        <w:tc>
          <w:tcPr>
            <w:tcW w:w="0" w:type="auto"/>
          </w:tcPr>
          <w:p w14:paraId="2ED18D04" w14:textId="41CE40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81BA70C" w14:textId="20972C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E453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763E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513883" w14:textId="77777777" w:rsidTr="003F2FDA">
        <w:tc>
          <w:tcPr>
            <w:tcW w:w="0" w:type="auto"/>
          </w:tcPr>
          <w:p w14:paraId="22451B5C" w14:textId="6EF1D3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R4-2111268</w:t>
            </w:r>
          </w:p>
        </w:tc>
        <w:tc>
          <w:tcPr>
            <w:tcW w:w="0" w:type="auto"/>
          </w:tcPr>
          <w:p w14:paraId="5037642C" w14:textId="4E5D13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feMIMO RRM impacts including TCI State Update for L1/L2-Centric Inter-Cell Mobility</w:t>
            </w:r>
          </w:p>
        </w:tc>
        <w:tc>
          <w:tcPr>
            <w:tcW w:w="0" w:type="auto"/>
          </w:tcPr>
          <w:p w14:paraId="780ADE52" w14:textId="63CAA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FFF709" w14:textId="70D75E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4E8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642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F58703" w14:textId="77777777" w:rsidTr="003F2FDA">
        <w:tc>
          <w:tcPr>
            <w:tcW w:w="0" w:type="auto"/>
          </w:tcPr>
          <w:p w14:paraId="07FF04B4" w14:textId="35494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R4-2111269</w:t>
            </w:r>
          </w:p>
        </w:tc>
        <w:tc>
          <w:tcPr>
            <w:tcW w:w="0" w:type="auto"/>
          </w:tcPr>
          <w:p w14:paraId="5D643219" w14:textId="5660B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67E2D893" w14:textId="586335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9B6409" w14:textId="7109E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95E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DF4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A186DD" w14:textId="77777777" w:rsidTr="003F2FDA">
        <w:tc>
          <w:tcPr>
            <w:tcW w:w="0" w:type="auto"/>
          </w:tcPr>
          <w:p w14:paraId="05B93A86" w14:textId="22BFB0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R4-2111270</w:t>
            </w:r>
          </w:p>
        </w:tc>
        <w:tc>
          <w:tcPr>
            <w:tcW w:w="0" w:type="auto"/>
          </w:tcPr>
          <w:p w14:paraId="2E06C7E0" w14:textId="2EE19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measurement requirements</w:t>
            </w:r>
          </w:p>
        </w:tc>
        <w:tc>
          <w:tcPr>
            <w:tcW w:w="0" w:type="auto"/>
          </w:tcPr>
          <w:p w14:paraId="552EA1C2" w14:textId="1FCB9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0070F5" w14:textId="5F7E20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FA4C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53B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54C342" w14:textId="77777777" w:rsidTr="003F2FDA">
        <w:tc>
          <w:tcPr>
            <w:tcW w:w="0" w:type="auto"/>
          </w:tcPr>
          <w:p w14:paraId="507E5506" w14:textId="48D382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R4-2111271</w:t>
            </w:r>
          </w:p>
        </w:tc>
        <w:tc>
          <w:tcPr>
            <w:tcW w:w="0" w:type="auto"/>
          </w:tcPr>
          <w:p w14:paraId="1990B88D" w14:textId="75380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UE timing requirements</w:t>
            </w:r>
          </w:p>
        </w:tc>
        <w:tc>
          <w:tcPr>
            <w:tcW w:w="0" w:type="auto"/>
          </w:tcPr>
          <w:p w14:paraId="6004A5E1" w14:textId="018B1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5C8C78" w14:textId="50E7B9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5A8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8F0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7D74772" w14:textId="77777777" w:rsidTr="003F2FDA">
        <w:tc>
          <w:tcPr>
            <w:tcW w:w="0" w:type="auto"/>
          </w:tcPr>
          <w:p w14:paraId="6B3527A4" w14:textId="28DCC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0" w:type="auto"/>
          </w:tcPr>
          <w:p w14:paraId="713EBF4D" w14:textId="38F309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0F3DEF93" w14:textId="5EBFE2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1CA4F4" w14:textId="026C4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F11A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575DB" w14:textId="0FB35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</w:tr>
      <w:tr w:rsidR="00D412E4" w14:paraId="4B5DB8E0" w14:textId="77777777" w:rsidTr="003F2FDA">
        <w:tc>
          <w:tcPr>
            <w:tcW w:w="0" w:type="auto"/>
          </w:tcPr>
          <w:p w14:paraId="76A53066" w14:textId="658A53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R4-2111273</w:t>
            </w:r>
          </w:p>
        </w:tc>
        <w:tc>
          <w:tcPr>
            <w:tcW w:w="0" w:type="auto"/>
          </w:tcPr>
          <w:p w14:paraId="3A3EA135" w14:textId="06C26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Channel Model Targets </w:t>
            </w:r>
          </w:p>
        </w:tc>
        <w:tc>
          <w:tcPr>
            <w:tcW w:w="0" w:type="auto"/>
          </w:tcPr>
          <w:p w14:paraId="0FBB3451" w14:textId="6B622B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BD2B489" w14:textId="303260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64AC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3DAE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C0447F5" w14:textId="77777777" w:rsidTr="003F2FDA">
        <w:tc>
          <w:tcPr>
            <w:tcW w:w="0" w:type="auto"/>
          </w:tcPr>
          <w:p w14:paraId="1A9D59EC" w14:textId="6B494F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R4-2111274</w:t>
            </w:r>
          </w:p>
        </w:tc>
        <w:tc>
          <w:tcPr>
            <w:tcW w:w="0" w:type="auto"/>
          </w:tcPr>
          <w:p w14:paraId="218F720D" w14:textId="768394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Direct SCell activation delay</w:t>
            </w:r>
          </w:p>
        </w:tc>
        <w:tc>
          <w:tcPr>
            <w:tcW w:w="0" w:type="auto"/>
          </w:tcPr>
          <w:p w14:paraId="171722DC" w14:textId="30D51F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A105FF" w14:textId="7B1A0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FEA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B67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CF8394B" w14:textId="77777777" w:rsidTr="003F2FDA">
        <w:tc>
          <w:tcPr>
            <w:tcW w:w="0" w:type="auto"/>
          </w:tcPr>
          <w:p w14:paraId="041E7E95" w14:textId="39BAD2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20EAC105" w14:textId="4F22CE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68FB9AB4" w14:textId="05695D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6AECF2" w14:textId="362468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10B5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23140" w14:textId="2DD79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</w:tr>
      <w:tr w:rsidR="00D412E4" w14:paraId="5DF01624" w14:textId="77777777" w:rsidTr="003F2FDA">
        <w:tc>
          <w:tcPr>
            <w:tcW w:w="0" w:type="auto"/>
          </w:tcPr>
          <w:p w14:paraId="4F00B1DD" w14:textId="5E8E4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R4-2111276</w:t>
            </w:r>
          </w:p>
        </w:tc>
        <w:tc>
          <w:tcPr>
            <w:tcW w:w="0" w:type="auto"/>
          </w:tcPr>
          <w:p w14:paraId="68B448B8" w14:textId="13702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6756A816" w14:textId="4FCC82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7B4DC1" w14:textId="73A7B2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629E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8FF8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809C85" w14:textId="77777777" w:rsidTr="003F2FDA">
        <w:tc>
          <w:tcPr>
            <w:tcW w:w="0" w:type="auto"/>
          </w:tcPr>
          <w:p w14:paraId="22382624" w14:textId="74016D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R4-2111277</w:t>
            </w:r>
          </w:p>
        </w:tc>
        <w:tc>
          <w:tcPr>
            <w:tcW w:w="0" w:type="auto"/>
          </w:tcPr>
          <w:p w14:paraId="5F1BF696" w14:textId="75C3C0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0" w:type="auto"/>
          </w:tcPr>
          <w:p w14:paraId="4ECFCB95" w14:textId="71B76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C1ECF9" w14:textId="23E64D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EACB7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2B3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879168" w14:textId="77777777" w:rsidTr="003F2FDA">
        <w:tc>
          <w:tcPr>
            <w:tcW w:w="0" w:type="auto"/>
          </w:tcPr>
          <w:p w14:paraId="4387A5BE" w14:textId="5CE209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R4-2111278</w:t>
            </w:r>
          </w:p>
        </w:tc>
        <w:tc>
          <w:tcPr>
            <w:tcW w:w="0" w:type="auto"/>
          </w:tcPr>
          <w:p w14:paraId="45EE4C08" w14:textId="669992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new mandatory GPs</w:t>
            </w:r>
          </w:p>
        </w:tc>
        <w:tc>
          <w:tcPr>
            <w:tcW w:w="0" w:type="auto"/>
          </w:tcPr>
          <w:p w14:paraId="61E798DC" w14:textId="2C88C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E0147B" w14:textId="1595B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E5D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354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82450F3" w14:textId="77777777" w:rsidTr="003F2FDA">
        <w:tc>
          <w:tcPr>
            <w:tcW w:w="0" w:type="auto"/>
          </w:tcPr>
          <w:p w14:paraId="0034FE80" w14:textId="44424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R4-2111279</w:t>
            </w:r>
          </w:p>
        </w:tc>
        <w:tc>
          <w:tcPr>
            <w:tcW w:w="0" w:type="auto"/>
          </w:tcPr>
          <w:p w14:paraId="0C143611" w14:textId="3E3A84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measurement gaps</w:t>
            </w:r>
          </w:p>
        </w:tc>
        <w:tc>
          <w:tcPr>
            <w:tcW w:w="0" w:type="auto"/>
          </w:tcPr>
          <w:p w14:paraId="7E6ADB2D" w14:textId="66030A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6753FC" w14:textId="1DA72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0DC4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51A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298BC3" w14:textId="77777777" w:rsidTr="003F2FDA">
        <w:tc>
          <w:tcPr>
            <w:tcW w:w="0" w:type="auto"/>
          </w:tcPr>
          <w:p w14:paraId="116DCF60" w14:textId="66E382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R4-2111280</w:t>
            </w:r>
          </w:p>
        </w:tc>
        <w:tc>
          <w:tcPr>
            <w:tcW w:w="0" w:type="auto"/>
          </w:tcPr>
          <w:p w14:paraId="3CB96107" w14:textId="411F6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RF RRM</w:t>
            </w:r>
          </w:p>
        </w:tc>
        <w:tc>
          <w:tcPr>
            <w:tcW w:w="0" w:type="auto"/>
          </w:tcPr>
          <w:p w14:paraId="2ECC2A80" w14:textId="6D6B7E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874BFC" w14:textId="4FD2F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7AFA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63F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250446" w14:textId="77777777" w:rsidTr="003F2FDA">
        <w:tc>
          <w:tcPr>
            <w:tcW w:w="0" w:type="auto"/>
          </w:tcPr>
          <w:p w14:paraId="2992DD50" w14:textId="02219F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R4-2111281</w:t>
            </w:r>
          </w:p>
        </w:tc>
        <w:tc>
          <w:tcPr>
            <w:tcW w:w="0" w:type="auto"/>
          </w:tcPr>
          <w:p w14:paraId="02411D95" w14:textId="5EE5B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 for IBM</w:t>
            </w:r>
          </w:p>
        </w:tc>
        <w:tc>
          <w:tcPr>
            <w:tcW w:w="0" w:type="auto"/>
          </w:tcPr>
          <w:p w14:paraId="1718969A" w14:textId="2D2EDF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5651A3" w14:textId="7A3AF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86B3D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DAF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392946" w14:textId="77777777" w:rsidTr="003F2FDA">
        <w:tc>
          <w:tcPr>
            <w:tcW w:w="0" w:type="auto"/>
          </w:tcPr>
          <w:p w14:paraId="5F129EBB" w14:textId="3BF14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R4-2111282</w:t>
            </w:r>
          </w:p>
        </w:tc>
        <w:tc>
          <w:tcPr>
            <w:tcW w:w="0" w:type="auto"/>
          </w:tcPr>
          <w:p w14:paraId="68605102" w14:textId="338D53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5210BB34" w14:textId="4FBA5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EA8EEF" w14:textId="3B59C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7A46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FE20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157E51" w14:textId="77777777" w:rsidTr="003F2FDA">
        <w:tc>
          <w:tcPr>
            <w:tcW w:w="0" w:type="auto"/>
          </w:tcPr>
          <w:p w14:paraId="682A9678" w14:textId="629BE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R4-2111283</w:t>
            </w:r>
          </w:p>
        </w:tc>
        <w:tc>
          <w:tcPr>
            <w:tcW w:w="0" w:type="auto"/>
          </w:tcPr>
          <w:p w14:paraId="44DB74A0" w14:textId="114D83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LTE_NR_DC_enh2-Core</w:t>
            </w:r>
          </w:p>
        </w:tc>
        <w:tc>
          <w:tcPr>
            <w:tcW w:w="0" w:type="auto"/>
          </w:tcPr>
          <w:p w14:paraId="321601B5" w14:textId="65B88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4C3F98" w14:textId="741FD0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305E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9C5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C12C51" w14:textId="77777777" w:rsidTr="003F2FDA">
        <w:tc>
          <w:tcPr>
            <w:tcW w:w="0" w:type="auto"/>
          </w:tcPr>
          <w:p w14:paraId="04C2F397" w14:textId="72CDE4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R4-2111284</w:t>
            </w:r>
          </w:p>
        </w:tc>
        <w:tc>
          <w:tcPr>
            <w:tcW w:w="0" w:type="auto"/>
          </w:tcPr>
          <w:p w14:paraId="46078C6C" w14:textId="5FCFBA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Adding conditions for L1-SINR reporting (Annex B.2)  </w:t>
            </w:r>
          </w:p>
        </w:tc>
        <w:tc>
          <w:tcPr>
            <w:tcW w:w="0" w:type="auto"/>
          </w:tcPr>
          <w:p w14:paraId="2AA2D74A" w14:textId="3F398B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29F35F" w14:textId="1D9D92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6A53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1E7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CD7F49" w14:textId="77777777" w:rsidTr="003F2FDA">
        <w:tc>
          <w:tcPr>
            <w:tcW w:w="0" w:type="auto"/>
          </w:tcPr>
          <w:p w14:paraId="5DB50ED9" w14:textId="5C98F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06077B0B" w14:textId="73C23E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68081129" w14:textId="7DD651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18874CA1" w14:textId="21F425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9384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43457C" w14:textId="2E3C57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R4-2108291</w:t>
            </w:r>
          </w:p>
        </w:tc>
      </w:tr>
      <w:tr w:rsidR="00D412E4" w14:paraId="7CFAA6B5" w14:textId="77777777" w:rsidTr="003F2FDA">
        <w:tc>
          <w:tcPr>
            <w:tcW w:w="0" w:type="auto"/>
          </w:tcPr>
          <w:p w14:paraId="3085716F" w14:textId="36DA62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R4-2111286</w:t>
            </w:r>
          </w:p>
        </w:tc>
        <w:tc>
          <w:tcPr>
            <w:tcW w:w="0" w:type="auto"/>
          </w:tcPr>
          <w:p w14:paraId="0A5D747D" w14:textId="7309F5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3E4A85A0" w14:textId="600E97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BF51707" w14:textId="2AD73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8141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8FE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A539EF" w14:textId="77777777" w:rsidTr="003F2FDA">
        <w:tc>
          <w:tcPr>
            <w:tcW w:w="0" w:type="auto"/>
          </w:tcPr>
          <w:p w14:paraId="4ADD589F" w14:textId="66AC44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R4-2111287</w:t>
            </w:r>
          </w:p>
        </w:tc>
        <w:tc>
          <w:tcPr>
            <w:tcW w:w="0" w:type="auto"/>
          </w:tcPr>
          <w:p w14:paraId="289D9E1C" w14:textId="79D9BC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41C7638D" w14:textId="312A1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42E7B9" w14:textId="36ADC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6C073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556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9299E5" w14:textId="77777777" w:rsidTr="003F2FDA">
        <w:tc>
          <w:tcPr>
            <w:tcW w:w="0" w:type="auto"/>
          </w:tcPr>
          <w:p w14:paraId="64561A5C" w14:textId="582689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R4-2111288</w:t>
            </w:r>
          </w:p>
        </w:tc>
        <w:tc>
          <w:tcPr>
            <w:tcW w:w="0" w:type="auto"/>
          </w:tcPr>
          <w:p w14:paraId="563E3302" w14:textId="5966C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(Rel-17)</w:t>
            </w:r>
          </w:p>
        </w:tc>
        <w:tc>
          <w:tcPr>
            <w:tcW w:w="0" w:type="auto"/>
          </w:tcPr>
          <w:p w14:paraId="2B37A9AC" w14:textId="56620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74EC13" w14:textId="0A0B97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915E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F9C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02DD23" w14:textId="77777777" w:rsidTr="003F2FDA">
        <w:tc>
          <w:tcPr>
            <w:tcW w:w="0" w:type="auto"/>
          </w:tcPr>
          <w:p w14:paraId="522AA422" w14:textId="30EA5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R4-2111289</w:t>
            </w:r>
          </w:p>
        </w:tc>
        <w:tc>
          <w:tcPr>
            <w:tcW w:w="0" w:type="auto"/>
          </w:tcPr>
          <w:p w14:paraId="48E79999" w14:textId="29B62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77FC55F9" w14:textId="4B2B6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7B3808" w14:textId="5B5F21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02147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078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7D0347" w14:textId="77777777" w:rsidTr="003F2FDA">
        <w:tc>
          <w:tcPr>
            <w:tcW w:w="0" w:type="auto"/>
          </w:tcPr>
          <w:p w14:paraId="2A72116C" w14:textId="33F371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R4-2111290</w:t>
            </w:r>
          </w:p>
        </w:tc>
        <w:tc>
          <w:tcPr>
            <w:tcW w:w="0" w:type="auto"/>
          </w:tcPr>
          <w:p w14:paraId="75132F7A" w14:textId="1D4A39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FRC Correction for FR2 DL 256QAM Requirements</w:t>
            </w:r>
          </w:p>
        </w:tc>
        <w:tc>
          <w:tcPr>
            <w:tcW w:w="0" w:type="auto"/>
          </w:tcPr>
          <w:p w14:paraId="7C1153F4" w14:textId="43943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CEA290" w14:textId="294CB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53F4F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AC4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5E7D58" w14:textId="77777777" w:rsidTr="003F2FDA">
        <w:tc>
          <w:tcPr>
            <w:tcW w:w="0" w:type="auto"/>
          </w:tcPr>
          <w:p w14:paraId="546BE45A" w14:textId="24FB87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R4-2111291</w:t>
            </w:r>
          </w:p>
        </w:tc>
        <w:tc>
          <w:tcPr>
            <w:tcW w:w="0" w:type="auto"/>
          </w:tcPr>
          <w:p w14:paraId="4A242E21" w14:textId="60785D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FRC Correction for FR2 DL 256QAM Requirements </w:t>
            </w:r>
          </w:p>
        </w:tc>
        <w:tc>
          <w:tcPr>
            <w:tcW w:w="0" w:type="auto"/>
          </w:tcPr>
          <w:p w14:paraId="690A953B" w14:textId="04B93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0BF231" w14:textId="4FE1C8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5722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089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5CD4B2" w14:textId="77777777" w:rsidTr="003F2FDA">
        <w:tc>
          <w:tcPr>
            <w:tcW w:w="0" w:type="auto"/>
          </w:tcPr>
          <w:p w14:paraId="0E5C922F" w14:textId="125894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R4-2111292</w:t>
            </w:r>
          </w:p>
        </w:tc>
        <w:tc>
          <w:tcPr>
            <w:tcW w:w="0" w:type="auto"/>
          </w:tcPr>
          <w:p w14:paraId="1060BC6A" w14:textId="6B58B6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NR_UE_PC2_R17_CADC_SUL_xBDL_yBUL</w:t>
            </w:r>
          </w:p>
        </w:tc>
        <w:tc>
          <w:tcPr>
            <w:tcW w:w="0" w:type="auto"/>
          </w:tcPr>
          <w:p w14:paraId="6A28EFD8" w14:textId="455B71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F861A4B" w14:textId="602B9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B8D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07B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6CD04D" w14:textId="77777777" w:rsidTr="003F2FDA">
        <w:tc>
          <w:tcPr>
            <w:tcW w:w="0" w:type="auto"/>
          </w:tcPr>
          <w:p w14:paraId="11AD14C8" w14:textId="707FF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R4-2111293</w:t>
            </w:r>
          </w:p>
        </w:tc>
        <w:tc>
          <w:tcPr>
            <w:tcW w:w="0" w:type="auto"/>
          </w:tcPr>
          <w:p w14:paraId="3802FF7E" w14:textId="78D5D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66105F82" w14:textId="3EB67E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D2CFD28" w14:textId="7A1D62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F8B5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47F1A" w14:textId="545F9E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</w:tr>
      <w:tr w:rsidR="00D412E4" w14:paraId="401CD6CA" w14:textId="77777777" w:rsidTr="003F2FDA">
        <w:tc>
          <w:tcPr>
            <w:tcW w:w="0" w:type="auto"/>
          </w:tcPr>
          <w:p w14:paraId="5B9E13D5" w14:textId="2D68D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R4-2111294</w:t>
            </w:r>
          </w:p>
        </w:tc>
        <w:tc>
          <w:tcPr>
            <w:tcW w:w="0" w:type="auto"/>
          </w:tcPr>
          <w:p w14:paraId="5A6BBF66" w14:textId="293859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and AMPR for LTE CA 256QAM PC2</w:t>
            </w:r>
          </w:p>
        </w:tc>
        <w:tc>
          <w:tcPr>
            <w:tcW w:w="0" w:type="auto"/>
          </w:tcPr>
          <w:p w14:paraId="729A90E8" w14:textId="71D562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EB600DB" w14:textId="223BE5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4B8C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0AE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1B879B" w14:textId="77777777" w:rsidTr="003F2FDA">
        <w:tc>
          <w:tcPr>
            <w:tcW w:w="0" w:type="auto"/>
          </w:tcPr>
          <w:p w14:paraId="1D53FB25" w14:textId="532E3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R4-2111295</w:t>
            </w:r>
          </w:p>
        </w:tc>
        <w:tc>
          <w:tcPr>
            <w:tcW w:w="0" w:type="auto"/>
          </w:tcPr>
          <w:p w14:paraId="39D68B84" w14:textId="2E2287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16QAM NB-IoT uplink</w:t>
            </w:r>
          </w:p>
        </w:tc>
        <w:tc>
          <w:tcPr>
            <w:tcW w:w="0" w:type="auto"/>
          </w:tcPr>
          <w:p w14:paraId="76B30EF5" w14:textId="7DADB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E51BC32" w14:textId="0D9308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DB9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9E7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E52C51" w14:textId="77777777" w:rsidTr="003F2FDA">
        <w:tc>
          <w:tcPr>
            <w:tcW w:w="0" w:type="auto"/>
          </w:tcPr>
          <w:p w14:paraId="4D1AAE0E" w14:textId="1BE20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R4-2111296</w:t>
            </w:r>
          </w:p>
        </w:tc>
        <w:tc>
          <w:tcPr>
            <w:tcW w:w="0" w:type="auto"/>
          </w:tcPr>
          <w:p w14:paraId="1394403B" w14:textId="4943B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16QAM NB-IoT DL</w:t>
            </w:r>
          </w:p>
        </w:tc>
        <w:tc>
          <w:tcPr>
            <w:tcW w:w="0" w:type="auto"/>
          </w:tcPr>
          <w:p w14:paraId="3970D58D" w14:textId="4700A4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8BD4BF4" w14:textId="7EB770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179F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6B6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6E33B7" w14:textId="77777777" w:rsidTr="003F2FDA">
        <w:tc>
          <w:tcPr>
            <w:tcW w:w="0" w:type="auto"/>
          </w:tcPr>
          <w:p w14:paraId="5936C9E4" w14:textId="58C2A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R4-2111297</w:t>
            </w:r>
          </w:p>
        </w:tc>
        <w:tc>
          <w:tcPr>
            <w:tcW w:w="0" w:type="auto"/>
          </w:tcPr>
          <w:p w14:paraId="25EC0626" w14:textId="3DE7FE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MPR requirements for PC1.5 FWA</w:t>
            </w:r>
          </w:p>
        </w:tc>
        <w:tc>
          <w:tcPr>
            <w:tcW w:w="0" w:type="auto"/>
          </w:tcPr>
          <w:p w14:paraId="6AB49CDE" w14:textId="080A07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DF2F247" w14:textId="03CD8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454A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475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F297C4" w14:textId="77777777" w:rsidTr="003F2FDA">
        <w:tc>
          <w:tcPr>
            <w:tcW w:w="0" w:type="auto"/>
          </w:tcPr>
          <w:p w14:paraId="662B78CD" w14:textId="1DB50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R4-2111298</w:t>
            </w:r>
          </w:p>
        </w:tc>
        <w:tc>
          <w:tcPr>
            <w:tcW w:w="0" w:type="auto"/>
          </w:tcPr>
          <w:p w14:paraId="2CC63A93" w14:textId="458CC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Power Limits for Inter-band CA or DC</w:t>
            </w:r>
          </w:p>
        </w:tc>
        <w:tc>
          <w:tcPr>
            <w:tcW w:w="0" w:type="auto"/>
          </w:tcPr>
          <w:p w14:paraId="4BC1D4AC" w14:textId="45341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60897F5" w14:textId="7A0D21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BA8B2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999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975628" w14:textId="77777777" w:rsidTr="003F2FDA">
        <w:tc>
          <w:tcPr>
            <w:tcW w:w="0" w:type="auto"/>
          </w:tcPr>
          <w:p w14:paraId="53664691" w14:textId="20D10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15AE0690" w14:textId="0F4B98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IAB-MT RRM test cases in 38.174</w:t>
            </w:r>
          </w:p>
        </w:tc>
        <w:tc>
          <w:tcPr>
            <w:tcW w:w="0" w:type="auto"/>
          </w:tcPr>
          <w:p w14:paraId="503E8CA4" w14:textId="621632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A6509D" w14:textId="089D1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6F53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4E664" w14:textId="0C9A6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</w:tr>
      <w:tr w:rsidR="00D412E4" w14:paraId="420B8C13" w14:textId="77777777" w:rsidTr="003F2FDA">
        <w:tc>
          <w:tcPr>
            <w:tcW w:w="0" w:type="auto"/>
          </w:tcPr>
          <w:p w14:paraId="27AA73CA" w14:textId="50099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R4-2111300</w:t>
            </w:r>
          </w:p>
        </w:tc>
        <w:tc>
          <w:tcPr>
            <w:tcW w:w="0" w:type="auto"/>
          </w:tcPr>
          <w:p w14:paraId="5128C926" w14:textId="1B1490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in IAB-MT RRC connection mobility requirements in TS 38.174</w:t>
            </w:r>
          </w:p>
        </w:tc>
        <w:tc>
          <w:tcPr>
            <w:tcW w:w="0" w:type="auto"/>
          </w:tcPr>
          <w:p w14:paraId="24B99C8F" w14:textId="7F085C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B7E70C" w14:textId="7ED9A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D27B4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2C7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11FF82" w14:textId="77777777" w:rsidTr="003F2FDA">
        <w:tc>
          <w:tcPr>
            <w:tcW w:w="0" w:type="auto"/>
          </w:tcPr>
          <w:p w14:paraId="49863619" w14:textId="2C83FB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R4-2111301</w:t>
            </w:r>
          </w:p>
        </w:tc>
        <w:tc>
          <w:tcPr>
            <w:tcW w:w="0" w:type="auto"/>
          </w:tcPr>
          <w:p w14:paraId="3CD64C6D" w14:textId="5E54AF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CSI-RS based RLM tests for LA IAB-MT</w:t>
            </w:r>
          </w:p>
        </w:tc>
        <w:tc>
          <w:tcPr>
            <w:tcW w:w="0" w:type="auto"/>
          </w:tcPr>
          <w:p w14:paraId="043EC84B" w14:textId="71EFC6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969ECA" w14:textId="168E2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5698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18C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EA9D0F" w14:textId="77777777" w:rsidTr="003F2FDA">
        <w:tc>
          <w:tcPr>
            <w:tcW w:w="0" w:type="auto"/>
          </w:tcPr>
          <w:p w14:paraId="701451AF" w14:textId="25981F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R4-2111302</w:t>
            </w:r>
          </w:p>
        </w:tc>
        <w:tc>
          <w:tcPr>
            <w:tcW w:w="0" w:type="auto"/>
          </w:tcPr>
          <w:p w14:paraId="568E94CB" w14:textId="57FDE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based RLM tests for LA IAB-MT in TS 38.174</w:t>
            </w:r>
          </w:p>
        </w:tc>
        <w:tc>
          <w:tcPr>
            <w:tcW w:w="0" w:type="auto"/>
          </w:tcPr>
          <w:p w14:paraId="36EF1114" w14:textId="42A0C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6F043C" w14:textId="2DE61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022E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6EFCE" w14:textId="7054F2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R4-2108287</w:t>
            </w:r>
          </w:p>
        </w:tc>
      </w:tr>
      <w:tr w:rsidR="00D412E4" w14:paraId="1C60834B" w14:textId="77777777" w:rsidTr="003F2FDA">
        <w:tc>
          <w:tcPr>
            <w:tcW w:w="0" w:type="auto"/>
          </w:tcPr>
          <w:p w14:paraId="66B2E836" w14:textId="3D9997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R4-2111303</w:t>
            </w:r>
          </w:p>
        </w:tc>
        <w:tc>
          <w:tcPr>
            <w:tcW w:w="0" w:type="auto"/>
          </w:tcPr>
          <w:p w14:paraId="788352A1" w14:textId="484E7A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reference cell availability for UE transmit timing under DL LBT failure</w:t>
            </w:r>
          </w:p>
        </w:tc>
        <w:tc>
          <w:tcPr>
            <w:tcW w:w="0" w:type="auto"/>
          </w:tcPr>
          <w:p w14:paraId="6105E3B8" w14:textId="05D0BB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FE0627" w14:textId="33B19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3EC6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BC9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312505" w14:textId="77777777" w:rsidTr="003F2FDA">
        <w:tc>
          <w:tcPr>
            <w:tcW w:w="0" w:type="auto"/>
          </w:tcPr>
          <w:p w14:paraId="0B00E1FF" w14:textId="40662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R4-2111304</w:t>
            </w:r>
          </w:p>
        </w:tc>
        <w:tc>
          <w:tcPr>
            <w:tcW w:w="0" w:type="auto"/>
          </w:tcPr>
          <w:p w14:paraId="3BEAAE15" w14:textId="293FF7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open issues related to DL and UL CCA models</w:t>
            </w:r>
          </w:p>
        </w:tc>
        <w:tc>
          <w:tcPr>
            <w:tcW w:w="0" w:type="auto"/>
          </w:tcPr>
          <w:p w14:paraId="3525292E" w14:textId="1613A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A9A379" w14:textId="0B29B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14A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1A5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7F6FDC" w14:textId="77777777" w:rsidTr="003F2FDA">
        <w:tc>
          <w:tcPr>
            <w:tcW w:w="0" w:type="auto"/>
          </w:tcPr>
          <w:p w14:paraId="71BD16AF" w14:textId="3CF311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R4-2111305</w:t>
            </w:r>
          </w:p>
        </w:tc>
        <w:tc>
          <w:tcPr>
            <w:tcW w:w="0" w:type="auto"/>
          </w:tcPr>
          <w:p w14:paraId="7E1C2E2F" w14:textId="53E220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DL/UL CCA models in 38.133</w:t>
            </w:r>
          </w:p>
        </w:tc>
        <w:tc>
          <w:tcPr>
            <w:tcW w:w="0" w:type="auto"/>
          </w:tcPr>
          <w:p w14:paraId="1A24AF99" w14:textId="250697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713110" w14:textId="08F7E6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D73FA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5F4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7A811B" w14:textId="77777777" w:rsidTr="003F2FDA">
        <w:tc>
          <w:tcPr>
            <w:tcW w:w="0" w:type="auto"/>
          </w:tcPr>
          <w:p w14:paraId="21E2A79C" w14:textId="12B7B7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R4-2111306</w:t>
            </w:r>
          </w:p>
        </w:tc>
        <w:tc>
          <w:tcPr>
            <w:tcW w:w="0" w:type="auto"/>
          </w:tcPr>
          <w:p w14:paraId="0F44D0D6" w14:textId="2D03F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</w:t>
            </w:r>
          </w:p>
        </w:tc>
        <w:tc>
          <w:tcPr>
            <w:tcW w:w="0" w:type="auto"/>
          </w:tcPr>
          <w:p w14:paraId="5E0C47F4" w14:textId="0D68E3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314DE9" w14:textId="0BF0B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697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331C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220F60" w14:textId="77777777" w:rsidTr="003F2FDA">
        <w:tc>
          <w:tcPr>
            <w:tcW w:w="0" w:type="auto"/>
          </w:tcPr>
          <w:p w14:paraId="3C3F8C00" w14:textId="47B4A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R4-2111307</w:t>
            </w:r>
          </w:p>
        </w:tc>
        <w:tc>
          <w:tcPr>
            <w:tcW w:w="0" w:type="auto"/>
          </w:tcPr>
          <w:p w14:paraId="6CEAC1C0" w14:textId="78F11A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 in 38.133</w:t>
            </w:r>
          </w:p>
        </w:tc>
        <w:tc>
          <w:tcPr>
            <w:tcW w:w="0" w:type="auto"/>
          </w:tcPr>
          <w:p w14:paraId="0517D638" w14:textId="549B0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81D25F" w14:textId="59C173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7070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871C9" w14:textId="6D6F02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R4-2108271</w:t>
            </w:r>
          </w:p>
        </w:tc>
      </w:tr>
      <w:tr w:rsidR="00D412E4" w14:paraId="5FCED028" w14:textId="77777777" w:rsidTr="003F2FDA">
        <w:tc>
          <w:tcPr>
            <w:tcW w:w="0" w:type="auto"/>
          </w:tcPr>
          <w:p w14:paraId="08E2EEEC" w14:textId="1C148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R4-2111308</w:t>
            </w:r>
          </w:p>
        </w:tc>
        <w:tc>
          <w:tcPr>
            <w:tcW w:w="0" w:type="auto"/>
          </w:tcPr>
          <w:p w14:paraId="04F47D79" w14:textId="5AC31E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transmit timing tests</w:t>
            </w:r>
          </w:p>
        </w:tc>
        <w:tc>
          <w:tcPr>
            <w:tcW w:w="0" w:type="auto"/>
          </w:tcPr>
          <w:p w14:paraId="327E451A" w14:textId="0A82AB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2DCE7D" w14:textId="520094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5755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00DD1" w14:textId="7B43C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R4-2108274</w:t>
            </w:r>
          </w:p>
        </w:tc>
      </w:tr>
      <w:tr w:rsidR="00D412E4" w14:paraId="7D9EF43C" w14:textId="77777777" w:rsidTr="003F2FDA">
        <w:tc>
          <w:tcPr>
            <w:tcW w:w="0" w:type="auto"/>
          </w:tcPr>
          <w:p w14:paraId="1191570F" w14:textId="560CA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R4-2111309</w:t>
            </w:r>
          </w:p>
        </w:tc>
        <w:tc>
          <w:tcPr>
            <w:tcW w:w="0" w:type="auto"/>
          </w:tcPr>
          <w:p w14:paraId="0FC58610" w14:textId="3E0307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with consistent UL LBT failures</w:t>
            </w:r>
          </w:p>
        </w:tc>
        <w:tc>
          <w:tcPr>
            <w:tcW w:w="0" w:type="auto"/>
          </w:tcPr>
          <w:p w14:paraId="27B4BC5A" w14:textId="1553B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AA866F" w14:textId="48A17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443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F3271" w14:textId="760AF6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R4-2108275</w:t>
            </w:r>
          </w:p>
        </w:tc>
      </w:tr>
      <w:tr w:rsidR="00D412E4" w14:paraId="2B3A0AD6" w14:textId="77777777" w:rsidTr="003F2FDA">
        <w:tc>
          <w:tcPr>
            <w:tcW w:w="0" w:type="auto"/>
          </w:tcPr>
          <w:p w14:paraId="0D4C96DE" w14:textId="6CBE74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R4-2111310</w:t>
            </w:r>
          </w:p>
        </w:tc>
        <w:tc>
          <w:tcPr>
            <w:tcW w:w="0" w:type="auto"/>
          </w:tcPr>
          <w:p w14:paraId="4E44779F" w14:textId="6181A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33ADF8B6" w14:textId="467252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2B31D0" w14:textId="2ADEB3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22CE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072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56A3C0" w14:textId="77777777" w:rsidTr="003F2FDA">
        <w:tc>
          <w:tcPr>
            <w:tcW w:w="0" w:type="auto"/>
          </w:tcPr>
          <w:p w14:paraId="686C86AD" w14:textId="60D4C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R4-2111311</w:t>
            </w:r>
          </w:p>
        </w:tc>
        <w:tc>
          <w:tcPr>
            <w:tcW w:w="0" w:type="auto"/>
          </w:tcPr>
          <w:p w14:paraId="26778985" w14:textId="5EA3E2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pre-configured measurement gap pattern</w:t>
            </w:r>
          </w:p>
        </w:tc>
        <w:tc>
          <w:tcPr>
            <w:tcW w:w="0" w:type="auto"/>
          </w:tcPr>
          <w:p w14:paraId="52E371A8" w14:textId="503F3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8C18AA" w14:textId="236837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9B1B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743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80F7BC" w14:textId="77777777" w:rsidTr="003F2FDA">
        <w:tc>
          <w:tcPr>
            <w:tcW w:w="0" w:type="auto"/>
          </w:tcPr>
          <w:p w14:paraId="65A17545" w14:textId="0AACC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R4-2111312</w:t>
            </w:r>
          </w:p>
        </w:tc>
        <w:tc>
          <w:tcPr>
            <w:tcW w:w="0" w:type="auto"/>
          </w:tcPr>
          <w:p w14:paraId="7E1CD558" w14:textId="218E2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network controlled small gap</w:t>
            </w:r>
          </w:p>
        </w:tc>
        <w:tc>
          <w:tcPr>
            <w:tcW w:w="0" w:type="auto"/>
          </w:tcPr>
          <w:p w14:paraId="333185C8" w14:textId="6493B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E62A64" w14:textId="12E76C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504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A3C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8930CC" w14:textId="77777777" w:rsidTr="003F2FDA">
        <w:tc>
          <w:tcPr>
            <w:tcW w:w="0" w:type="auto"/>
          </w:tcPr>
          <w:p w14:paraId="0F6ED5E1" w14:textId="7B21A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2A0FCC71" w14:textId="557CC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3B22CB44" w14:textId="2E16EC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40DCBCBB" w14:textId="408AA7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121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6AEB5" w14:textId="224B3D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</w:tr>
      <w:tr w:rsidR="00D412E4" w14:paraId="21235BA2" w14:textId="77777777" w:rsidTr="003F2FDA">
        <w:tc>
          <w:tcPr>
            <w:tcW w:w="0" w:type="auto"/>
          </w:tcPr>
          <w:p w14:paraId="5506EB96" w14:textId="647F0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R4-2111314</w:t>
            </w:r>
          </w:p>
        </w:tc>
        <w:tc>
          <w:tcPr>
            <w:tcW w:w="0" w:type="auto"/>
          </w:tcPr>
          <w:p w14:paraId="0588C41E" w14:textId="79592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6AD87894" w14:textId="6BD60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0D96C320" w14:textId="0C735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C851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53C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95D340" w14:textId="77777777" w:rsidTr="003F2FDA">
        <w:tc>
          <w:tcPr>
            <w:tcW w:w="0" w:type="auto"/>
          </w:tcPr>
          <w:p w14:paraId="7040EBC8" w14:textId="6FD61C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R4-2111315</w:t>
            </w:r>
          </w:p>
        </w:tc>
        <w:tc>
          <w:tcPr>
            <w:tcW w:w="0" w:type="auto"/>
          </w:tcPr>
          <w:p w14:paraId="05A254CA" w14:textId="04051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3F9B8A0C" w14:textId="520031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4D0BBED5" w14:textId="6C8AC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A4CE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DAF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838B28" w14:textId="77777777" w:rsidTr="003F2FDA">
        <w:tc>
          <w:tcPr>
            <w:tcW w:w="0" w:type="auto"/>
          </w:tcPr>
          <w:p w14:paraId="7FC4494F" w14:textId="5E7E6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R4-2111316</w:t>
            </w:r>
          </w:p>
        </w:tc>
        <w:tc>
          <w:tcPr>
            <w:tcW w:w="0" w:type="auto"/>
          </w:tcPr>
          <w:p w14:paraId="283D58C2" w14:textId="335761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transmit timing error</w:t>
            </w:r>
          </w:p>
        </w:tc>
        <w:tc>
          <w:tcPr>
            <w:tcW w:w="0" w:type="auto"/>
          </w:tcPr>
          <w:p w14:paraId="5482C418" w14:textId="3A4D7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37A9C0B5" w14:textId="481FB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52C0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F41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0BC4C0" w14:textId="77777777" w:rsidTr="003F2FDA">
        <w:tc>
          <w:tcPr>
            <w:tcW w:w="0" w:type="auto"/>
          </w:tcPr>
          <w:p w14:paraId="08F958AE" w14:textId="6387D8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60CBB2FF" w14:textId="6D8DB0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019ECBCA" w14:textId="6FC6E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FCAE1E" w14:textId="3B905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B095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09A49" w14:textId="2AD22B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</w:tr>
      <w:tr w:rsidR="00D412E4" w14:paraId="4147D8FC" w14:textId="77777777" w:rsidTr="003F2FDA">
        <w:tc>
          <w:tcPr>
            <w:tcW w:w="0" w:type="auto"/>
          </w:tcPr>
          <w:p w14:paraId="5BA1E26E" w14:textId="7C5C0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R4-2111318</w:t>
            </w:r>
          </w:p>
        </w:tc>
        <w:tc>
          <w:tcPr>
            <w:tcW w:w="0" w:type="auto"/>
          </w:tcPr>
          <w:p w14:paraId="6C78720C" w14:textId="71A7F6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63BC1943" w14:textId="53B872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22168D" w14:textId="66137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C7F8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C4D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8965D65" w14:textId="77777777" w:rsidTr="003F2FDA">
        <w:tc>
          <w:tcPr>
            <w:tcW w:w="0" w:type="auto"/>
          </w:tcPr>
          <w:p w14:paraId="00ABA6E7" w14:textId="5B89AE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R4-2111319</w:t>
            </w:r>
          </w:p>
        </w:tc>
        <w:tc>
          <w:tcPr>
            <w:tcW w:w="0" w:type="auto"/>
          </w:tcPr>
          <w:p w14:paraId="542EA5E9" w14:textId="4BE52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1C9FCC1E" w14:textId="31F02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664C21" w14:textId="65ADF7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834E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48D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15C495" w14:textId="77777777" w:rsidTr="003F2FDA">
        <w:tc>
          <w:tcPr>
            <w:tcW w:w="0" w:type="auto"/>
          </w:tcPr>
          <w:p w14:paraId="1A6A3BB1" w14:textId="13236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7880C5E2" w14:textId="4F979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7F3469B8" w14:textId="058BF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C8AEC2" w14:textId="64AFF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E50624" w14:textId="4DCD0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297FBA" w14:textId="4CD12D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</w:tr>
      <w:tr w:rsidR="00D412E4" w14:paraId="70609FB3" w14:textId="77777777" w:rsidTr="003F2FDA">
        <w:tc>
          <w:tcPr>
            <w:tcW w:w="0" w:type="auto"/>
          </w:tcPr>
          <w:p w14:paraId="486626EB" w14:textId="45DB9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R4-2111321</w:t>
            </w:r>
          </w:p>
        </w:tc>
        <w:tc>
          <w:tcPr>
            <w:tcW w:w="0" w:type="auto"/>
          </w:tcPr>
          <w:p w14:paraId="11EFCDD4" w14:textId="134A7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37B80A4B" w14:textId="29D45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6FB5A4" w14:textId="51AD7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9818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F5162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AD1692" w14:textId="77777777" w:rsidTr="003F2FDA">
        <w:tc>
          <w:tcPr>
            <w:tcW w:w="0" w:type="auto"/>
          </w:tcPr>
          <w:p w14:paraId="2259FC0F" w14:textId="2B47B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71279267" w14:textId="78D749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16287A26" w14:textId="762DC3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E2B9AE" w14:textId="54AEE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FA12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BD8E9" w14:textId="545584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</w:tr>
      <w:tr w:rsidR="00D412E4" w14:paraId="2F78F6A9" w14:textId="77777777" w:rsidTr="003F2FDA">
        <w:tc>
          <w:tcPr>
            <w:tcW w:w="0" w:type="auto"/>
          </w:tcPr>
          <w:p w14:paraId="7258BBEB" w14:textId="4E9B7B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R4-2111323</w:t>
            </w:r>
          </w:p>
        </w:tc>
        <w:tc>
          <w:tcPr>
            <w:tcW w:w="0" w:type="auto"/>
          </w:tcPr>
          <w:p w14:paraId="512E1351" w14:textId="3DCF4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6FA7E875" w14:textId="54613C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8DCF23" w14:textId="315A7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5024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D1C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B03E55" w14:textId="77777777" w:rsidTr="003F2FDA">
        <w:tc>
          <w:tcPr>
            <w:tcW w:w="0" w:type="auto"/>
          </w:tcPr>
          <w:p w14:paraId="707C19DD" w14:textId="0453E8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63F91C69" w14:textId="22054A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66C3D2EA" w14:textId="4017DB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7F54FF" w14:textId="6E439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EC63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FB359" w14:textId="32B54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</w:tr>
      <w:tr w:rsidR="00D412E4" w14:paraId="12B80F52" w14:textId="77777777" w:rsidTr="003F2FDA">
        <w:tc>
          <w:tcPr>
            <w:tcW w:w="0" w:type="auto"/>
          </w:tcPr>
          <w:p w14:paraId="1732D17C" w14:textId="3A3082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R4-2111325</w:t>
            </w:r>
          </w:p>
        </w:tc>
        <w:tc>
          <w:tcPr>
            <w:tcW w:w="0" w:type="auto"/>
          </w:tcPr>
          <w:p w14:paraId="139B4556" w14:textId="721B72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46BFAC10" w14:textId="21F7E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38C804" w14:textId="3E1A8F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5E12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56D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60BB8A" w14:textId="77777777" w:rsidTr="003F2FDA">
        <w:tc>
          <w:tcPr>
            <w:tcW w:w="0" w:type="auto"/>
          </w:tcPr>
          <w:p w14:paraId="1EC93925" w14:textId="49078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28A20CB8" w14:textId="40D61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6BCEC53C" w14:textId="70E612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717931" w14:textId="454ED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434A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675C5" w14:textId="7CCFFD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</w:tr>
      <w:tr w:rsidR="00D412E4" w14:paraId="58D9DC65" w14:textId="77777777" w:rsidTr="003F2FDA">
        <w:tc>
          <w:tcPr>
            <w:tcW w:w="0" w:type="auto"/>
          </w:tcPr>
          <w:p w14:paraId="36055276" w14:textId="38E8E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R4-2111327</w:t>
            </w:r>
          </w:p>
        </w:tc>
        <w:tc>
          <w:tcPr>
            <w:tcW w:w="0" w:type="auto"/>
          </w:tcPr>
          <w:p w14:paraId="053950B0" w14:textId="5986C2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02D91EEC" w14:textId="21E38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83F2F0" w14:textId="3131D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0BCB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107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B7037A" w14:textId="77777777" w:rsidTr="003F2FDA">
        <w:tc>
          <w:tcPr>
            <w:tcW w:w="0" w:type="auto"/>
          </w:tcPr>
          <w:p w14:paraId="30047822" w14:textId="0C0D4B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R4-2111328</w:t>
            </w:r>
          </w:p>
        </w:tc>
        <w:tc>
          <w:tcPr>
            <w:tcW w:w="0" w:type="auto"/>
          </w:tcPr>
          <w:p w14:paraId="3681847F" w14:textId="750E4C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21C4D54E" w14:textId="4090C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37CAA9" w14:textId="0E0632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6667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FE7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DBD03A" w14:textId="77777777" w:rsidTr="003F2FDA">
        <w:tc>
          <w:tcPr>
            <w:tcW w:w="0" w:type="auto"/>
          </w:tcPr>
          <w:p w14:paraId="7443780F" w14:textId="73D006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R4-2111329</w:t>
            </w:r>
          </w:p>
        </w:tc>
        <w:tc>
          <w:tcPr>
            <w:tcW w:w="0" w:type="auto"/>
          </w:tcPr>
          <w:p w14:paraId="5B61D5DA" w14:textId="0EA2D0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5355F685" w14:textId="1737D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DF1C7E" w14:textId="54709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54CE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1AE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88825F" w14:textId="77777777" w:rsidTr="003F2FDA">
        <w:tc>
          <w:tcPr>
            <w:tcW w:w="0" w:type="auto"/>
          </w:tcPr>
          <w:p w14:paraId="7366F122" w14:textId="11FE6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R4-2111330</w:t>
            </w:r>
          </w:p>
        </w:tc>
        <w:tc>
          <w:tcPr>
            <w:tcW w:w="0" w:type="auto"/>
          </w:tcPr>
          <w:p w14:paraId="4F3D8A5B" w14:textId="676E3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Positioning RRM performance requirements and test cases</w:t>
            </w:r>
          </w:p>
        </w:tc>
        <w:tc>
          <w:tcPr>
            <w:tcW w:w="0" w:type="auto"/>
          </w:tcPr>
          <w:p w14:paraId="06F19935" w14:textId="09837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7D8F390D" w14:textId="13EBA1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8CAD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336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D47EF1" w14:textId="77777777" w:rsidTr="003F2FDA">
        <w:tc>
          <w:tcPr>
            <w:tcW w:w="0" w:type="auto"/>
          </w:tcPr>
          <w:p w14:paraId="7DFFCE60" w14:textId="4F169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R4-2111331</w:t>
            </w:r>
          </w:p>
        </w:tc>
        <w:tc>
          <w:tcPr>
            <w:tcW w:w="0" w:type="auto"/>
          </w:tcPr>
          <w:p w14:paraId="599D32DB" w14:textId="30F1B6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RSTD measurement requirements</w:t>
            </w:r>
          </w:p>
        </w:tc>
        <w:tc>
          <w:tcPr>
            <w:tcW w:w="0" w:type="auto"/>
          </w:tcPr>
          <w:p w14:paraId="7EB4F0AB" w14:textId="43E43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81CCA6" w14:textId="25882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4F8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6E0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8D4B09" w14:textId="77777777" w:rsidTr="003F2FDA">
        <w:tc>
          <w:tcPr>
            <w:tcW w:w="0" w:type="auto"/>
          </w:tcPr>
          <w:p w14:paraId="257FC877" w14:textId="19848F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R4-2111332</w:t>
            </w:r>
          </w:p>
        </w:tc>
        <w:tc>
          <w:tcPr>
            <w:tcW w:w="0" w:type="auto"/>
          </w:tcPr>
          <w:p w14:paraId="323A4BAE" w14:textId="0D89DA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017632DF" w14:textId="7C9FF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8A54A1" w14:textId="1F49E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BDD60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BDCD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96FE32" w14:textId="77777777" w:rsidTr="003F2FDA">
        <w:tc>
          <w:tcPr>
            <w:tcW w:w="0" w:type="auto"/>
          </w:tcPr>
          <w:p w14:paraId="0FED5ADB" w14:textId="23A26D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R4-2111333</w:t>
            </w:r>
          </w:p>
        </w:tc>
        <w:tc>
          <w:tcPr>
            <w:tcW w:w="0" w:type="auto"/>
          </w:tcPr>
          <w:p w14:paraId="1FC33CA8" w14:textId="295371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1FFABC3F" w14:textId="01392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146DBD" w14:textId="080BB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C2D5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7F4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44CA51" w14:textId="77777777" w:rsidTr="003F2FDA">
        <w:tc>
          <w:tcPr>
            <w:tcW w:w="0" w:type="auto"/>
          </w:tcPr>
          <w:p w14:paraId="585724BB" w14:textId="061270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R4-2111334</w:t>
            </w:r>
          </w:p>
        </w:tc>
        <w:tc>
          <w:tcPr>
            <w:tcW w:w="0" w:type="auto"/>
          </w:tcPr>
          <w:p w14:paraId="22290FCC" w14:textId="0C6CE7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1C4FD43C" w14:textId="4908DC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8DD471" w14:textId="73F9A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1BDA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2A1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251435" w14:textId="77777777" w:rsidTr="003F2FDA">
        <w:tc>
          <w:tcPr>
            <w:tcW w:w="0" w:type="auto"/>
          </w:tcPr>
          <w:p w14:paraId="1DFA7C55" w14:textId="31850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R4-2111335</w:t>
            </w:r>
          </w:p>
        </w:tc>
        <w:tc>
          <w:tcPr>
            <w:tcW w:w="0" w:type="auto"/>
          </w:tcPr>
          <w:p w14:paraId="2D808F9D" w14:textId="57170F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38123F7F" w14:textId="2AAB73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1AAD3A" w14:textId="0E825B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D7445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AA7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AF9215" w14:textId="77777777" w:rsidTr="003F2FDA">
        <w:tc>
          <w:tcPr>
            <w:tcW w:w="0" w:type="auto"/>
          </w:tcPr>
          <w:p w14:paraId="1D4FA1EB" w14:textId="5283F7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R4-2111336</w:t>
            </w:r>
          </w:p>
        </w:tc>
        <w:tc>
          <w:tcPr>
            <w:tcW w:w="0" w:type="auto"/>
          </w:tcPr>
          <w:p w14:paraId="1303654D" w14:textId="2BAEB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045205E8" w14:textId="67E8A6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B93AF8" w14:textId="6352B9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1823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7CB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935B7E" w14:textId="77777777" w:rsidTr="003F2FDA">
        <w:tc>
          <w:tcPr>
            <w:tcW w:w="0" w:type="auto"/>
          </w:tcPr>
          <w:p w14:paraId="2158EE4C" w14:textId="47299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R4-2111337</w:t>
            </w:r>
          </w:p>
        </w:tc>
        <w:tc>
          <w:tcPr>
            <w:tcW w:w="0" w:type="auto"/>
          </w:tcPr>
          <w:p w14:paraId="6BBA9E2B" w14:textId="20B7BD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7152B92D" w14:textId="43F31C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96E05F" w14:textId="60A42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2A5B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4DB72" w14:textId="15744E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</w:tr>
      <w:tr w:rsidR="00D412E4" w14:paraId="0CD97870" w14:textId="77777777" w:rsidTr="003F2FDA">
        <w:tc>
          <w:tcPr>
            <w:tcW w:w="0" w:type="auto"/>
          </w:tcPr>
          <w:p w14:paraId="32F3B355" w14:textId="0DEE2A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R4-2111338</w:t>
            </w:r>
          </w:p>
        </w:tc>
        <w:tc>
          <w:tcPr>
            <w:tcW w:w="0" w:type="auto"/>
          </w:tcPr>
          <w:p w14:paraId="4A339B3F" w14:textId="04D57A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38D791C9" w14:textId="0CD8FF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0093F3" w14:textId="7BD68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38B9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156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496057" w14:textId="77777777" w:rsidTr="003F2FDA">
        <w:tc>
          <w:tcPr>
            <w:tcW w:w="0" w:type="auto"/>
          </w:tcPr>
          <w:p w14:paraId="635CC024" w14:textId="75019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R4-2111339</w:t>
            </w:r>
          </w:p>
        </w:tc>
        <w:tc>
          <w:tcPr>
            <w:tcW w:w="0" w:type="auto"/>
          </w:tcPr>
          <w:p w14:paraId="784421C1" w14:textId="59D741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68CFF2E7" w14:textId="31FC4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6899F" w14:textId="35419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A5C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596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44FB94" w14:textId="77777777" w:rsidTr="003F2FDA">
        <w:tc>
          <w:tcPr>
            <w:tcW w:w="0" w:type="auto"/>
          </w:tcPr>
          <w:p w14:paraId="7E6DE109" w14:textId="1A743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R4-2111340</w:t>
            </w:r>
          </w:p>
        </w:tc>
        <w:tc>
          <w:tcPr>
            <w:tcW w:w="0" w:type="auto"/>
          </w:tcPr>
          <w:p w14:paraId="585F2382" w14:textId="7703AE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54E21B33" w14:textId="633B9F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3A5FBA" w14:textId="01525E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77721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F08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21BB1C" w14:textId="77777777" w:rsidTr="003F2FDA">
        <w:tc>
          <w:tcPr>
            <w:tcW w:w="0" w:type="auto"/>
          </w:tcPr>
          <w:p w14:paraId="19F01599" w14:textId="5D13E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R4-2111341</w:t>
            </w:r>
          </w:p>
        </w:tc>
        <w:tc>
          <w:tcPr>
            <w:tcW w:w="0" w:type="auto"/>
          </w:tcPr>
          <w:p w14:paraId="2A794116" w14:textId="5FFC5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08C2ACCE" w14:textId="6DCFB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6C1D13" w14:textId="54946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A42B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C56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B2EAC9" w14:textId="77777777" w:rsidTr="003F2FDA">
        <w:tc>
          <w:tcPr>
            <w:tcW w:w="0" w:type="auto"/>
          </w:tcPr>
          <w:p w14:paraId="6DE8A0F6" w14:textId="6CE60C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R4-2111342</w:t>
            </w:r>
          </w:p>
        </w:tc>
        <w:tc>
          <w:tcPr>
            <w:tcW w:w="0" w:type="auto"/>
          </w:tcPr>
          <w:p w14:paraId="1073EEA9" w14:textId="50849C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Methodology for estimating UE positioning measurement results</w:t>
            </w:r>
          </w:p>
        </w:tc>
        <w:tc>
          <w:tcPr>
            <w:tcW w:w="0" w:type="auto"/>
          </w:tcPr>
          <w:p w14:paraId="4A979572" w14:textId="0A7BCB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4D1E44" w14:textId="4A3CC2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8EE7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4A6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60BD7F" w14:textId="77777777" w:rsidTr="003F2FDA">
        <w:tc>
          <w:tcPr>
            <w:tcW w:w="0" w:type="auto"/>
          </w:tcPr>
          <w:p w14:paraId="3C030156" w14:textId="6A5271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R4-2111343</w:t>
            </w:r>
          </w:p>
        </w:tc>
        <w:tc>
          <w:tcPr>
            <w:tcW w:w="0" w:type="auto"/>
          </w:tcPr>
          <w:p w14:paraId="5A572073" w14:textId="77D63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RSTD, PRS RSRP and UE Rx-Tx time difference</w:t>
            </w:r>
          </w:p>
        </w:tc>
        <w:tc>
          <w:tcPr>
            <w:tcW w:w="0" w:type="auto"/>
          </w:tcPr>
          <w:p w14:paraId="5B84BE4F" w14:textId="6FF93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85B112" w14:textId="45C46D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E6C7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68F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842D81" w14:textId="77777777" w:rsidTr="003F2FDA">
        <w:tc>
          <w:tcPr>
            <w:tcW w:w="0" w:type="auto"/>
          </w:tcPr>
          <w:p w14:paraId="5088CA6F" w14:textId="26D285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R4-2111344</w:t>
            </w:r>
          </w:p>
        </w:tc>
        <w:tc>
          <w:tcPr>
            <w:tcW w:w="0" w:type="auto"/>
          </w:tcPr>
          <w:p w14:paraId="2ACAF34B" w14:textId="7567D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46E45E76" w14:textId="2C030F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08A305" w14:textId="0C82FD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62BB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3D30B" w14:textId="183D33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R4-2108303</w:t>
            </w:r>
          </w:p>
        </w:tc>
      </w:tr>
      <w:tr w:rsidR="00D412E4" w14:paraId="71E2A357" w14:textId="77777777" w:rsidTr="003F2FDA">
        <w:tc>
          <w:tcPr>
            <w:tcW w:w="0" w:type="auto"/>
          </w:tcPr>
          <w:p w14:paraId="1AD2913C" w14:textId="1EA13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R4-2111345</w:t>
            </w:r>
          </w:p>
        </w:tc>
        <w:tc>
          <w:tcPr>
            <w:tcW w:w="0" w:type="auto"/>
          </w:tcPr>
          <w:p w14:paraId="1B1A6B76" w14:textId="29F865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UE positioning test cases</w:t>
            </w:r>
          </w:p>
        </w:tc>
        <w:tc>
          <w:tcPr>
            <w:tcW w:w="0" w:type="auto"/>
          </w:tcPr>
          <w:p w14:paraId="5F995E57" w14:textId="3961F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C50C98" w14:textId="7EDCEA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80E6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D80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B629EA" w14:textId="77777777" w:rsidTr="003F2FDA">
        <w:tc>
          <w:tcPr>
            <w:tcW w:w="0" w:type="auto"/>
          </w:tcPr>
          <w:p w14:paraId="379EE3B2" w14:textId="7572E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R4-2111346</w:t>
            </w:r>
          </w:p>
        </w:tc>
        <w:tc>
          <w:tcPr>
            <w:tcW w:w="0" w:type="auto"/>
          </w:tcPr>
          <w:p w14:paraId="65920452" w14:textId="54373F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2DBCA3C5" w14:textId="669EBA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E37836" w14:textId="725B43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8779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FBA98" w14:textId="3244C5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R4-2108308</w:t>
            </w:r>
          </w:p>
        </w:tc>
      </w:tr>
      <w:tr w:rsidR="00D412E4" w14:paraId="2196FFFF" w14:textId="77777777" w:rsidTr="003F2FDA">
        <w:tc>
          <w:tcPr>
            <w:tcW w:w="0" w:type="auto"/>
          </w:tcPr>
          <w:p w14:paraId="39B4FFF8" w14:textId="38E78C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R4-2111347</w:t>
            </w:r>
          </w:p>
        </w:tc>
        <w:tc>
          <w:tcPr>
            <w:tcW w:w="0" w:type="auto"/>
          </w:tcPr>
          <w:p w14:paraId="6FCCA282" w14:textId="25F804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18835821" w14:textId="36E06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D8AA0E" w14:textId="58F892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009A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787F0" w14:textId="531A3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R4-2108309</w:t>
            </w:r>
          </w:p>
        </w:tc>
      </w:tr>
      <w:tr w:rsidR="00D412E4" w14:paraId="320F7C08" w14:textId="77777777" w:rsidTr="003F2FDA">
        <w:tc>
          <w:tcPr>
            <w:tcW w:w="0" w:type="auto"/>
          </w:tcPr>
          <w:p w14:paraId="64860E5C" w14:textId="17160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R4-2111348</w:t>
            </w:r>
          </w:p>
        </w:tc>
        <w:tc>
          <w:tcPr>
            <w:tcW w:w="0" w:type="auto"/>
          </w:tcPr>
          <w:p w14:paraId="05E1DECE" w14:textId="4319C7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452D3038" w14:textId="4F0A5F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9FB4B3" w14:textId="5C03F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E427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BFF57" w14:textId="206CD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R4-2108594</w:t>
            </w:r>
          </w:p>
        </w:tc>
      </w:tr>
      <w:tr w:rsidR="00D412E4" w14:paraId="5AC0AB11" w14:textId="77777777" w:rsidTr="003F2FDA">
        <w:tc>
          <w:tcPr>
            <w:tcW w:w="0" w:type="auto"/>
          </w:tcPr>
          <w:p w14:paraId="4A82AD15" w14:textId="2C6F9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R4-2111349</w:t>
            </w:r>
          </w:p>
        </w:tc>
        <w:tc>
          <w:tcPr>
            <w:tcW w:w="0" w:type="auto"/>
          </w:tcPr>
          <w:p w14:paraId="1236CC7C" w14:textId="4F76A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5B4F59F5" w14:textId="15635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3AEC97" w14:textId="1FCE1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9315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CB5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D541C0" w14:textId="77777777" w:rsidTr="003F2FDA">
        <w:tc>
          <w:tcPr>
            <w:tcW w:w="0" w:type="auto"/>
          </w:tcPr>
          <w:p w14:paraId="2E8666CF" w14:textId="25483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R4-2111350</w:t>
            </w:r>
          </w:p>
        </w:tc>
        <w:tc>
          <w:tcPr>
            <w:tcW w:w="0" w:type="auto"/>
          </w:tcPr>
          <w:p w14:paraId="7522D595" w14:textId="5E2F8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38.176-1 IAB-DU performance requirements</w:t>
            </w:r>
          </w:p>
        </w:tc>
        <w:tc>
          <w:tcPr>
            <w:tcW w:w="0" w:type="auto"/>
          </w:tcPr>
          <w:p w14:paraId="5468B2C8" w14:textId="60FC1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9F9406" w14:textId="412AA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E7D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5F142" w14:textId="1D7C14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R4-2108596</w:t>
            </w:r>
          </w:p>
        </w:tc>
      </w:tr>
      <w:tr w:rsidR="00D412E4" w14:paraId="74AAE4F8" w14:textId="77777777" w:rsidTr="003F2FDA">
        <w:tc>
          <w:tcPr>
            <w:tcW w:w="0" w:type="auto"/>
          </w:tcPr>
          <w:p w14:paraId="681422F9" w14:textId="5B1EF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R4-2111351</w:t>
            </w:r>
          </w:p>
        </w:tc>
        <w:tc>
          <w:tcPr>
            <w:tcW w:w="0" w:type="auto"/>
          </w:tcPr>
          <w:p w14:paraId="678E8A37" w14:textId="4F4AD8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62593F10" w14:textId="056302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D535E9" w14:textId="425A2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81F1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B5AE5" w14:textId="17A429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</w:tr>
      <w:tr w:rsidR="00D412E4" w14:paraId="149AC552" w14:textId="77777777" w:rsidTr="003F2FDA">
        <w:tc>
          <w:tcPr>
            <w:tcW w:w="0" w:type="auto"/>
          </w:tcPr>
          <w:p w14:paraId="3EF843DE" w14:textId="1090A9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R4-2111352</w:t>
            </w:r>
          </w:p>
        </w:tc>
        <w:tc>
          <w:tcPr>
            <w:tcW w:w="0" w:type="auto"/>
          </w:tcPr>
          <w:p w14:paraId="55508107" w14:textId="18B969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60GHz UE Tx RF requirements</w:t>
            </w:r>
          </w:p>
        </w:tc>
        <w:tc>
          <w:tcPr>
            <w:tcW w:w="0" w:type="auto"/>
          </w:tcPr>
          <w:p w14:paraId="0C72BA2B" w14:textId="1C1D5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5CC82F" w14:textId="2D81EB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786E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B13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94A9F7" w14:textId="77777777" w:rsidTr="003F2FDA">
        <w:tc>
          <w:tcPr>
            <w:tcW w:w="0" w:type="auto"/>
          </w:tcPr>
          <w:p w14:paraId="7D5BDD74" w14:textId="50494C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R4-2111353</w:t>
            </w:r>
          </w:p>
        </w:tc>
        <w:tc>
          <w:tcPr>
            <w:tcW w:w="0" w:type="auto"/>
          </w:tcPr>
          <w:p w14:paraId="484BAF9D" w14:textId="26FE7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intrabandENDC-support IE</w:t>
            </w:r>
          </w:p>
        </w:tc>
        <w:tc>
          <w:tcPr>
            <w:tcW w:w="0" w:type="auto"/>
          </w:tcPr>
          <w:p w14:paraId="1A9D04D0" w14:textId="0BE8F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CE4CD2" w14:textId="036802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65E3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3CC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0D0718" w14:textId="77777777" w:rsidTr="003F2FDA">
        <w:tc>
          <w:tcPr>
            <w:tcW w:w="0" w:type="auto"/>
          </w:tcPr>
          <w:p w14:paraId="68B67266" w14:textId="04D628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R4-2111354</w:t>
            </w:r>
          </w:p>
        </w:tc>
        <w:tc>
          <w:tcPr>
            <w:tcW w:w="0" w:type="auto"/>
          </w:tcPr>
          <w:p w14:paraId="3A4FB295" w14:textId="26CAFF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on power control for NR-DC</w:t>
            </w:r>
          </w:p>
        </w:tc>
        <w:tc>
          <w:tcPr>
            <w:tcW w:w="0" w:type="auto"/>
          </w:tcPr>
          <w:p w14:paraId="1E82DDD1" w14:textId="54B67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844CAE" w14:textId="77E25E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7E7A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DA3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8D0269" w14:textId="77777777" w:rsidTr="003F2FDA">
        <w:tc>
          <w:tcPr>
            <w:tcW w:w="0" w:type="auto"/>
          </w:tcPr>
          <w:p w14:paraId="5870C2EC" w14:textId="38A252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R4-2111355</w:t>
            </w:r>
          </w:p>
        </w:tc>
        <w:tc>
          <w:tcPr>
            <w:tcW w:w="0" w:type="auto"/>
          </w:tcPr>
          <w:p w14:paraId="78F2B2EB" w14:textId="463F4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11C6E3C0" w14:textId="0423A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1BF254" w14:textId="6613B2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92C2F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891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4E64A4" w14:textId="77777777" w:rsidTr="003F2FDA">
        <w:tc>
          <w:tcPr>
            <w:tcW w:w="0" w:type="auto"/>
          </w:tcPr>
          <w:p w14:paraId="312D6D65" w14:textId="7777B8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R4-2111356</w:t>
            </w:r>
          </w:p>
        </w:tc>
        <w:tc>
          <w:tcPr>
            <w:tcW w:w="0" w:type="auto"/>
          </w:tcPr>
          <w:p w14:paraId="36CA80ED" w14:textId="46DF87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transient_r17</w:t>
            </w:r>
          </w:p>
        </w:tc>
        <w:tc>
          <w:tcPr>
            <w:tcW w:w="0" w:type="auto"/>
          </w:tcPr>
          <w:p w14:paraId="11C0D7A5" w14:textId="08611E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1D9CB9" w14:textId="10DF8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1123F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AC0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9848FA" w14:textId="77777777" w:rsidTr="003F2FDA">
        <w:tc>
          <w:tcPr>
            <w:tcW w:w="0" w:type="auto"/>
          </w:tcPr>
          <w:p w14:paraId="77CC27CE" w14:textId="053491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R4-2111357</w:t>
            </w:r>
          </w:p>
        </w:tc>
        <w:tc>
          <w:tcPr>
            <w:tcW w:w="0" w:type="auto"/>
          </w:tcPr>
          <w:p w14:paraId="6E200311" w14:textId="4CCE7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5D229F7B" w14:textId="26E47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4D18B7" w14:textId="253833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B9CE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753D8" w14:textId="78125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</w:tr>
      <w:tr w:rsidR="00D412E4" w14:paraId="49D0BA8D" w14:textId="77777777" w:rsidTr="003F2FDA">
        <w:tc>
          <w:tcPr>
            <w:tcW w:w="0" w:type="auto"/>
          </w:tcPr>
          <w:p w14:paraId="27AFA4F9" w14:textId="67918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R4-2111358</w:t>
            </w:r>
          </w:p>
        </w:tc>
        <w:tc>
          <w:tcPr>
            <w:tcW w:w="0" w:type="auto"/>
          </w:tcPr>
          <w:p w14:paraId="1858B156" w14:textId="545961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requirements_r15</w:t>
            </w:r>
          </w:p>
        </w:tc>
        <w:tc>
          <w:tcPr>
            <w:tcW w:w="0" w:type="auto"/>
          </w:tcPr>
          <w:p w14:paraId="1D97F1A8" w14:textId="040F4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1E8375" w14:textId="592B3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A620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6B3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28C955" w14:textId="77777777" w:rsidTr="003F2FDA">
        <w:tc>
          <w:tcPr>
            <w:tcW w:w="0" w:type="auto"/>
          </w:tcPr>
          <w:p w14:paraId="05A86693" w14:textId="76C09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R4-2111359</w:t>
            </w:r>
          </w:p>
        </w:tc>
        <w:tc>
          <w:tcPr>
            <w:tcW w:w="0" w:type="auto"/>
          </w:tcPr>
          <w:p w14:paraId="2873D056" w14:textId="5678E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requirements_r16</w:t>
            </w:r>
          </w:p>
        </w:tc>
        <w:tc>
          <w:tcPr>
            <w:tcW w:w="0" w:type="auto"/>
          </w:tcPr>
          <w:p w14:paraId="7E0C348A" w14:textId="788E11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488AA8" w14:textId="7D316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FC1C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5DA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195E0F" w14:textId="77777777" w:rsidTr="003F2FDA">
        <w:tc>
          <w:tcPr>
            <w:tcW w:w="0" w:type="auto"/>
          </w:tcPr>
          <w:p w14:paraId="3FE7DA13" w14:textId="6C3A4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R4-2111360</w:t>
            </w:r>
          </w:p>
        </w:tc>
        <w:tc>
          <w:tcPr>
            <w:tcW w:w="0" w:type="auto"/>
          </w:tcPr>
          <w:p w14:paraId="3CA5E15F" w14:textId="11F6C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requirements_17</w:t>
            </w:r>
          </w:p>
        </w:tc>
        <w:tc>
          <w:tcPr>
            <w:tcW w:w="0" w:type="auto"/>
          </w:tcPr>
          <w:p w14:paraId="42C3C484" w14:textId="434D1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56CEF9" w14:textId="00500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4F0A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6A4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9F4B84" w14:textId="77777777" w:rsidTr="003F2FDA">
        <w:tc>
          <w:tcPr>
            <w:tcW w:w="0" w:type="auto"/>
          </w:tcPr>
          <w:p w14:paraId="737BCF08" w14:textId="5C20EA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R4-2111361</w:t>
            </w:r>
          </w:p>
        </w:tc>
        <w:tc>
          <w:tcPr>
            <w:tcW w:w="0" w:type="auto"/>
          </w:tcPr>
          <w:p w14:paraId="6FC26D4D" w14:textId="75C10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10E80582" w14:textId="0A2B3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27FA4F" w14:textId="36B81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BA77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26D12" w14:textId="4E68B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</w:tr>
      <w:tr w:rsidR="00D412E4" w14:paraId="33E2BC15" w14:textId="77777777" w:rsidTr="003F2FDA">
        <w:tc>
          <w:tcPr>
            <w:tcW w:w="0" w:type="auto"/>
          </w:tcPr>
          <w:p w14:paraId="75B5DAC6" w14:textId="1C563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R4-2111362</w:t>
            </w:r>
          </w:p>
        </w:tc>
        <w:tc>
          <w:tcPr>
            <w:tcW w:w="0" w:type="auto"/>
          </w:tcPr>
          <w:p w14:paraId="5C96C960" w14:textId="33A30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Pcmax_r16</w:t>
            </w:r>
          </w:p>
        </w:tc>
        <w:tc>
          <w:tcPr>
            <w:tcW w:w="0" w:type="auto"/>
          </w:tcPr>
          <w:p w14:paraId="1FB85400" w14:textId="0FB303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7B3B98" w14:textId="618FA1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BAA2D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EED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33711C" w14:textId="77777777" w:rsidTr="003F2FDA">
        <w:tc>
          <w:tcPr>
            <w:tcW w:w="0" w:type="auto"/>
          </w:tcPr>
          <w:p w14:paraId="30D14EFB" w14:textId="5D8741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R4-2111363</w:t>
            </w:r>
          </w:p>
        </w:tc>
        <w:tc>
          <w:tcPr>
            <w:tcW w:w="0" w:type="auto"/>
          </w:tcPr>
          <w:p w14:paraId="68CFCD2C" w14:textId="28F8D3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Pcmax_r17</w:t>
            </w:r>
          </w:p>
        </w:tc>
        <w:tc>
          <w:tcPr>
            <w:tcW w:w="0" w:type="auto"/>
          </w:tcPr>
          <w:p w14:paraId="06FEF099" w14:textId="6CCC1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60C85D" w14:textId="6DDD8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4F38D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9C9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A7F2D6" w14:textId="77777777" w:rsidTr="003F2FDA">
        <w:tc>
          <w:tcPr>
            <w:tcW w:w="0" w:type="auto"/>
          </w:tcPr>
          <w:p w14:paraId="776D0AF4" w14:textId="201BB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R4-2111364</w:t>
            </w:r>
          </w:p>
        </w:tc>
        <w:tc>
          <w:tcPr>
            <w:tcW w:w="0" w:type="auto"/>
          </w:tcPr>
          <w:p w14:paraId="2D4A2F3F" w14:textId="62DB54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1203606D" w14:textId="13579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96F597" w14:textId="21F7F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85859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0A7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EA1830" w14:textId="77777777" w:rsidTr="003F2FDA">
        <w:tc>
          <w:tcPr>
            <w:tcW w:w="0" w:type="auto"/>
          </w:tcPr>
          <w:p w14:paraId="0AED9ECD" w14:textId="52AEEA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R4-2111365</w:t>
            </w:r>
          </w:p>
        </w:tc>
        <w:tc>
          <w:tcPr>
            <w:tcW w:w="0" w:type="auto"/>
          </w:tcPr>
          <w:p w14:paraId="58F1DAA4" w14:textId="1B712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515D99F2" w14:textId="5F2A06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E7C6FD" w14:textId="6A5172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C984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B11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768988C" w14:textId="77777777" w:rsidTr="003F2FDA">
        <w:tc>
          <w:tcPr>
            <w:tcW w:w="0" w:type="auto"/>
          </w:tcPr>
          <w:p w14:paraId="57419B25" w14:textId="32B12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R4-2111366</w:t>
            </w:r>
          </w:p>
        </w:tc>
        <w:tc>
          <w:tcPr>
            <w:tcW w:w="0" w:type="auto"/>
          </w:tcPr>
          <w:p w14:paraId="0AE9B9FB" w14:textId="526B4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43907600" w14:textId="784AF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0BB119" w14:textId="6E377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95D0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965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5D42D4" w14:textId="77777777" w:rsidTr="003F2FDA">
        <w:tc>
          <w:tcPr>
            <w:tcW w:w="0" w:type="auto"/>
          </w:tcPr>
          <w:p w14:paraId="74DFFB21" w14:textId="55D99C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R4-2111367</w:t>
            </w:r>
          </w:p>
        </w:tc>
        <w:tc>
          <w:tcPr>
            <w:tcW w:w="0" w:type="auto"/>
          </w:tcPr>
          <w:p w14:paraId="4FB222D7" w14:textId="18457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7FEF63B3" w14:textId="3BC00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D0C2D0" w14:textId="512AC8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CCE77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AF1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D06CCD" w14:textId="77777777" w:rsidTr="003F2FDA">
        <w:tc>
          <w:tcPr>
            <w:tcW w:w="0" w:type="auto"/>
          </w:tcPr>
          <w:p w14:paraId="0A43A84C" w14:textId="76EAC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R4-2111368</w:t>
            </w:r>
          </w:p>
        </w:tc>
        <w:tc>
          <w:tcPr>
            <w:tcW w:w="0" w:type="auto"/>
          </w:tcPr>
          <w:p w14:paraId="609C278D" w14:textId="2741D8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61A6320C" w14:textId="241C5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DAF0CB" w14:textId="6D48B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546D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A9A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3BFF87" w14:textId="77777777" w:rsidTr="003F2FDA">
        <w:tc>
          <w:tcPr>
            <w:tcW w:w="0" w:type="auto"/>
          </w:tcPr>
          <w:p w14:paraId="15A13A4F" w14:textId="6DC6D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R4-2111369</w:t>
            </w:r>
          </w:p>
        </w:tc>
        <w:tc>
          <w:tcPr>
            <w:tcW w:w="0" w:type="auto"/>
          </w:tcPr>
          <w:p w14:paraId="65469847" w14:textId="7F3DC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604CC2BE" w14:textId="7EFF4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7E2E3" w14:textId="225CC6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2825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42B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6F1BEB" w14:textId="77777777" w:rsidTr="003F2FDA">
        <w:tc>
          <w:tcPr>
            <w:tcW w:w="0" w:type="auto"/>
          </w:tcPr>
          <w:p w14:paraId="0E3565A4" w14:textId="4A8EB6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R4-2111370</w:t>
            </w:r>
          </w:p>
        </w:tc>
        <w:tc>
          <w:tcPr>
            <w:tcW w:w="0" w:type="auto"/>
          </w:tcPr>
          <w:p w14:paraId="3188F26F" w14:textId="5FEFB1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Rel-17 inter band DL CA with IBM _FR2</w:t>
            </w:r>
          </w:p>
        </w:tc>
        <w:tc>
          <w:tcPr>
            <w:tcW w:w="0" w:type="auto"/>
          </w:tcPr>
          <w:p w14:paraId="6DC96C74" w14:textId="098668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52A011" w14:textId="04680A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384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B1B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E89B70" w14:textId="77777777" w:rsidTr="003F2FDA">
        <w:tc>
          <w:tcPr>
            <w:tcW w:w="0" w:type="auto"/>
          </w:tcPr>
          <w:p w14:paraId="629A769D" w14:textId="19A00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R4-2111371</w:t>
            </w:r>
          </w:p>
        </w:tc>
        <w:tc>
          <w:tcPr>
            <w:tcW w:w="0" w:type="auto"/>
          </w:tcPr>
          <w:p w14:paraId="5AC54A0A" w14:textId="2AA51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Rel-17 inter band DL CA with CBM _FR2</w:t>
            </w:r>
          </w:p>
        </w:tc>
        <w:tc>
          <w:tcPr>
            <w:tcW w:w="0" w:type="auto"/>
          </w:tcPr>
          <w:p w14:paraId="5DB635C7" w14:textId="1B1BC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39EC75" w14:textId="14DDDE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3124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61D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B411FC" w14:textId="77777777" w:rsidTr="003F2FDA">
        <w:tc>
          <w:tcPr>
            <w:tcW w:w="0" w:type="auto"/>
          </w:tcPr>
          <w:p w14:paraId="651B6E01" w14:textId="39229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R4-2111372</w:t>
            </w:r>
          </w:p>
        </w:tc>
        <w:tc>
          <w:tcPr>
            <w:tcW w:w="0" w:type="auto"/>
          </w:tcPr>
          <w:p w14:paraId="6858172B" w14:textId="7F12A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CA nominal channel</w:t>
            </w:r>
          </w:p>
        </w:tc>
        <w:tc>
          <w:tcPr>
            <w:tcW w:w="0" w:type="auto"/>
          </w:tcPr>
          <w:p w14:paraId="167DC1A9" w14:textId="08D77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7B3F97" w14:textId="4C43DD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383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565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6F91DC" w14:textId="77777777" w:rsidTr="003F2FDA">
        <w:tc>
          <w:tcPr>
            <w:tcW w:w="0" w:type="auto"/>
          </w:tcPr>
          <w:p w14:paraId="1E10D541" w14:textId="2B3B82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R4-2111373</w:t>
            </w:r>
          </w:p>
        </w:tc>
        <w:tc>
          <w:tcPr>
            <w:tcW w:w="0" w:type="auto"/>
          </w:tcPr>
          <w:p w14:paraId="06D1DFF4" w14:textId="251BC9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CA_Rel15</w:t>
            </w:r>
          </w:p>
        </w:tc>
        <w:tc>
          <w:tcPr>
            <w:tcW w:w="0" w:type="auto"/>
          </w:tcPr>
          <w:p w14:paraId="3C89561A" w14:textId="360534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B901B4" w14:textId="00C99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38343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3B7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069BA8B" w14:textId="77777777" w:rsidTr="003F2FDA">
        <w:tc>
          <w:tcPr>
            <w:tcW w:w="0" w:type="auto"/>
          </w:tcPr>
          <w:p w14:paraId="4381919E" w14:textId="33263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R4-2111374</w:t>
            </w:r>
          </w:p>
        </w:tc>
        <w:tc>
          <w:tcPr>
            <w:tcW w:w="0" w:type="auto"/>
          </w:tcPr>
          <w:p w14:paraId="5CBC34FC" w14:textId="5B9C0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CA_Rel16</w:t>
            </w:r>
          </w:p>
        </w:tc>
        <w:tc>
          <w:tcPr>
            <w:tcW w:w="0" w:type="auto"/>
          </w:tcPr>
          <w:p w14:paraId="3B49988A" w14:textId="0C511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6DBCAE" w14:textId="1CFD0B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EC0A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7E9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EFE771" w14:textId="77777777" w:rsidTr="003F2FDA">
        <w:tc>
          <w:tcPr>
            <w:tcW w:w="0" w:type="auto"/>
          </w:tcPr>
          <w:p w14:paraId="19C2E715" w14:textId="248E9F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R4-2111375</w:t>
            </w:r>
          </w:p>
        </w:tc>
        <w:tc>
          <w:tcPr>
            <w:tcW w:w="0" w:type="auto"/>
          </w:tcPr>
          <w:p w14:paraId="6527C48D" w14:textId="0E95A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CA_Rel17</w:t>
            </w:r>
          </w:p>
        </w:tc>
        <w:tc>
          <w:tcPr>
            <w:tcW w:w="0" w:type="auto"/>
          </w:tcPr>
          <w:p w14:paraId="41AC50B4" w14:textId="1E144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A0F06C" w14:textId="0A88E8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3409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751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370D6B" w14:textId="77777777" w:rsidTr="003F2FDA">
        <w:tc>
          <w:tcPr>
            <w:tcW w:w="0" w:type="auto"/>
          </w:tcPr>
          <w:p w14:paraId="118B51DC" w14:textId="400A95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R4-2111376</w:t>
            </w:r>
          </w:p>
        </w:tc>
        <w:tc>
          <w:tcPr>
            <w:tcW w:w="0" w:type="auto"/>
          </w:tcPr>
          <w:p w14:paraId="28D01E05" w14:textId="71243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CA_Rel15</w:t>
            </w:r>
          </w:p>
        </w:tc>
        <w:tc>
          <w:tcPr>
            <w:tcW w:w="0" w:type="auto"/>
          </w:tcPr>
          <w:p w14:paraId="531C6907" w14:textId="1473E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F608C3" w14:textId="3DCA0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0BAE4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85C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8FEA86" w14:textId="77777777" w:rsidTr="003F2FDA">
        <w:tc>
          <w:tcPr>
            <w:tcW w:w="0" w:type="auto"/>
          </w:tcPr>
          <w:p w14:paraId="088BE2D3" w14:textId="4A24F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798965E8" w14:textId="06656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CA_Rel16</w:t>
            </w:r>
          </w:p>
        </w:tc>
        <w:tc>
          <w:tcPr>
            <w:tcW w:w="0" w:type="auto"/>
          </w:tcPr>
          <w:p w14:paraId="27176A65" w14:textId="7C22D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597AEF" w14:textId="60631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CDFF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772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0ABAF1D" w14:textId="77777777" w:rsidTr="003F2FDA">
        <w:tc>
          <w:tcPr>
            <w:tcW w:w="0" w:type="auto"/>
          </w:tcPr>
          <w:p w14:paraId="48132483" w14:textId="4569C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R4-2111378</w:t>
            </w:r>
          </w:p>
        </w:tc>
        <w:tc>
          <w:tcPr>
            <w:tcW w:w="0" w:type="auto"/>
          </w:tcPr>
          <w:p w14:paraId="216C7FFF" w14:textId="067DBD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CA_Rel17</w:t>
            </w:r>
          </w:p>
        </w:tc>
        <w:tc>
          <w:tcPr>
            <w:tcW w:w="0" w:type="auto"/>
          </w:tcPr>
          <w:p w14:paraId="5A771B46" w14:textId="20D2DE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5E2AC4" w14:textId="54A523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9B6E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FD5B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BAC96B" w14:textId="77777777" w:rsidTr="003F2FDA">
        <w:tc>
          <w:tcPr>
            <w:tcW w:w="0" w:type="auto"/>
          </w:tcPr>
          <w:p w14:paraId="5C81EFCE" w14:textId="1CCDF2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R4-2111379</w:t>
            </w:r>
          </w:p>
        </w:tc>
        <w:tc>
          <w:tcPr>
            <w:tcW w:w="0" w:type="auto"/>
          </w:tcPr>
          <w:p w14:paraId="7FD9A5E5" w14:textId="23D17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switching for 60GHz Band</w:t>
            </w:r>
          </w:p>
        </w:tc>
        <w:tc>
          <w:tcPr>
            <w:tcW w:w="0" w:type="auto"/>
          </w:tcPr>
          <w:p w14:paraId="5BBE5041" w14:textId="34DCC1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19B670" w14:textId="13F6C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8C4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865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625238" w14:textId="77777777" w:rsidTr="003F2FDA">
        <w:tc>
          <w:tcPr>
            <w:tcW w:w="0" w:type="auto"/>
          </w:tcPr>
          <w:p w14:paraId="4D273E4C" w14:textId="4FF8F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R4-2111380</w:t>
            </w:r>
          </w:p>
        </w:tc>
        <w:tc>
          <w:tcPr>
            <w:tcW w:w="0" w:type="auto"/>
          </w:tcPr>
          <w:p w14:paraId="758DBA28" w14:textId="1E2F1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contiguous CA with UL MIMO for power class 3</w:t>
            </w:r>
          </w:p>
        </w:tc>
        <w:tc>
          <w:tcPr>
            <w:tcW w:w="0" w:type="auto"/>
          </w:tcPr>
          <w:p w14:paraId="592B747C" w14:textId="0F829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209EDF" w14:textId="2008E0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7BCB7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8A6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2F492C" w14:textId="77777777" w:rsidTr="003F2FDA">
        <w:tc>
          <w:tcPr>
            <w:tcW w:w="0" w:type="auto"/>
          </w:tcPr>
          <w:p w14:paraId="5FC92823" w14:textId="2C16FB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R4-2111381</w:t>
            </w:r>
          </w:p>
        </w:tc>
        <w:tc>
          <w:tcPr>
            <w:tcW w:w="0" w:type="auto"/>
          </w:tcPr>
          <w:p w14:paraId="4315A340" w14:textId="08BCE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CA bandwidth class</w:t>
            </w:r>
          </w:p>
        </w:tc>
        <w:tc>
          <w:tcPr>
            <w:tcW w:w="0" w:type="auto"/>
          </w:tcPr>
          <w:p w14:paraId="3024B49A" w14:textId="51D72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31566F" w14:textId="4725A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CD95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3CD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EF4F59" w14:textId="77777777" w:rsidTr="003F2FDA">
        <w:tc>
          <w:tcPr>
            <w:tcW w:w="0" w:type="auto"/>
          </w:tcPr>
          <w:p w14:paraId="4643B7C4" w14:textId="34C3ED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R4-2111382</w:t>
            </w:r>
          </w:p>
        </w:tc>
        <w:tc>
          <w:tcPr>
            <w:tcW w:w="0" w:type="auto"/>
          </w:tcPr>
          <w:p w14:paraId="2EEDBBD6" w14:textId="5B7E6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EVM measurement enhancement</w:t>
            </w:r>
          </w:p>
        </w:tc>
        <w:tc>
          <w:tcPr>
            <w:tcW w:w="0" w:type="auto"/>
          </w:tcPr>
          <w:p w14:paraId="714BCE37" w14:textId="1C68E5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330D25" w14:textId="7F2E97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8BEC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F16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23D4D6" w14:textId="77777777" w:rsidTr="003F2FDA">
        <w:tc>
          <w:tcPr>
            <w:tcW w:w="0" w:type="auto"/>
          </w:tcPr>
          <w:p w14:paraId="2804B608" w14:textId="58A91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R4-2111383</w:t>
            </w:r>
          </w:p>
        </w:tc>
        <w:tc>
          <w:tcPr>
            <w:tcW w:w="0" w:type="auto"/>
          </w:tcPr>
          <w:p w14:paraId="57C822BA" w14:textId="697F5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coherence calibration</w:t>
            </w:r>
          </w:p>
        </w:tc>
        <w:tc>
          <w:tcPr>
            <w:tcW w:w="0" w:type="auto"/>
          </w:tcPr>
          <w:p w14:paraId="33E920E6" w14:textId="559781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9FDD8A" w14:textId="305FF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02C3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809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0644B1" w14:textId="77777777" w:rsidTr="003F2FDA">
        <w:tc>
          <w:tcPr>
            <w:tcW w:w="0" w:type="auto"/>
          </w:tcPr>
          <w:p w14:paraId="3330F811" w14:textId="198630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R4-2111384</w:t>
            </w:r>
          </w:p>
        </w:tc>
        <w:tc>
          <w:tcPr>
            <w:tcW w:w="0" w:type="auto"/>
          </w:tcPr>
          <w:p w14:paraId="78A97EFC" w14:textId="4BECC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intra-band UL NC CA architecture and MPR</w:t>
            </w:r>
          </w:p>
        </w:tc>
        <w:tc>
          <w:tcPr>
            <w:tcW w:w="0" w:type="auto"/>
          </w:tcPr>
          <w:p w14:paraId="19798F72" w14:textId="5626D0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80D2AA" w14:textId="2A184B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1EC4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925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8AC151" w14:textId="77777777" w:rsidTr="003F2FDA">
        <w:tc>
          <w:tcPr>
            <w:tcW w:w="0" w:type="auto"/>
          </w:tcPr>
          <w:p w14:paraId="40F19F51" w14:textId="3326FF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R4-2111385</w:t>
            </w:r>
          </w:p>
        </w:tc>
        <w:tc>
          <w:tcPr>
            <w:tcW w:w="0" w:type="auto"/>
          </w:tcPr>
          <w:p w14:paraId="1079B8C6" w14:textId="7A226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continuty for multiple transmissions</w:t>
            </w:r>
          </w:p>
        </w:tc>
        <w:tc>
          <w:tcPr>
            <w:tcW w:w="0" w:type="auto"/>
          </w:tcPr>
          <w:p w14:paraId="28B24F4F" w14:textId="14304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995932" w14:textId="1BC9B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FC8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181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8BC701" w14:textId="77777777" w:rsidTr="003F2FDA">
        <w:tc>
          <w:tcPr>
            <w:tcW w:w="0" w:type="auto"/>
          </w:tcPr>
          <w:p w14:paraId="233CD174" w14:textId="365E4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R4-2111386</w:t>
            </w:r>
          </w:p>
        </w:tc>
        <w:tc>
          <w:tcPr>
            <w:tcW w:w="0" w:type="auto"/>
          </w:tcPr>
          <w:p w14:paraId="6F3C1964" w14:textId="59022C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phase tolerance Cov_enh</w:t>
            </w:r>
          </w:p>
        </w:tc>
        <w:tc>
          <w:tcPr>
            <w:tcW w:w="0" w:type="auto"/>
          </w:tcPr>
          <w:p w14:paraId="6FA711C1" w14:textId="436D36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60FFD6" w14:textId="4FE099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43B6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F77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9B7B65" w14:textId="77777777" w:rsidTr="003F2FDA">
        <w:tc>
          <w:tcPr>
            <w:tcW w:w="0" w:type="auto"/>
          </w:tcPr>
          <w:p w14:paraId="18CB9C92" w14:textId="18D9C9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R4-2111387</w:t>
            </w:r>
          </w:p>
        </w:tc>
        <w:tc>
          <w:tcPr>
            <w:tcW w:w="0" w:type="auto"/>
          </w:tcPr>
          <w:p w14:paraId="564259FD" w14:textId="7619DE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RF requirement for NR FR2 HST</w:t>
            </w:r>
          </w:p>
        </w:tc>
        <w:tc>
          <w:tcPr>
            <w:tcW w:w="0" w:type="auto"/>
          </w:tcPr>
          <w:p w14:paraId="4A832DA7" w14:textId="5969EA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7B4B58" w14:textId="4F5DC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0623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E1F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F7932C" w14:textId="77777777" w:rsidTr="003F2FDA">
        <w:tc>
          <w:tcPr>
            <w:tcW w:w="0" w:type="auto"/>
          </w:tcPr>
          <w:p w14:paraId="162E3A7A" w14:textId="70D5F9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R4-2111388</w:t>
            </w:r>
          </w:p>
        </w:tc>
        <w:tc>
          <w:tcPr>
            <w:tcW w:w="0" w:type="auto"/>
          </w:tcPr>
          <w:p w14:paraId="06861990" w14:textId="5BCE5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NR FR2 MIMO OTA</w:t>
            </w:r>
          </w:p>
        </w:tc>
        <w:tc>
          <w:tcPr>
            <w:tcW w:w="0" w:type="auto"/>
          </w:tcPr>
          <w:p w14:paraId="618F687A" w14:textId="14E83F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A7EEE1" w14:textId="2CE44B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8410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6BB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DA401B" w14:textId="77777777" w:rsidTr="003F2FDA">
        <w:tc>
          <w:tcPr>
            <w:tcW w:w="0" w:type="auto"/>
          </w:tcPr>
          <w:p w14:paraId="0C531296" w14:textId="6BDA2C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R4-2111389</w:t>
            </w:r>
          </w:p>
        </w:tc>
        <w:tc>
          <w:tcPr>
            <w:tcW w:w="0" w:type="auto"/>
          </w:tcPr>
          <w:p w14:paraId="69FCAEC0" w14:textId="2BE8B7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test remaining issue</w:t>
            </w:r>
          </w:p>
        </w:tc>
        <w:tc>
          <w:tcPr>
            <w:tcW w:w="0" w:type="auto"/>
          </w:tcPr>
          <w:p w14:paraId="1DC8E6AD" w14:textId="19C94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46360B" w14:textId="5ACF0A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940A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3CD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1A3770" w14:textId="77777777" w:rsidTr="003F2FDA">
        <w:tc>
          <w:tcPr>
            <w:tcW w:w="0" w:type="auto"/>
          </w:tcPr>
          <w:p w14:paraId="3706D748" w14:textId="42CD75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R4-2111390</w:t>
            </w:r>
          </w:p>
        </w:tc>
        <w:tc>
          <w:tcPr>
            <w:tcW w:w="0" w:type="auto"/>
          </w:tcPr>
          <w:p w14:paraId="1C7DAAB1" w14:textId="5F197B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DC location</w:t>
            </w:r>
          </w:p>
        </w:tc>
        <w:tc>
          <w:tcPr>
            <w:tcW w:w="0" w:type="auto"/>
          </w:tcPr>
          <w:p w14:paraId="1C0A115C" w14:textId="6F96D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48ADB8" w14:textId="09E602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3D47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1D8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2B4DC0" w14:textId="77777777" w:rsidTr="003F2FDA">
        <w:tc>
          <w:tcPr>
            <w:tcW w:w="0" w:type="auto"/>
          </w:tcPr>
          <w:p w14:paraId="6B836C26" w14:textId="2A529C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R4-2111391</w:t>
            </w:r>
          </w:p>
        </w:tc>
        <w:tc>
          <w:tcPr>
            <w:tcW w:w="0" w:type="auto"/>
          </w:tcPr>
          <w:p w14:paraId="2BD8E94A" w14:textId="3E52C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38.151 on MIMO Average Spherical Coverage</w:t>
            </w:r>
          </w:p>
        </w:tc>
        <w:tc>
          <w:tcPr>
            <w:tcW w:w="0" w:type="auto"/>
          </w:tcPr>
          <w:p w14:paraId="3B7A7C8C" w14:textId="081F96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08D755" w14:textId="3EDA6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9B4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C6C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D64C8B" w14:textId="77777777" w:rsidTr="003F2FDA">
        <w:tc>
          <w:tcPr>
            <w:tcW w:w="0" w:type="auto"/>
          </w:tcPr>
          <w:p w14:paraId="0451BF01" w14:textId="6E434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R4-2111392</w:t>
            </w:r>
          </w:p>
        </w:tc>
        <w:tc>
          <w:tcPr>
            <w:tcW w:w="0" w:type="auto"/>
          </w:tcPr>
          <w:p w14:paraId="4F192ED4" w14:textId="26D53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0" w:type="auto"/>
          </w:tcPr>
          <w:p w14:paraId="14264DF7" w14:textId="5C229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89B322" w14:textId="35823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A9CDE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C29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29CC4B" w14:textId="77777777" w:rsidTr="003F2FDA">
        <w:tc>
          <w:tcPr>
            <w:tcW w:w="0" w:type="auto"/>
          </w:tcPr>
          <w:p w14:paraId="4DA3B313" w14:textId="3D8F3F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R4-2111393</w:t>
            </w:r>
          </w:p>
        </w:tc>
        <w:tc>
          <w:tcPr>
            <w:tcW w:w="0" w:type="auto"/>
          </w:tcPr>
          <w:p w14:paraId="1C19B3D3" w14:textId="3B87A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 for  3 bands DL with 1 bands UL</w:t>
            </w:r>
          </w:p>
        </w:tc>
        <w:tc>
          <w:tcPr>
            <w:tcW w:w="0" w:type="auto"/>
          </w:tcPr>
          <w:p w14:paraId="211469EA" w14:textId="5F59BA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2FFBB1" w14:textId="105990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D78C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DEE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C240B7" w14:textId="77777777" w:rsidTr="003F2FDA">
        <w:tc>
          <w:tcPr>
            <w:tcW w:w="0" w:type="auto"/>
          </w:tcPr>
          <w:p w14:paraId="616A33BA" w14:textId="4F39AD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R4-2111394</w:t>
            </w:r>
          </w:p>
        </w:tc>
        <w:tc>
          <w:tcPr>
            <w:tcW w:w="0" w:type="auto"/>
          </w:tcPr>
          <w:p w14:paraId="424F45BB" w14:textId="72B6A6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38.101-3 missing ENDC coexistence </w:t>
            </w:r>
          </w:p>
        </w:tc>
        <w:tc>
          <w:tcPr>
            <w:tcW w:w="0" w:type="auto"/>
          </w:tcPr>
          <w:p w14:paraId="7632E4A2" w14:textId="641DF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7A028E" w14:textId="6D1658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C0C4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DDE9F" w14:textId="0D48F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</w:tr>
      <w:tr w:rsidR="00D412E4" w14:paraId="09CBFA49" w14:textId="77777777" w:rsidTr="003F2FDA">
        <w:tc>
          <w:tcPr>
            <w:tcW w:w="0" w:type="auto"/>
          </w:tcPr>
          <w:p w14:paraId="6AE0ACA6" w14:textId="714D6D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R4-2111395</w:t>
            </w:r>
          </w:p>
        </w:tc>
        <w:tc>
          <w:tcPr>
            <w:tcW w:w="0" w:type="auto"/>
          </w:tcPr>
          <w:p w14:paraId="484C59A9" w14:textId="4280F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  -Mirror</w:t>
            </w:r>
          </w:p>
        </w:tc>
        <w:tc>
          <w:tcPr>
            <w:tcW w:w="0" w:type="auto"/>
          </w:tcPr>
          <w:p w14:paraId="34187DE4" w14:textId="68963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A250F9" w14:textId="652A1B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091C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07B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85CB50" w14:textId="77777777" w:rsidTr="003F2FDA">
        <w:tc>
          <w:tcPr>
            <w:tcW w:w="0" w:type="auto"/>
          </w:tcPr>
          <w:p w14:paraId="6AB86F91" w14:textId="44D59A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R4-2111396</w:t>
            </w:r>
          </w:p>
        </w:tc>
        <w:tc>
          <w:tcPr>
            <w:tcW w:w="0" w:type="auto"/>
          </w:tcPr>
          <w:p w14:paraId="409CEDBC" w14:textId="51A24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bigTP draft to TS 38.176-2 Demodulation performance</w:t>
            </w:r>
          </w:p>
        </w:tc>
        <w:tc>
          <w:tcPr>
            <w:tcW w:w="0" w:type="auto"/>
          </w:tcPr>
          <w:p w14:paraId="5F5919E4" w14:textId="59B317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431C70" w14:textId="46874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A6E2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941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F02B97" w14:textId="77777777" w:rsidTr="003F2FDA">
        <w:tc>
          <w:tcPr>
            <w:tcW w:w="0" w:type="auto"/>
          </w:tcPr>
          <w:p w14:paraId="12ECFDFE" w14:textId="3EC52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R4-2111397</w:t>
            </w:r>
          </w:p>
        </w:tc>
        <w:tc>
          <w:tcPr>
            <w:tcW w:w="0" w:type="auto"/>
          </w:tcPr>
          <w:p w14:paraId="28D8A9AE" w14:textId="2B82E7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38.176-1 -Updated TS 37.176-1</w:t>
            </w:r>
          </w:p>
        </w:tc>
        <w:tc>
          <w:tcPr>
            <w:tcW w:w="0" w:type="auto"/>
          </w:tcPr>
          <w:p w14:paraId="1AF238BA" w14:textId="57F09B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76FA1B" w14:textId="4488E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65C3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819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954F25" w14:textId="77777777" w:rsidTr="003F2FDA">
        <w:tc>
          <w:tcPr>
            <w:tcW w:w="0" w:type="auto"/>
          </w:tcPr>
          <w:p w14:paraId="7036206A" w14:textId="7B09FC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R4-2111398</w:t>
            </w:r>
          </w:p>
        </w:tc>
        <w:tc>
          <w:tcPr>
            <w:tcW w:w="0" w:type="auto"/>
          </w:tcPr>
          <w:p w14:paraId="67866A95" w14:textId="493923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models and Test configurations</w:t>
            </w:r>
          </w:p>
        </w:tc>
        <w:tc>
          <w:tcPr>
            <w:tcW w:w="0" w:type="auto"/>
          </w:tcPr>
          <w:p w14:paraId="2AB3BB82" w14:textId="3001D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2D3AD9" w14:textId="519F26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3781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9AA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45BF40" w14:textId="77777777" w:rsidTr="003F2FDA">
        <w:tc>
          <w:tcPr>
            <w:tcW w:w="0" w:type="auto"/>
          </w:tcPr>
          <w:p w14:paraId="279CD3CB" w14:textId="03C6FC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R4-2111399</w:t>
            </w:r>
          </w:p>
        </w:tc>
        <w:tc>
          <w:tcPr>
            <w:tcW w:w="0" w:type="auto"/>
          </w:tcPr>
          <w:p w14:paraId="4675CAA4" w14:textId="03E1E1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38.176-1 -Clean up</w:t>
            </w:r>
          </w:p>
        </w:tc>
        <w:tc>
          <w:tcPr>
            <w:tcW w:w="0" w:type="auto"/>
          </w:tcPr>
          <w:p w14:paraId="2FEBE2C0" w14:textId="0B967C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66AC2E" w14:textId="272D16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E81E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DB5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533E15" w14:textId="77777777" w:rsidTr="003F2FDA">
        <w:tc>
          <w:tcPr>
            <w:tcW w:w="0" w:type="auto"/>
          </w:tcPr>
          <w:p w14:paraId="16B317F3" w14:textId="2381A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R4-2111400</w:t>
            </w:r>
          </w:p>
        </w:tc>
        <w:tc>
          <w:tcPr>
            <w:tcW w:w="0" w:type="auto"/>
          </w:tcPr>
          <w:p w14:paraId="6FAA8484" w14:textId="3F56A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7BAAA17A" w14:textId="7AF6E9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01CA51" w14:textId="6D560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BB6F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3E9F5" w14:textId="185105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R4-2108573</w:t>
            </w:r>
          </w:p>
        </w:tc>
      </w:tr>
      <w:tr w:rsidR="00D412E4" w14:paraId="75837D37" w14:textId="77777777" w:rsidTr="003F2FDA">
        <w:tc>
          <w:tcPr>
            <w:tcW w:w="0" w:type="auto"/>
          </w:tcPr>
          <w:p w14:paraId="4EAAF570" w14:textId="5067A2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R4-2111401</w:t>
            </w:r>
          </w:p>
        </w:tc>
        <w:tc>
          <w:tcPr>
            <w:tcW w:w="0" w:type="auto"/>
          </w:tcPr>
          <w:p w14:paraId="0F969CF0" w14:textId="32DECF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38.176-2 -Clause 4.1</w:t>
            </w:r>
          </w:p>
        </w:tc>
        <w:tc>
          <w:tcPr>
            <w:tcW w:w="0" w:type="auto"/>
          </w:tcPr>
          <w:p w14:paraId="200F4F19" w14:textId="28C465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5A367F" w14:textId="118975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E953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11872" w14:textId="617339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R4-2108574</w:t>
            </w:r>
          </w:p>
        </w:tc>
      </w:tr>
      <w:tr w:rsidR="00D412E4" w14:paraId="79004539" w14:textId="77777777" w:rsidTr="003F2FDA">
        <w:tc>
          <w:tcPr>
            <w:tcW w:w="0" w:type="auto"/>
          </w:tcPr>
          <w:p w14:paraId="6E664706" w14:textId="1A6C9D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R4-2111402</w:t>
            </w:r>
          </w:p>
        </w:tc>
        <w:tc>
          <w:tcPr>
            <w:tcW w:w="0" w:type="auto"/>
          </w:tcPr>
          <w:p w14:paraId="64BFA35E" w14:textId="53F3A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IAB-MT TX dynamic range testing</w:t>
            </w:r>
          </w:p>
        </w:tc>
        <w:tc>
          <w:tcPr>
            <w:tcW w:w="0" w:type="auto"/>
          </w:tcPr>
          <w:p w14:paraId="26EB4676" w14:textId="457FE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FAD344" w14:textId="56BE9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87AC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F53B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E6B74A" w14:textId="77777777" w:rsidTr="003F2FDA">
        <w:tc>
          <w:tcPr>
            <w:tcW w:w="0" w:type="auto"/>
          </w:tcPr>
          <w:p w14:paraId="56A76485" w14:textId="54127C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R4-2111403</w:t>
            </w:r>
          </w:p>
        </w:tc>
        <w:tc>
          <w:tcPr>
            <w:tcW w:w="0" w:type="auto"/>
          </w:tcPr>
          <w:p w14:paraId="6EC81C9A" w14:textId="6447EC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0DFE3B6E" w14:textId="36499B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D3AAB9F" w14:textId="40D7FC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6E9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C6FB9" w14:textId="38F4A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R4-2108575</w:t>
            </w:r>
          </w:p>
        </w:tc>
      </w:tr>
      <w:tr w:rsidR="00D412E4" w14:paraId="79568975" w14:textId="77777777" w:rsidTr="003F2FDA">
        <w:tc>
          <w:tcPr>
            <w:tcW w:w="0" w:type="auto"/>
          </w:tcPr>
          <w:p w14:paraId="2F0E3EE4" w14:textId="07E43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R4-2111404</w:t>
            </w:r>
          </w:p>
        </w:tc>
        <w:tc>
          <w:tcPr>
            <w:tcW w:w="0" w:type="auto"/>
          </w:tcPr>
          <w:p w14:paraId="508F868C" w14:textId="59A60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2D297AE8" w14:textId="52182C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5CEC27" w14:textId="047D5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DC4D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10C02" w14:textId="58908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R4-2108582</w:t>
            </w:r>
          </w:p>
        </w:tc>
      </w:tr>
      <w:tr w:rsidR="00D412E4" w14:paraId="03B12411" w14:textId="77777777" w:rsidTr="003F2FDA">
        <w:tc>
          <w:tcPr>
            <w:tcW w:w="0" w:type="auto"/>
          </w:tcPr>
          <w:p w14:paraId="3FDF354C" w14:textId="3DC15C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R4-2111405</w:t>
            </w:r>
          </w:p>
        </w:tc>
        <w:tc>
          <w:tcPr>
            <w:tcW w:w="0" w:type="auto"/>
          </w:tcPr>
          <w:p w14:paraId="710C7887" w14:textId="3E0BE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Sensitivity, clause  7.2</w:t>
            </w:r>
          </w:p>
        </w:tc>
        <w:tc>
          <w:tcPr>
            <w:tcW w:w="0" w:type="auto"/>
          </w:tcPr>
          <w:p w14:paraId="0678BDAB" w14:textId="6AFC28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110EE1" w14:textId="66B8EE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74AB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BC3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C4D5B6" w14:textId="77777777" w:rsidTr="003F2FDA">
        <w:tc>
          <w:tcPr>
            <w:tcW w:w="0" w:type="auto"/>
          </w:tcPr>
          <w:p w14:paraId="2302505E" w14:textId="1E478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R4-2111406</w:t>
            </w:r>
          </w:p>
        </w:tc>
        <w:tc>
          <w:tcPr>
            <w:tcW w:w="0" w:type="auto"/>
          </w:tcPr>
          <w:p w14:paraId="2AD1F9FF" w14:textId="39C336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Sensitivity, clause  7.2, 7.3</w:t>
            </w:r>
          </w:p>
        </w:tc>
        <w:tc>
          <w:tcPr>
            <w:tcW w:w="0" w:type="auto"/>
          </w:tcPr>
          <w:p w14:paraId="547068ED" w14:textId="11076A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763C43" w14:textId="6495A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F2D3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1C9B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995A8E" w14:textId="77777777" w:rsidTr="003F2FDA">
        <w:tc>
          <w:tcPr>
            <w:tcW w:w="0" w:type="auto"/>
          </w:tcPr>
          <w:p w14:paraId="1D9F6D67" w14:textId="4833D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R4-2111407</w:t>
            </w:r>
          </w:p>
        </w:tc>
        <w:tc>
          <w:tcPr>
            <w:tcW w:w="0" w:type="auto"/>
          </w:tcPr>
          <w:p w14:paraId="0834C830" w14:textId="086AE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 values</w:t>
            </w:r>
          </w:p>
        </w:tc>
        <w:tc>
          <w:tcPr>
            <w:tcW w:w="0" w:type="auto"/>
          </w:tcPr>
          <w:p w14:paraId="6BF07CA7" w14:textId="0744A1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EAFABF" w14:textId="6EE8C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A230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7B0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9899AA" w14:textId="77777777" w:rsidTr="003F2FDA">
        <w:tc>
          <w:tcPr>
            <w:tcW w:w="0" w:type="auto"/>
          </w:tcPr>
          <w:p w14:paraId="7C66863A" w14:textId="6E4BF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R4-2111408</w:t>
            </w:r>
          </w:p>
        </w:tc>
        <w:tc>
          <w:tcPr>
            <w:tcW w:w="0" w:type="auto"/>
          </w:tcPr>
          <w:p w14:paraId="04384DE5" w14:textId="73185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EU band allocation</w:t>
            </w:r>
          </w:p>
        </w:tc>
        <w:tc>
          <w:tcPr>
            <w:tcW w:w="0" w:type="auto"/>
          </w:tcPr>
          <w:p w14:paraId="7F10F02D" w14:textId="06E3B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DAF212" w14:textId="68106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8582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E23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59F2CF" w14:textId="77777777" w:rsidTr="003F2FDA">
        <w:tc>
          <w:tcPr>
            <w:tcW w:w="0" w:type="auto"/>
          </w:tcPr>
          <w:p w14:paraId="0286A574" w14:textId="40C4A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R4-2111409</w:t>
            </w:r>
          </w:p>
        </w:tc>
        <w:tc>
          <w:tcPr>
            <w:tcW w:w="0" w:type="auto"/>
          </w:tcPr>
          <w:p w14:paraId="02860280" w14:textId="547903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class, maximum power and type</w:t>
            </w:r>
          </w:p>
        </w:tc>
        <w:tc>
          <w:tcPr>
            <w:tcW w:w="0" w:type="auto"/>
          </w:tcPr>
          <w:p w14:paraId="6A1A942F" w14:textId="4180D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B3BBF1" w14:textId="0695F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3DDBD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70E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BB1744" w14:textId="77777777" w:rsidTr="003F2FDA">
        <w:tc>
          <w:tcPr>
            <w:tcW w:w="0" w:type="auto"/>
          </w:tcPr>
          <w:p w14:paraId="72541FAB" w14:textId="4C786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R4-2111410</w:t>
            </w:r>
          </w:p>
        </w:tc>
        <w:tc>
          <w:tcPr>
            <w:tcW w:w="0" w:type="auto"/>
          </w:tcPr>
          <w:p w14:paraId="204FDF48" w14:textId="41EAB6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pass band requirements</w:t>
            </w:r>
          </w:p>
        </w:tc>
        <w:tc>
          <w:tcPr>
            <w:tcW w:w="0" w:type="auto"/>
          </w:tcPr>
          <w:p w14:paraId="33357FE2" w14:textId="6468F7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77D9D2" w14:textId="29EA60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EC032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22C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DF4D5E" w14:textId="77777777" w:rsidTr="003F2FDA">
        <w:tc>
          <w:tcPr>
            <w:tcW w:w="0" w:type="auto"/>
          </w:tcPr>
          <w:p w14:paraId="6DF09EE0" w14:textId="2DA7E5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R4-2111411</w:t>
            </w:r>
          </w:p>
        </w:tc>
        <w:tc>
          <w:tcPr>
            <w:tcW w:w="0" w:type="auto"/>
          </w:tcPr>
          <w:p w14:paraId="430BF807" w14:textId="1D238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Rx parameters</w:t>
            </w:r>
          </w:p>
        </w:tc>
        <w:tc>
          <w:tcPr>
            <w:tcW w:w="0" w:type="auto"/>
          </w:tcPr>
          <w:p w14:paraId="3D36F9BD" w14:textId="775611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178F4C" w14:textId="3BE3A7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0FC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756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8D60EB9" w14:textId="77777777" w:rsidTr="003F2FDA">
        <w:tc>
          <w:tcPr>
            <w:tcW w:w="0" w:type="auto"/>
          </w:tcPr>
          <w:p w14:paraId="6D0EB555" w14:textId="66FF8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R4-2111412</w:t>
            </w:r>
          </w:p>
        </w:tc>
        <w:tc>
          <w:tcPr>
            <w:tcW w:w="0" w:type="auto"/>
          </w:tcPr>
          <w:p w14:paraId="684F7CF5" w14:textId="753F2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4C799F3D" w14:textId="13E728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0DED800" w14:textId="25F7A4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01166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812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9B0CD6" w14:textId="77777777" w:rsidTr="003F2FDA">
        <w:tc>
          <w:tcPr>
            <w:tcW w:w="0" w:type="auto"/>
          </w:tcPr>
          <w:p w14:paraId="13C0DFB2" w14:textId="7F485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R4-2111413</w:t>
            </w:r>
          </w:p>
        </w:tc>
        <w:tc>
          <w:tcPr>
            <w:tcW w:w="0" w:type="auto"/>
          </w:tcPr>
          <w:p w14:paraId="69527126" w14:textId="14C09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R17</w:t>
            </w:r>
          </w:p>
        </w:tc>
        <w:tc>
          <w:tcPr>
            <w:tcW w:w="0" w:type="auto"/>
          </w:tcPr>
          <w:p w14:paraId="1ACBB592" w14:textId="3C27C4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0151B2" w14:textId="5C9CC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A7E1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80D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47FF3F" w14:textId="77777777" w:rsidTr="003F2FDA">
        <w:tc>
          <w:tcPr>
            <w:tcW w:w="0" w:type="auto"/>
          </w:tcPr>
          <w:p w14:paraId="7F3168F1" w14:textId="231802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R4-2111414</w:t>
            </w:r>
          </w:p>
        </w:tc>
        <w:tc>
          <w:tcPr>
            <w:tcW w:w="0" w:type="auto"/>
          </w:tcPr>
          <w:p w14:paraId="2593E049" w14:textId="6B29C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0.3.0</w:t>
            </w:r>
          </w:p>
        </w:tc>
        <w:tc>
          <w:tcPr>
            <w:tcW w:w="0" w:type="auto"/>
          </w:tcPr>
          <w:p w14:paraId="35101860" w14:textId="3CA3ED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83FC22" w14:textId="77D798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6C75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EBE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443004" w14:textId="77777777" w:rsidTr="003F2FDA">
        <w:tc>
          <w:tcPr>
            <w:tcW w:w="0" w:type="auto"/>
          </w:tcPr>
          <w:p w14:paraId="5E4DE0BA" w14:textId="4CF2F2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R4-2111415</w:t>
            </w:r>
          </w:p>
        </w:tc>
        <w:tc>
          <w:tcPr>
            <w:tcW w:w="0" w:type="auto"/>
          </w:tcPr>
          <w:p w14:paraId="6CB31CEE" w14:textId="1F3FAC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2E69BCBD" w14:textId="68C248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97A7641" w14:textId="00554C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175C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3340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E5A417" w14:textId="77777777" w:rsidTr="003F2FDA">
        <w:tc>
          <w:tcPr>
            <w:tcW w:w="0" w:type="auto"/>
          </w:tcPr>
          <w:p w14:paraId="6F219C29" w14:textId="0DD4D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R4-2111416</w:t>
            </w:r>
          </w:p>
        </w:tc>
        <w:tc>
          <w:tcPr>
            <w:tcW w:w="0" w:type="auto"/>
          </w:tcPr>
          <w:p w14:paraId="7770CE65" w14:textId="397EBD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3DAB027C" w14:textId="4E307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8B2A62" w14:textId="34B21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E5DB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483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BD5318" w14:textId="77777777" w:rsidTr="003F2FDA">
        <w:tc>
          <w:tcPr>
            <w:tcW w:w="0" w:type="auto"/>
          </w:tcPr>
          <w:p w14:paraId="08968CB6" w14:textId="49297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R4-2111417</w:t>
            </w:r>
          </w:p>
        </w:tc>
        <w:tc>
          <w:tcPr>
            <w:tcW w:w="0" w:type="auto"/>
          </w:tcPr>
          <w:p w14:paraId="12A0C796" w14:textId="55E49A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3D157213" w14:textId="3E065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AC61FA9" w14:textId="13D8C5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B991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585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F2565E" w14:textId="77777777" w:rsidTr="003F2FDA">
        <w:tc>
          <w:tcPr>
            <w:tcW w:w="0" w:type="auto"/>
          </w:tcPr>
          <w:p w14:paraId="1E4FF2EA" w14:textId="34E83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R4-2111418</w:t>
            </w:r>
          </w:p>
        </w:tc>
        <w:tc>
          <w:tcPr>
            <w:tcW w:w="0" w:type="auto"/>
          </w:tcPr>
          <w:p w14:paraId="7C26B081" w14:textId="4CA31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</w:t>
            </w:r>
          </w:p>
        </w:tc>
        <w:tc>
          <w:tcPr>
            <w:tcW w:w="0" w:type="auto"/>
          </w:tcPr>
          <w:p w14:paraId="734E3939" w14:textId="27FA60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AF6435C" w14:textId="4B4225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482D9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CA6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8EA149" w14:textId="77777777" w:rsidTr="003F2FDA">
        <w:tc>
          <w:tcPr>
            <w:tcW w:w="0" w:type="auto"/>
          </w:tcPr>
          <w:p w14:paraId="08DD0EEE" w14:textId="46CE4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R4-2111419</w:t>
            </w:r>
          </w:p>
        </w:tc>
        <w:tc>
          <w:tcPr>
            <w:tcW w:w="0" w:type="auto"/>
          </w:tcPr>
          <w:p w14:paraId="23927B22" w14:textId="72E202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 -Mirror</w:t>
            </w:r>
          </w:p>
        </w:tc>
        <w:tc>
          <w:tcPr>
            <w:tcW w:w="0" w:type="auto"/>
          </w:tcPr>
          <w:p w14:paraId="458A8372" w14:textId="638AA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E179D0" w14:textId="59D4F5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0B12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B49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D6B329" w14:textId="77777777" w:rsidTr="003F2FDA">
        <w:tc>
          <w:tcPr>
            <w:tcW w:w="0" w:type="auto"/>
          </w:tcPr>
          <w:p w14:paraId="7A0546BC" w14:textId="55A41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R4-2111420</w:t>
            </w:r>
          </w:p>
        </w:tc>
        <w:tc>
          <w:tcPr>
            <w:tcW w:w="0" w:type="auto"/>
          </w:tcPr>
          <w:p w14:paraId="37778B37" w14:textId="1425E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38.842 for CA_n1-n3-n78</w:t>
            </w:r>
          </w:p>
        </w:tc>
        <w:tc>
          <w:tcPr>
            <w:tcW w:w="0" w:type="auto"/>
          </w:tcPr>
          <w:p w14:paraId="00248CA2" w14:textId="0CC7B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33D98D" w14:textId="63FE5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2DC0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3B0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52E88C" w14:textId="77777777" w:rsidTr="003F2FDA">
        <w:tc>
          <w:tcPr>
            <w:tcW w:w="0" w:type="auto"/>
          </w:tcPr>
          <w:p w14:paraId="68AAC139" w14:textId="71B04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R4-2111421</w:t>
            </w:r>
          </w:p>
        </w:tc>
        <w:tc>
          <w:tcPr>
            <w:tcW w:w="0" w:type="auto"/>
          </w:tcPr>
          <w:p w14:paraId="79C3A030" w14:textId="12658A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n41 CA_NS_04 AMPR for 256QAM</w:t>
            </w:r>
          </w:p>
        </w:tc>
        <w:tc>
          <w:tcPr>
            <w:tcW w:w="0" w:type="auto"/>
          </w:tcPr>
          <w:p w14:paraId="60E554A3" w14:textId="5C7C2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8ECCD27" w14:textId="21065B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8726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EE5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FECAA7" w14:textId="77777777" w:rsidTr="003F2FDA">
        <w:tc>
          <w:tcPr>
            <w:tcW w:w="0" w:type="auto"/>
          </w:tcPr>
          <w:p w14:paraId="31BACEDF" w14:textId="57B15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R4-2111422</w:t>
            </w:r>
          </w:p>
        </w:tc>
        <w:tc>
          <w:tcPr>
            <w:tcW w:w="0" w:type="auto"/>
          </w:tcPr>
          <w:p w14:paraId="669F045F" w14:textId="48D52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  <w:tc>
          <w:tcPr>
            <w:tcW w:w="0" w:type="auto"/>
          </w:tcPr>
          <w:p w14:paraId="7D7795A9" w14:textId="34B666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B57CD6" w14:textId="54854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8315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D6DEB" w14:textId="17CA5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</w:tr>
      <w:tr w:rsidR="00D412E4" w14:paraId="12A98EEB" w14:textId="77777777" w:rsidTr="003F2FDA">
        <w:tc>
          <w:tcPr>
            <w:tcW w:w="0" w:type="auto"/>
          </w:tcPr>
          <w:p w14:paraId="7A6A8718" w14:textId="0DDC9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R4-2111423</w:t>
            </w:r>
          </w:p>
        </w:tc>
        <w:tc>
          <w:tcPr>
            <w:tcW w:w="0" w:type="auto"/>
          </w:tcPr>
          <w:p w14:paraId="63CDAC63" w14:textId="634FC8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Deployment Scenario for NTN MSS S-Band</w:t>
            </w:r>
          </w:p>
        </w:tc>
        <w:tc>
          <w:tcPr>
            <w:tcW w:w="0" w:type="auto"/>
          </w:tcPr>
          <w:p w14:paraId="645B37CA" w14:textId="06BB6B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Hughes/EchoStar, Inmarsat, ESA</w:t>
            </w:r>
          </w:p>
        </w:tc>
        <w:tc>
          <w:tcPr>
            <w:tcW w:w="0" w:type="auto"/>
          </w:tcPr>
          <w:p w14:paraId="1A783AD1" w14:textId="5F04C0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536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A27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DD226C" w14:textId="77777777" w:rsidTr="003F2FDA">
        <w:tc>
          <w:tcPr>
            <w:tcW w:w="0" w:type="auto"/>
          </w:tcPr>
          <w:p w14:paraId="7341AFDC" w14:textId="327E4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R4-2111424</w:t>
            </w:r>
          </w:p>
        </w:tc>
        <w:tc>
          <w:tcPr>
            <w:tcW w:w="0" w:type="auto"/>
          </w:tcPr>
          <w:p w14:paraId="3A047A44" w14:textId="30A3D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RF Issues</w:t>
            </w:r>
          </w:p>
        </w:tc>
        <w:tc>
          <w:tcPr>
            <w:tcW w:w="0" w:type="auto"/>
          </w:tcPr>
          <w:p w14:paraId="58D3598B" w14:textId="19290E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1F1757" w14:textId="5728A8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F49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F1A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4EBA3C" w14:textId="77777777" w:rsidTr="003F2FDA">
        <w:tc>
          <w:tcPr>
            <w:tcW w:w="0" w:type="auto"/>
          </w:tcPr>
          <w:p w14:paraId="5C63AC40" w14:textId="294B5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R4-2111425</w:t>
            </w:r>
          </w:p>
        </w:tc>
        <w:tc>
          <w:tcPr>
            <w:tcW w:w="0" w:type="auto"/>
          </w:tcPr>
          <w:p w14:paraId="76D3EC56" w14:textId="4B5FF8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MSD for DC_3A_n78A</w:t>
            </w:r>
          </w:p>
        </w:tc>
        <w:tc>
          <w:tcPr>
            <w:tcW w:w="0" w:type="auto"/>
          </w:tcPr>
          <w:p w14:paraId="3B1E9E52" w14:textId="3BBC4D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AC8C07" w14:textId="4205C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84B3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4B5C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F61856" w14:textId="77777777" w:rsidTr="003F2FDA">
        <w:tc>
          <w:tcPr>
            <w:tcW w:w="0" w:type="auto"/>
          </w:tcPr>
          <w:p w14:paraId="4996C979" w14:textId="58104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R4-2111426</w:t>
            </w:r>
          </w:p>
        </w:tc>
        <w:tc>
          <w:tcPr>
            <w:tcW w:w="0" w:type="auto"/>
          </w:tcPr>
          <w:p w14:paraId="38BC103B" w14:textId="04D0F8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mask for almost contiguous allocations</w:t>
            </w:r>
          </w:p>
        </w:tc>
        <w:tc>
          <w:tcPr>
            <w:tcW w:w="0" w:type="auto"/>
          </w:tcPr>
          <w:p w14:paraId="21C78924" w14:textId="5FE1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E4FE85" w14:textId="7BD2E8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529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057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8CF536" w14:textId="77777777" w:rsidTr="003F2FDA">
        <w:tc>
          <w:tcPr>
            <w:tcW w:w="0" w:type="auto"/>
          </w:tcPr>
          <w:p w14:paraId="28871D0A" w14:textId="6FA7F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R4-2111427</w:t>
            </w:r>
          </w:p>
        </w:tc>
        <w:tc>
          <w:tcPr>
            <w:tcW w:w="0" w:type="auto"/>
          </w:tcPr>
          <w:p w14:paraId="6271E252" w14:textId="198BB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37.875: Scope of NR V2X R17 combinations</w:t>
            </w:r>
          </w:p>
        </w:tc>
        <w:tc>
          <w:tcPr>
            <w:tcW w:w="0" w:type="auto"/>
          </w:tcPr>
          <w:p w14:paraId="46044DE3" w14:textId="21177F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E2CDF19" w14:textId="1D72E8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778F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B33BF" w14:textId="5C502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R4-2107814</w:t>
            </w:r>
          </w:p>
        </w:tc>
      </w:tr>
      <w:tr w:rsidR="00D412E4" w14:paraId="40BF7241" w14:textId="77777777" w:rsidTr="003F2FDA">
        <w:tc>
          <w:tcPr>
            <w:tcW w:w="0" w:type="auto"/>
          </w:tcPr>
          <w:p w14:paraId="125D3065" w14:textId="0B8F0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R4-2111428</w:t>
            </w:r>
          </w:p>
        </w:tc>
        <w:tc>
          <w:tcPr>
            <w:tcW w:w="0" w:type="auto"/>
          </w:tcPr>
          <w:p w14:paraId="1C16603F" w14:textId="093A4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38.785: CBW for licensed band supporting NR V2X</w:t>
            </w:r>
          </w:p>
        </w:tc>
        <w:tc>
          <w:tcPr>
            <w:tcW w:w="0" w:type="auto"/>
          </w:tcPr>
          <w:p w14:paraId="2177044A" w14:textId="1B7C8F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DEC5595" w14:textId="148B1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C39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43A9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F52E90" w14:textId="77777777" w:rsidTr="003F2FDA">
        <w:tc>
          <w:tcPr>
            <w:tcW w:w="0" w:type="auto"/>
          </w:tcPr>
          <w:p w14:paraId="5B2C0436" w14:textId="3507F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R4-2111429</w:t>
            </w:r>
          </w:p>
        </w:tc>
        <w:tc>
          <w:tcPr>
            <w:tcW w:w="0" w:type="auto"/>
          </w:tcPr>
          <w:p w14:paraId="42AA62FC" w14:textId="0E412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SL timing alignment</w:t>
            </w:r>
          </w:p>
        </w:tc>
        <w:tc>
          <w:tcPr>
            <w:tcW w:w="0" w:type="auto"/>
          </w:tcPr>
          <w:p w14:paraId="1DA42F72" w14:textId="741B4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EBCF058" w14:textId="5642A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5D48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773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7A40453" w14:textId="77777777" w:rsidTr="003F2FDA">
        <w:tc>
          <w:tcPr>
            <w:tcW w:w="0" w:type="auto"/>
          </w:tcPr>
          <w:p w14:paraId="363767A4" w14:textId="4A46C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R4-2111430</w:t>
            </w:r>
          </w:p>
        </w:tc>
        <w:tc>
          <w:tcPr>
            <w:tcW w:w="0" w:type="auto"/>
          </w:tcPr>
          <w:p w14:paraId="068FD101" w14:textId="18F613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synchronization reference source</w:t>
            </w:r>
          </w:p>
        </w:tc>
        <w:tc>
          <w:tcPr>
            <w:tcW w:w="0" w:type="auto"/>
          </w:tcPr>
          <w:p w14:paraId="5651BF58" w14:textId="336249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92684B6" w14:textId="5CB375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BE09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3C1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D363BE" w14:textId="77777777" w:rsidTr="003F2FDA">
        <w:tc>
          <w:tcPr>
            <w:tcW w:w="0" w:type="auto"/>
          </w:tcPr>
          <w:p w14:paraId="4A5A455B" w14:textId="0AA63F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R4-2111431</w:t>
            </w:r>
          </w:p>
        </w:tc>
        <w:tc>
          <w:tcPr>
            <w:tcW w:w="0" w:type="auto"/>
          </w:tcPr>
          <w:p w14:paraId="04238BA7" w14:textId="26CE8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38.785: synchronization reference source for SL enhancements</w:t>
            </w:r>
          </w:p>
        </w:tc>
        <w:tc>
          <w:tcPr>
            <w:tcW w:w="0" w:type="auto"/>
          </w:tcPr>
          <w:p w14:paraId="62B1461B" w14:textId="5C3424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5DB5BBD" w14:textId="575B37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5B4B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974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E59F77" w14:textId="77777777" w:rsidTr="003F2FDA">
        <w:tc>
          <w:tcPr>
            <w:tcW w:w="0" w:type="auto"/>
          </w:tcPr>
          <w:p w14:paraId="5F969CCC" w14:textId="17235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R4-2111432</w:t>
            </w:r>
          </w:p>
        </w:tc>
        <w:tc>
          <w:tcPr>
            <w:tcW w:w="0" w:type="auto"/>
          </w:tcPr>
          <w:p w14:paraId="300A30FA" w14:textId="41B45E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1205ABC2" w14:textId="3F895B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E9AE925" w14:textId="13869A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EF2F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D9E7A" w14:textId="2DF266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</w:tr>
      <w:tr w:rsidR="00D412E4" w14:paraId="3169A2A3" w14:textId="77777777" w:rsidTr="003F2FDA">
        <w:tc>
          <w:tcPr>
            <w:tcW w:w="0" w:type="auto"/>
          </w:tcPr>
          <w:p w14:paraId="0CD11EF9" w14:textId="3C910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R4-2111433</w:t>
            </w:r>
          </w:p>
        </w:tc>
        <w:tc>
          <w:tcPr>
            <w:tcW w:w="0" w:type="auto"/>
          </w:tcPr>
          <w:p w14:paraId="4D9DE73C" w14:textId="2360C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(R17)</w:t>
            </w:r>
          </w:p>
        </w:tc>
        <w:tc>
          <w:tcPr>
            <w:tcW w:w="0" w:type="auto"/>
          </w:tcPr>
          <w:p w14:paraId="3DBCCC27" w14:textId="53C33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EF0C877" w14:textId="03BBB5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473D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12A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036891" w14:textId="77777777" w:rsidTr="003F2FDA">
        <w:tc>
          <w:tcPr>
            <w:tcW w:w="0" w:type="auto"/>
          </w:tcPr>
          <w:p w14:paraId="706EBF8D" w14:textId="6CCF40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R4-2111434</w:t>
            </w:r>
          </w:p>
        </w:tc>
        <w:tc>
          <w:tcPr>
            <w:tcW w:w="0" w:type="auto"/>
          </w:tcPr>
          <w:p w14:paraId="63B78180" w14:textId="65F85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co-existence study for n38 (SL) and adjacent band n7 (Uu)</w:t>
            </w:r>
          </w:p>
        </w:tc>
        <w:tc>
          <w:tcPr>
            <w:tcW w:w="0" w:type="auto"/>
          </w:tcPr>
          <w:p w14:paraId="11F00051" w14:textId="02EF0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F48DDB8" w14:textId="26506F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6EC1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E77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089AAD" w14:textId="77777777" w:rsidTr="003F2FDA">
        <w:tc>
          <w:tcPr>
            <w:tcW w:w="0" w:type="auto"/>
          </w:tcPr>
          <w:p w14:paraId="10CA875C" w14:textId="1522D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R4-2111435</w:t>
            </w:r>
          </w:p>
        </w:tc>
        <w:tc>
          <w:tcPr>
            <w:tcW w:w="0" w:type="auto"/>
          </w:tcPr>
          <w:p w14:paraId="44B79E87" w14:textId="756C4C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specific HPUE power class capability for NR V2X</w:t>
            </w:r>
          </w:p>
        </w:tc>
        <w:tc>
          <w:tcPr>
            <w:tcW w:w="0" w:type="auto"/>
          </w:tcPr>
          <w:p w14:paraId="53496D2B" w14:textId="56B14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2EDF971" w14:textId="695FE1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8730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5DC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F98D0F" w14:textId="77777777" w:rsidTr="003F2FDA">
        <w:tc>
          <w:tcPr>
            <w:tcW w:w="0" w:type="auto"/>
          </w:tcPr>
          <w:p w14:paraId="132A8003" w14:textId="28A55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R4-2111436</w:t>
            </w:r>
          </w:p>
        </w:tc>
        <w:tc>
          <w:tcPr>
            <w:tcW w:w="0" w:type="auto"/>
          </w:tcPr>
          <w:p w14:paraId="607DC057" w14:textId="6935F3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new power class 2 capability for NR-V2X</w:t>
            </w:r>
          </w:p>
        </w:tc>
        <w:tc>
          <w:tcPr>
            <w:tcW w:w="0" w:type="auto"/>
          </w:tcPr>
          <w:p w14:paraId="5348ADDC" w14:textId="55D8A8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642AC1D" w14:textId="73B48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18A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F09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03E602" w14:textId="77777777" w:rsidTr="003F2FDA">
        <w:tc>
          <w:tcPr>
            <w:tcW w:w="0" w:type="auto"/>
          </w:tcPr>
          <w:p w14:paraId="7E83E966" w14:textId="229BA7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R4-2111437</w:t>
            </w:r>
          </w:p>
        </w:tc>
        <w:tc>
          <w:tcPr>
            <w:tcW w:w="0" w:type="auto"/>
          </w:tcPr>
          <w:p w14:paraId="259DEBF0" w14:textId="48852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SL switching period</w:t>
            </w:r>
          </w:p>
        </w:tc>
        <w:tc>
          <w:tcPr>
            <w:tcW w:w="0" w:type="auto"/>
          </w:tcPr>
          <w:p w14:paraId="36710FA9" w14:textId="37177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A728616" w14:textId="1A6B18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EBC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64C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E34304" w14:textId="77777777" w:rsidTr="003F2FDA">
        <w:tc>
          <w:tcPr>
            <w:tcW w:w="0" w:type="auto"/>
          </w:tcPr>
          <w:p w14:paraId="0BE7A648" w14:textId="278EA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R4-2111438</w:t>
            </w:r>
          </w:p>
        </w:tc>
        <w:tc>
          <w:tcPr>
            <w:tcW w:w="0" w:type="auto"/>
          </w:tcPr>
          <w:p w14:paraId="50E2D79F" w14:textId="262E0A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(Rel-16)</w:t>
            </w:r>
          </w:p>
        </w:tc>
        <w:tc>
          <w:tcPr>
            <w:tcW w:w="0" w:type="auto"/>
          </w:tcPr>
          <w:p w14:paraId="2976C2D5" w14:textId="4F519D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1D3793" w14:textId="090ABB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7E9E6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157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FA151B" w14:textId="77777777" w:rsidTr="003F2FDA">
        <w:tc>
          <w:tcPr>
            <w:tcW w:w="0" w:type="auto"/>
          </w:tcPr>
          <w:p w14:paraId="2F2C1CF7" w14:textId="65086A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R4-2111439</w:t>
            </w:r>
          </w:p>
        </w:tc>
        <w:tc>
          <w:tcPr>
            <w:tcW w:w="0" w:type="auto"/>
          </w:tcPr>
          <w:p w14:paraId="4A600346" w14:textId="0EE99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(Rel-17)</w:t>
            </w:r>
          </w:p>
        </w:tc>
        <w:tc>
          <w:tcPr>
            <w:tcW w:w="0" w:type="auto"/>
          </w:tcPr>
          <w:p w14:paraId="606A8293" w14:textId="315D4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1201BB0" w14:textId="6345C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D32A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F31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CEF7C5" w14:textId="77777777" w:rsidTr="003F2FDA">
        <w:tc>
          <w:tcPr>
            <w:tcW w:w="0" w:type="auto"/>
          </w:tcPr>
          <w:p w14:paraId="5FACF693" w14:textId="39043A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R4-2111440</w:t>
            </w:r>
          </w:p>
        </w:tc>
        <w:tc>
          <w:tcPr>
            <w:tcW w:w="0" w:type="auto"/>
          </w:tcPr>
          <w:p w14:paraId="097C5D84" w14:textId="7232E2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031C4AF4" w14:textId="25369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6F741661" w14:textId="3B6735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8B79B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C9DA78" w14:textId="01739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</w:tr>
      <w:tr w:rsidR="00D412E4" w14:paraId="45E32289" w14:textId="77777777" w:rsidTr="003F2FDA">
        <w:tc>
          <w:tcPr>
            <w:tcW w:w="0" w:type="auto"/>
          </w:tcPr>
          <w:p w14:paraId="3972C544" w14:textId="35B0C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R4-2111441</w:t>
            </w:r>
          </w:p>
        </w:tc>
        <w:tc>
          <w:tcPr>
            <w:tcW w:w="0" w:type="auto"/>
          </w:tcPr>
          <w:p w14:paraId="03069268" w14:textId="5964B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EN-DC power class</w:t>
            </w:r>
          </w:p>
        </w:tc>
        <w:tc>
          <w:tcPr>
            <w:tcW w:w="0" w:type="auto"/>
          </w:tcPr>
          <w:p w14:paraId="2E2B44F2" w14:textId="071F9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D00D55A" w14:textId="620ECC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5BB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A0D7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3A5169" w14:textId="77777777" w:rsidTr="003F2FDA">
        <w:tc>
          <w:tcPr>
            <w:tcW w:w="0" w:type="auto"/>
          </w:tcPr>
          <w:p w14:paraId="6DF82154" w14:textId="19520A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R4-2111442</w:t>
            </w:r>
          </w:p>
        </w:tc>
        <w:tc>
          <w:tcPr>
            <w:tcW w:w="0" w:type="auto"/>
          </w:tcPr>
          <w:p w14:paraId="63237D8A" w14:textId="7B65E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correction of power class for EN-DC</w:t>
            </w:r>
          </w:p>
        </w:tc>
        <w:tc>
          <w:tcPr>
            <w:tcW w:w="0" w:type="auto"/>
          </w:tcPr>
          <w:p w14:paraId="6393F1DE" w14:textId="0EABE3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DB2D094" w14:textId="73532E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F88C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23A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0C23E6" w14:textId="77777777" w:rsidTr="003F2FDA">
        <w:tc>
          <w:tcPr>
            <w:tcW w:w="0" w:type="auto"/>
          </w:tcPr>
          <w:p w14:paraId="3B63A99E" w14:textId="51C9F6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R4-2111443</w:t>
            </w:r>
          </w:p>
        </w:tc>
        <w:tc>
          <w:tcPr>
            <w:tcW w:w="0" w:type="auto"/>
          </w:tcPr>
          <w:p w14:paraId="796EE87D" w14:textId="4BFEF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evaluation on 600MHz duplexer schemes</w:t>
            </w:r>
          </w:p>
        </w:tc>
        <w:tc>
          <w:tcPr>
            <w:tcW w:w="0" w:type="auto"/>
          </w:tcPr>
          <w:p w14:paraId="2ED9F84D" w14:textId="0FFF6F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B17633B" w14:textId="55621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6D6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5A7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1CA683" w14:textId="77777777" w:rsidTr="003F2FDA">
        <w:tc>
          <w:tcPr>
            <w:tcW w:w="0" w:type="auto"/>
          </w:tcPr>
          <w:p w14:paraId="209979FE" w14:textId="462CCB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R4-2111444</w:t>
            </w:r>
          </w:p>
        </w:tc>
        <w:tc>
          <w:tcPr>
            <w:tcW w:w="0" w:type="auto"/>
          </w:tcPr>
          <w:p w14:paraId="3AE9D42C" w14:textId="3F88CF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n40 supporting PC2 UL MIMO</w:t>
            </w:r>
          </w:p>
        </w:tc>
        <w:tc>
          <w:tcPr>
            <w:tcW w:w="0" w:type="auto"/>
          </w:tcPr>
          <w:p w14:paraId="377D8017" w14:textId="7E7A7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4A7BF9B" w14:textId="3C6DE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E81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6D4C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1D0E53" w14:textId="77777777" w:rsidTr="003F2FDA">
        <w:tc>
          <w:tcPr>
            <w:tcW w:w="0" w:type="auto"/>
          </w:tcPr>
          <w:p w14:paraId="306F5F54" w14:textId="68BB42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R4-2111445</w:t>
            </w:r>
          </w:p>
        </w:tc>
        <w:tc>
          <w:tcPr>
            <w:tcW w:w="0" w:type="auto"/>
          </w:tcPr>
          <w:p w14:paraId="3BA8F681" w14:textId="72F79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Additional NR bands for UL-MIMO in Rel-17</w:t>
            </w:r>
          </w:p>
        </w:tc>
        <w:tc>
          <w:tcPr>
            <w:tcW w:w="0" w:type="auto"/>
          </w:tcPr>
          <w:p w14:paraId="5C05764C" w14:textId="1F814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8982DBB" w14:textId="3E53B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F3C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FEE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01D659" w14:textId="77777777" w:rsidTr="003F2FDA">
        <w:tc>
          <w:tcPr>
            <w:tcW w:w="0" w:type="auto"/>
          </w:tcPr>
          <w:p w14:paraId="7121906C" w14:textId="56891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R4-2111446</w:t>
            </w:r>
          </w:p>
        </w:tc>
        <w:tc>
          <w:tcPr>
            <w:tcW w:w="0" w:type="auto"/>
          </w:tcPr>
          <w:p w14:paraId="2FAE6D15" w14:textId="64BD3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system level simulation for FDD HPUE</w:t>
            </w:r>
          </w:p>
        </w:tc>
        <w:tc>
          <w:tcPr>
            <w:tcW w:w="0" w:type="auto"/>
          </w:tcPr>
          <w:p w14:paraId="519B7D31" w14:textId="497C96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51EB457" w14:textId="4BB8FD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F94A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BAEC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670895" w14:textId="77777777" w:rsidTr="003F2FDA">
        <w:tc>
          <w:tcPr>
            <w:tcW w:w="0" w:type="auto"/>
          </w:tcPr>
          <w:p w14:paraId="4BBBD854" w14:textId="3AC145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R4-2111447</w:t>
            </w:r>
          </w:p>
        </w:tc>
        <w:tc>
          <w:tcPr>
            <w:tcW w:w="0" w:type="auto"/>
          </w:tcPr>
          <w:p w14:paraId="0066FB2A" w14:textId="2384AB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simultaneous Rx/Tx</w:t>
            </w:r>
          </w:p>
        </w:tc>
        <w:tc>
          <w:tcPr>
            <w:tcW w:w="0" w:type="auto"/>
          </w:tcPr>
          <w:p w14:paraId="09BE3C46" w14:textId="33B111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21AFDE1" w14:textId="2B057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8A8E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F52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389271" w14:textId="77777777" w:rsidTr="003F2FDA">
        <w:tc>
          <w:tcPr>
            <w:tcW w:w="0" w:type="auto"/>
          </w:tcPr>
          <w:p w14:paraId="6219666B" w14:textId="7356F2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R4-2111448</w:t>
            </w:r>
          </w:p>
        </w:tc>
        <w:tc>
          <w:tcPr>
            <w:tcW w:w="0" w:type="auto"/>
          </w:tcPr>
          <w:p w14:paraId="037AF4C3" w14:textId="699C90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principles for deciding simultaneous RxTx capability</w:t>
            </w:r>
          </w:p>
        </w:tc>
        <w:tc>
          <w:tcPr>
            <w:tcW w:w="0" w:type="auto"/>
          </w:tcPr>
          <w:p w14:paraId="1F0C80CF" w14:textId="36570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DB63FDE" w14:textId="450A58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BD0A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97B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4C4999" w14:textId="77777777" w:rsidTr="003F2FDA">
        <w:tc>
          <w:tcPr>
            <w:tcW w:w="0" w:type="auto"/>
          </w:tcPr>
          <w:p w14:paraId="46DA892B" w14:textId="6AB06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R4-2111449</w:t>
            </w:r>
          </w:p>
        </w:tc>
        <w:tc>
          <w:tcPr>
            <w:tcW w:w="0" w:type="auto"/>
          </w:tcPr>
          <w:p w14:paraId="48CD1A80" w14:textId="0CAC4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feasibility of power enhancement for Pi/2 BPSK</w:t>
            </w:r>
          </w:p>
        </w:tc>
        <w:tc>
          <w:tcPr>
            <w:tcW w:w="0" w:type="auto"/>
          </w:tcPr>
          <w:p w14:paraId="7F7E7F35" w14:textId="48F23A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2E304DF" w14:textId="0FB93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3EB9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1D4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D08D55" w14:textId="77777777" w:rsidTr="003F2FDA">
        <w:tc>
          <w:tcPr>
            <w:tcW w:w="0" w:type="auto"/>
          </w:tcPr>
          <w:p w14:paraId="463B3A73" w14:textId="79CABE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R4-2111450</w:t>
            </w:r>
          </w:p>
        </w:tc>
        <w:tc>
          <w:tcPr>
            <w:tcW w:w="0" w:type="auto"/>
          </w:tcPr>
          <w:p w14:paraId="693E2391" w14:textId="71F4B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Intra-band and Inter-band (NG)EN-DC NE-DC Capabilities</w:t>
            </w:r>
          </w:p>
        </w:tc>
        <w:tc>
          <w:tcPr>
            <w:tcW w:w="0" w:type="auto"/>
          </w:tcPr>
          <w:p w14:paraId="0FE7710F" w14:textId="53E48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CE8F7D5" w14:textId="00F01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7886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5CA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09523A" w14:textId="77777777" w:rsidTr="003F2FDA">
        <w:tc>
          <w:tcPr>
            <w:tcW w:w="0" w:type="auto"/>
          </w:tcPr>
          <w:p w14:paraId="5E49EF70" w14:textId="23A489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R4-2111451</w:t>
            </w:r>
          </w:p>
        </w:tc>
        <w:tc>
          <w:tcPr>
            <w:tcW w:w="0" w:type="auto"/>
          </w:tcPr>
          <w:p w14:paraId="5573808A" w14:textId="7A2DC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Rel-17 uplink Tx switching</w:t>
            </w:r>
          </w:p>
        </w:tc>
        <w:tc>
          <w:tcPr>
            <w:tcW w:w="0" w:type="auto"/>
          </w:tcPr>
          <w:p w14:paraId="4B171AB4" w14:textId="49188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0684CCC" w14:textId="4D8A49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570D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C3E2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962969" w14:textId="77777777" w:rsidTr="003F2FDA">
        <w:tc>
          <w:tcPr>
            <w:tcW w:w="0" w:type="auto"/>
          </w:tcPr>
          <w:p w14:paraId="41E7F888" w14:textId="3FBF86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R4-2111452</w:t>
            </w:r>
          </w:p>
        </w:tc>
        <w:tc>
          <w:tcPr>
            <w:tcW w:w="0" w:type="auto"/>
          </w:tcPr>
          <w:p w14:paraId="7B3645C1" w14:textId="318FF3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RxTx capability</w:t>
            </w:r>
          </w:p>
        </w:tc>
        <w:tc>
          <w:tcPr>
            <w:tcW w:w="0" w:type="auto"/>
          </w:tcPr>
          <w:p w14:paraId="6C1F00D6" w14:textId="7A8A5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C6FF82A" w14:textId="2943A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906F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4E3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A80842" w14:textId="77777777" w:rsidTr="003F2FDA">
        <w:tc>
          <w:tcPr>
            <w:tcW w:w="0" w:type="auto"/>
          </w:tcPr>
          <w:p w14:paraId="4F9FC93A" w14:textId="72518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R4-2111453</w:t>
            </w:r>
          </w:p>
        </w:tc>
        <w:tc>
          <w:tcPr>
            <w:tcW w:w="0" w:type="auto"/>
          </w:tcPr>
          <w:p w14:paraId="3FF7A39E" w14:textId="3DCF5D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 2 bands DL with 2 bands UL into Rel-17 TS 36.101</w:t>
            </w:r>
          </w:p>
        </w:tc>
        <w:tc>
          <w:tcPr>
            <w:tcW w:w="0" w:type="auto"/>
          </w:tcPr>
          <w:p w14:paraId="1A4CAD4E" w14:textId="573293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AA15910" w14:textId="4A489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E2787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4CC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F67140" w14:textId="77777777" w:rsidTr="003F2FDA">
        <w:tc>
          <w:tcPr>
            <w:tcW w:w="0" w:type="auto"/>
          </w:tcPr>
          <w:p w14:paraId="497F13A3" w14:textId="1E6356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R4-2111454</w:t>
            </w:r>
          </w:p>
        </w:tc>
        <w:tc>
          <w:tcPr>
            <w:tcW w:w="0" w:type="auto"/>
          </w:tcPr>
          <w:p w14:paraId="2B213519" w14:textId="63E72F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for 2 bands DL with 2 bands UL</w:t>
            </w:r>
          </w:p>
        </w:tc>
        <w:tc>
          <w:tcPr>
            <w:tcW w:w="0" w:type="auto"/>
          </w:tcPr>
          <w:p w14:paraId="33FED49A" w14:textId="370B3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22EED96" w14:textId="451A0D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5D84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19E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EF8038" w14:textId="77777777" w:rsidTr="003F2FDA">
        <w:tc>
          <w:tcPr>
            <w:tcW w:w="0" w:type="auto"/>
          </w:tcPr>
          <w:p w14:paraId="267AD4FC" w14:textId="4916B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R4-2111455</w:t>
            </w:r>
          </w:p>
        </w:tc>
        <w:tc>
          <w:tcPr>
            <w:tcW w:w="0" w:type="auto"/>
          </w:tcPr>
          <w:p w14:paraId="5149A0F0" w14:textId="07E9E9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v0.1.0</w:t>
            </w:r>
          </w:p>
        </w:tc>
        <w:tc>
          <w:tcPr>
            <w:tcW w:w="0" w:type="auto"/>
          </w:tcPr>
          <w:p w14:paraId="10AFE56A" w14:textId="33C26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700DF43" w14:textId="443F1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81D9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AD9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F3C29B" w14:textId="77777777" w:rsidTr="003F2FDA">
        <w:tc>
          <w:tcPr>
            <w:tcW w:w="0" w:type="auto"/>
          </w:tcPr>
          <w:p w14:paraId="5F2A70C5" w14:textId="1A7D88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R4-2111456</w:t>
            </w:r>
          </w:p>
        </w:tc>
        <w:tc>
          <w:tcPr>
            <w:tcW w:w="0" w:type="auto"/>
          </w:tcPr>
          <w:p w14:paraId="7A351360" w14:textId="5CF9E2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scope of inter-band CA with 2DL and 2UL bands</w:t>
            </w:r>
          </w:p>
        </w:tc>
        <w:tc>
          <w:tcPr>
            <w:tcW w:w="0" w:type="auto"/>
          </w:tcPr>
          <w:p w14:paraId="61353399" w14:textId="797442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10959CF" w14:textId="7C22C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C743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BBB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A663BA" w14:textId="77777777" w:rsidTr="003F2FDA">
        <w:tc>
          <w:tcPr>
            <w:tcW w:w="0" w:type="auto"/>
          </w:tcPr>
          <w:p w14:paraId="7F261748" w14:textId="3A4CB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R4-2111457</w:t>
            </w:r>
          </w:p>
        </w:tc>
        <w:tc>
          <w:tcPr>
            <w:tcW w:w="0" w:type="auto"/>
          </w:tcPr>
          <w:p w14:paraId="73580E81" w14:textId="2CDBC9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DL Pmax for FR1 band frequency above 3GHz</w:t>
            </w:r>
          </w:p>
        </w:tc>
        <w:tc>
          <w:tcPr>
            <w:tcW w:w="0" w:type="auto"/>
          </w:tcPr>
          <w:p w14:paraId="143153B1" w14:textId="06CE85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3646546" w14:textId="3BD6E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8DF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145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B5139F" w14:textId="77777777" w:rsidTr="003F2FDA">
        <w:tc>
          <w:tcPr>
            <w:tcW w:w="0" w:type="auto"/>
          </w:tcPr>
          <w:p w14:paraId="57A750C2" w14:textId="73BE7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R4-2111458</w:t>
            </w:r>
          </w:p>
        </w:tc>
        <w:tc>
          <w:tcPr>
            <w:tcW w:w="0" w:type="auto"/>
          </w:tcPr>
          <w:p w14:paraId="48D1FC9D" w14:textId="6DCB52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38.151 on DL Pmax and additional restriction for FR1 band frequency above 3GHz</w:t>
            </w:r>
          </w:p>
        </w:tc>
        <w:tc>
          <w:tcPr>
            <w:tcW w:w="0" w:type="auto"/>
          </w:tcPr>
          <w:p w14:paraId="3AD50095" w14:textId="2C2836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8841D09" w14:textId="1DBF3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5AB1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B41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C8542A" w14:textId="77777777" w:rsidTr="003F2FDA">
        <w:tc>
          <w:tcPr>
            <w:tcW w:w="0" w:type="auto"/>
          </w:tcPr>
          <w:p w14:paraId="26B40695" w14:textId="6D51AD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R4-2111459</w:t>
            </w:r>
          </w:p>
        </w:tc>
        <w:tc>
          <w:tcPr>
            <w:tcW w:w="0" w:type="auto"/>
          </w:tcPr>
          <w:p w14:paraId="636D511A" w14:textId="71694E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workplan for R17 NR FR1 UE TRP and TRS WI</w:t>
            </w:r>
          </w:p>
        </w:tc>
        <w:tc>
          <w:tcPr>
            <w:tcW w:w="0" w:type="auto"/>
          </w:tcPr>
          <w:p w14:paraId="73CD3D84" w14:textId="7004B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3BDE073" w14:textId="7F4B8B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585A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32F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43FB9A" w14:textId="77777777" w:rsidTr="003F2FDA">
        <w:tc>
          <w:tcPr>
            <w:tcW w:w="0" w:type="auto"/>
          </w:tcPr>
          <w:p w14:paraId="2F4BCE17" w14:textId="50182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R4-2111460</w:t>
            </w:r>
          </w:p>
        </w:tc>
        <w:tc>
          <w:tcPr>
            <w:tcW w:w="0" w:type="auto"/>
          </w:tcPr>
          <w:p w14:paraId="0A2E1456" w14:textId="48F27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Rx Parameters and Rx Testing Setup for NTN gNB</w:t>
            </w:r>
          </w:p>
        </w:tc>
        <w:tc>
          <w:tcPr>
            <w:tcW w:w="0" w:type="auto"/>
          </w:tcPr>
          <w:p w14:paraId="24CEE1C3" w14:textId="182865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FB7CA5C" w14:textId="60C1F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DB01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4B4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C25E53" w14:textId="77777777" w:rsidTr="003F2FDA">
        <w:tc>
          <w:tcPr>
            <w:tcW w:w="0" w:type="auto"/>
          </w:tcPr>
          <w:p w14:paraId="2AA3A9C1" w14:textId="3BA93C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R4-2111461</w:t>
            </w:r>
          </w:p>
        </w:tc>
        <w:tc>
          <w:tcPr>
            <w:tcW w:w="0" w:type="auto"/>
          </w:tcPr>
          <w:p w14:paraId="63B40CFB" w14:textId="667ACE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Imbalance Requirement for Type 2 UE RX</w:t>
            </w:r>
          </w:p>
        </w:tc>
        <w:tc>
          <w:tcPr>
            <w:tcW w:w="0" w:type="auto"/>
          </w:tcPr>
          <w:p w14:paraId="0D62D80C" w14:textId="1044A4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06F630" w14:textId="345C7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1F61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308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5A4E31" w14:textId="77777777" w:rsidTr="003F2FDA">
        <w:tc>
          <w:tcPr>
            <w:tcW w:w="0" w:type="auto"/>
          </w:tcPr>
          <w:p w14:paraId="10A62EBE" w14:textId="4676A8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R4-2111462</w:t>
            </w:r>
          </w:p>
        </w:tc>
        <w:tc>
          <w:tcPr>
            <w:tcW w:w="0" w:type="auto"/>
          </w:tcPr>
          <w:p w14:paraId="525BE38C" w14:textId="513AB6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S-band NTN Scenarios and Parameters for Coexistence Study</w:t>
            </w:r>
          </w:p>
        </w:tc>
        <w:tc>
          <w:tcPr>
            <w:tcW w:w="0" w:type="auto"/>
          </w:tcPr>
          <w:p w14:paraId="2A35585D" w14:textId="5487A7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B8BADD7" w14:textId="734385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990A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580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59B70C" w14:textId="77777777" w:rsidTr="003F2FDA">
        <w:tc>
          <w:tcPr>
            <w:tcW w:w="0" w:type="auto"/>
          </w:tcPr>
          <w:p w14:paraId="1DB11060" w14:textId="4AD03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R4-2111463</w:t>
            </w:r>
          </w:p>
        </w:tc>
        <w:tc>
          <w:tcPr>
            <w:tcW w:w="0" w:type="auto"/>
          </w:tcPr>
          <w:p w14:paraId="2CCE0752" w14:textId="317BE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TR 37.941 and correction of the MU contributors for the FR2 TE</w:t>
            </w:r>
          </w:p>
        </w:tc>
        <w:tc>
          <w:tcPr>
            <w:tcW w:w="0" w:type="auto"/>
          </w:tcPr>
          <w:p w14:paraId="76FBA376" w14:textId="793FC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BADB6E" w14:textId="1FA76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0E4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09E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A5B3F5" w14:textId="77777777" w:rsidTr="003F2FDA">
        <w:tc>
          <w:tcPr>
            <w:tcW w:w="0" w:type="auto"/>
          </w:tcPr>
          <w:p w14:paraId="71BC65C7" w14:textId="25F59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R4-2111464</w:t>
            </w:r>
          </w:p>
        </w:tc>
        <w:tc>
          <w:tcPr>
            <w:tcW w:w="0" w:type="auto"/>
          </w:tcPr>
          <w:p w14:paraId="6399648C" w14:textId="597BAE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NR repeater implementation into the existing NR BS EMC specification TS 38.113</w:t>
            </w:r>
          </w:p>
        </w:tc>
        <w:tc>
          <w:tcPr>
            <w:tcW w:w="0" w:type="auto"/>
          </w:tcPr>
          <w:p w14:paraId="0EB34660" w14:textId="78F13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9F797D" w14:textId="59FCDC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475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DEF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C79A9F" w14:textId="77777777" w:rsidTr="003F2FDA">
        <w:tc>
          <w:tcPr>
            <w:tcW w:w="0" w:type="auto"/>
          </w:tcPr>
          <w:p w14:paraId="28044569" w14:textId="46838F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R4-2111465</w:t>
            </w:r>
          </w:p>
        </w:tc>
        <w:tc>
          <w:tcPr>
            <w:tcW w:w="0" w:type="auto"/>
          </w:tcPr>
          <w:p w14:paraId="46E7844B" w14:textId="401EE4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Introduction of n262 (updated)</w:t>
            </w:r>
          </w:p>
        </w:tc>
        <w:tc>
          <w:tcPr>
            <w:tcW w:w="0" w:type="auto"/>
          </w:tcPr>
          <w:p w14:paraId="3ACAFF19" w14:textId="7C37C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A9315C" w14:textId="03ADA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D750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D82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658F0A" w14:textId="77777777" w:rsidTr="003F2FDA">
        <w:tc>
          <w:tcPr>
            <w:tcW w:w="0" w:type="auto"/>
          </w:tcPr>
          <w:p w14:paraId="531D3CD2" w14:textId="1B2D71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R4-2111466</w:t>
            </w:r>
          </w:p>
        </w:tc>
        <w:tc>
          <w:tcPr>
            <w:tcW w:w="0" w:type="auto"/>
          </w:tcPr>
          <w:p w14:paraId="23B331C3" w14:textId="3978C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38.175: IAB EMC test configurations and performance requirements (updated)</w:t>
            </w:r>
          </w:p>
        </w:tc>
        <w:tc>
          <w:tcPr>
            <w:tcW w:w="0" w:type="auto"/>
          </w:tcPr>
          <w:p w14:paraId="2C88C7C7" w14:textId="6AA8BE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64F124" w14:textId="6695E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83AF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B99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85AC23" w14:textId="77777777" w:rsidTr="003F2FDA">
        <w:tc>
          <w:tcPr>
            <w:tcW w:w="0" w:type="auto"/>
          </w:tcPr>
          <w:p w14:paraId="78F05A88" w14:textId="09298B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R4-2111467</w:t>
            </w:r>
          </w:p>
        </w:tc>
        <w:tc>
          <w:tcPr>
            <w:tcW w:w="0" w:type="auto"/>
          </w:tcPr>
          <w:p w14:paraId="37CE1E8D" w14:textId="19EA4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BWs REFSENS</w:t>
            </w:r>
          </w:p>
        </w:tc>
        <w:tc>
          <w:tcPr>
            <w:tcW w:w="0" w:type="auto"/>
          </w:tcPr>
          <w:p w14:paraId="7976C689" w14:textId="4C777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AB6244" w14:textId="1DCE0B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E5A5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D39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F2E70B" w14:textId="77777777" w:rsidTr="003F2FDA">
        <w:tc>
          <w:tcPr>
            <w:tcW w:w="0" w:type="auto"/>
          </w:tcPr>
          <w:p w14:paraId="30F30760" w14:textId="539684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R4-2111468</w:t>
            </w:r>
          </w:p>
        </w:tc>
        <w:tc>
          <w:tcPr>
            <w:tcW w:w="0" w:type="auto"/>
          </w:tcPr>
          <w:p w14:paraId="766EAE63" w14:textId="5075B8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0F24F4DE" w14:textId="4F333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7D2A784" w14:textId="7BF9F2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7135A5" w14:textId="3ECEB6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23A162" w14:textId="1B29CF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</w:tr>
      <w:tr w:rsidR="00D412E4" w14:paraId="0D2F1328" w14:textId="77777777" w:rsidTr="003F2FDA">
        <w:tc>
          <w:tcPr>
            <w:tcW w:w="0" w:type="auto"/>
          </w:tcPr>
          <w:p w14:paraId="2FE00847" w14:textId="61FEB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R4-2111469</w:t>
            </w:r>
          </w:p>
        </w:tc>
        <w:tc>
          <w:tcPr>
            <w:tcW w:w="0" w:type="auto"/>
          </w:tcPr>
          <w:p w14:paraId="40AA53E0" w14:textId="02C46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(R16)</w:t>
            </w:r>
          </w:p>
        </w:tc>
        <w:tc>
          <w:tcPr>
            <w:tcW w:w="0" w:type="auto"/>
          </w:tcPr>
          <w:p w14:paraId="6160882C" w14:textId="4446A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F54EAFB" w14:textId="64A3D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C787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E13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D8D122" w14:textId="77777777" w:rsidTr="003F2FDA">
        <w:tc>
          <w:tcPr>
            <w:tcW w:w="0" w:type="auto"/>
          </w:tcPr>
          <w:p w14:paraId="71F5CE84" w14:textId="29DBE2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R4-2111470</w:t>
            </w:r>
          </w:p>
        </w:tc>
        <w:tc>
          <w:tcPr>
            <w:tcW w:w="0" w:type="auto"/>
          </w:tcPr>
          <w:p w14:paraId="7E00A0D9" w14:textId="738CA6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(R17)</w:t>
            </w:r>
          </w:p>
        </w:tc>
        <w:tc>
          <w:tcPr>
            <w:tcW w:w="0" w:type="auto"/>
          </w:tcPr>
          <w:p w14:paraId="7927B19E" w14:textId="75E72A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2D6064B" w14:textId="4057A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BC2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B68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1B9608" w14:textId="77777777" w:rsidTr="003F2FDA">
        <w:tc>
          <w:tcPr>
            <w:tcW w:w="0" w:type="auto"/>
          </w:tcPr>
          <w:p w14:paraId="4D762076" w14:textId="1E57A6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R4-2111471</w:t>
            </w:r>
          </w:p>
        </w:tc>
        <w:tc>
          <w:tcPr>
            <w:tcW w:w="0" w:type="auto"/>
          </w:tcPr>
          <w:p w14:paraId="47C832BF" w14:textId="239FE2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35MHz and 45MHz REFSENS</w:t>
            </w:r>
          </w:p>
        </w:tc>
        <w:tc>
          <w:tcPr>
            <w:tcW w:w="0" w:type="auto"/>
          </w:tcPr>
          <w:p w14:paraId="664FA818" w14:textId="47D25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F09157" w14:textId="6C99B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46A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6F18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33594C" w14:textId="77777777" w:rsidTr="003F2FDA">
        <w:tc>
          <w:tcPr>
            <w:tcW w:w="0" w:type="auto"/>
          </w:tcPr>
          <w:p w14:paraId="10AA195F" w14:textId="0BF59B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R4-2111472</w:t>
            </w:r>
          </w:p>
        </w:tc>
        <w:tc>
          <w:tcPr>
            <w:tcW w:w="0" w:type="auto"/>
          </w:tcPr>
          <w:p w14:paraId="689C0822" w14:textId="68590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44F0EA26" w14:textId="3A921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9539FED" w14:textId="10F18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2B25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981BF" w14:textId="1D021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</w:tr>
      <w:tr w:rsidR="00D412E4" w14:paraId="6A3EFEAF" w14:textId="77777777" w:rsidTr="003F2FDA">
        <w:tc>
          <w:tcPr>
            <w:tcW w:w="0" w:type="auto"/>
          </w:tcPr>
          <w:p w14:paraId="4F234C6A" w14:textId="0DBD6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R4-2111473</w:t>
            </w:r>
          </w:p>
        </w:tc>
        <w:tc>
          <w:tcPr>
            <w:tcW w:w="0" w:type="auto"/>
          </w:tcPr>
          <w:p w14:paraId="18374DB6" w14:textId="358BF8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1CACF25F" w14:textId="55CDF5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1DAE348" w14:textId="5940E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4E00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7C7F7" w14:textId="298FA3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</w:tr>
      <w:tr w:rsidR="00D412E4" w14:paraId="18597E8C" w14:textId="77777777" w:rsidTr="003F2FDA">
        <w:tc>
          <w:tcPr>
            <w:tcW w:w="0" w:type="auto"/>
          </w:tcPr>
          <w:p w14:paraId="0A676607" w14:textId="3C587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R4-2111474</w:t>
            </w:r>
          </w:p>
        </w:tc>
        <w:tc>
          <w:tcPr>
            <w:tcW w:w="0" w:type="auto"/>
          </w:tcPr>
          <w:p w14:paraId="3BC1C6AD" w14:textId="29820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Frequency Accuracy Pre-Compensation Budget</w:t>
            </w:r>
          </w:p>
        </w:tc>
        <w:tc>
          <w:tcPr>
            <w:tcW w:w="0" w:type="auto"/>
          </w:tcPr>
          <w:p w14:paraId="13EFB42A" w14:textId="7D3044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DDF7683" w14:textId="3FB224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D275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F11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A68984" w14:textId="77777777" w:rsidTr="003F2FDA">
        <w:tc>
          <w:tcPr>
            <w:tcW w:w="0" w:type="auto"/>
          </w:tcPr>
          <w:p w14:paraId="7B6CD2FE" w14:textId="13F660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R4-2111475</w:t>
            </w:r>
          </w:p>
        </w:tc>
        <w:tc>
          <w:tcPr>
            <w:tcW w:w="0" w:type="auto"/>
          </w:tcPr>
          <w:p w14:paraId="18E75B74" w14:textId="6DE3B6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Triple beat and 3ULCC MSD</w:t>
            </w:r>
          </w:p>
        </w:tc>
        <w:tc>
          <w:tcPr>
            <w:tcW w:w="0" w:type="auto"/>
          </w:tcPr>
          <w:p w14:paraId="7EAC2A4F" w14:textId="53CFCC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E0093E" w14:textId="65DED4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CF62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CF1D6" w14:textId="3099D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R4-2107627</w:t>
            </w:r>
          </w:p>
        </w:tc>
      </w:tr>
      <w:tr w:rsidR="00D412E4" w14:paraId="155FCCB6" w14:textId="77777777" w:rsidTr="003F2FDA">
        <w:tc>
          <w:tcPr>
            <w:tcW w:w="0" w:type="auto"/>
          </w:tcPr>
          <w:p w14:paraId="3555BDF4" w14:textId="173D2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R4-2111476</w:t>
            </w:r>
          </w:p>
        </w:tc>
        <w:tc>
          <w:tcPr>
            <w:tcW w:w="0" w:type="auto"/>
          </w:tcPr>
          <w:p w14:paraId="35651162" w14:textId="1FA2C0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IMD from ULCA</w:t>
            </w:r>
          </w:p>
        </w:tc>
        <w:tc>
          <w:tcPr>
            <w:tcW w:w="0" w:type="auto"/>
          </w:tcPr>
          <w:p w14:paraId="0158AAFB" w14:textId="41C66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A41282" w14:textId="72A67F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66EF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8303F" w14:textId="78672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R4-2107625</w:t>
            </w:r>
          </w:p>
        </w:tc>
      </w:tr>
      <w:tr w:rsidR="00D412E4" w14:paraId="4D58A589" w14:textId="77777777" w:rsidTr="003F2FDA">
        <w:tc>
          <w:tcPr>
            <w:tcW w:w="0" w:type="auto"/>
          </w:tcPr>
          <w:p w14:paraId="21954568" w14:textId="5CD34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R4-2111477</w:t>
            </w:r>
          </w:p>
        </w:tc>
        <w:tc>
          <w:tcPr>
            <w:tcW w:w="0" w:type="auto"/>
          </w:tcPr>
          <w:p w14:paraId="7694754E" w14:textId="30771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Timing Accuracy</w:t>
            </w:r>
          </w:p>
        </w:tc>
        <w:tc>
          <w:tcPr>
            <w:tcW w:w="0" w:type="auto"/>
          </w:tcPr>
          <w:p w14:paraId="386518F6" w14:textId="64912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197B774D" w14:textId="308DE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C87F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8AA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B7744C" w14:textId="77777777" w:rsidTr="003F2FDA">
        <w:tc>
          <w:tcPr>
            <w:tcW w:w="0" w:type="auto"/>
          </w:tcPr>
          <w:p w14:paraId="08BB8E77" w14:textId="4EF55D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R4-2111478</w:t>
            </w:r>
          </w:p>
        </w:tc>
        <w:tc>
          <w:tcPr>
            <w:tcW w:w="0" w:type="auto"/>
          </w:tcPr>
          <w:p w14:paraId="1E552155" w14:textId="360A31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LB_LB_MB MSD and LB_LB_LB Feasibility</w:t>
            </w:r>
          </w:p>
        </w:tc>
        <w:tc>
          <w:tcPr>
            <w:tcW w:w="0" w:type="auto"/>
          </w:tcPr>
          <w:p w14:paraId="42EC72E6" w14:textId="401C37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00C42A" w14:textId="157DB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723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AA5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FF8F47" w14:textId="77777777" w:rsidTr="003F2FDA">
        <w:tc>
          <w:tcPr>
            <w:tcW w:w="0" w:type="auto"/>
          </w:tcPr>
          <w:p w14:paraId="50084CAB" w14:textId="4B2873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R4-2111479</w:t>
            </w:r>
          </w:p>
        </w:tc>
        <w:tc>
          <w:tcPr>
            <w:tcW w:w="0" w:type="auto"/>
          </w:tcPr>
          <w:p w14:paraId="69720985" w14:textId="69E8C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Equation based MSD</w:t>
            </w:r>
          </w:p>
        </w:tc>
        <w:tc>
          <w:tcPr>
            <w:tcW w:w="0" w:type="auto"/>
          </w:tcPr>
          <w:p w14:paraId="56E42582" w14:textId="219B2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7FBF2D" w14:textId="57688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5D7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28F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069F30" w14:textId="77777777" w:rsidTr="003F2FDA">
        <w:tc>
          <w:tcPr>
            <w:tcW w:w="0" w:type="auto"/>
          </w:tcPr>
          <w:p w14:paraId="615C0B65" w14:textId="5615E2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R4-2111480</w:t>
            </w:r>
          </w:p>
        </w:tc>
        <w:tc>
          <w:tcPr>
            <w:tcW w:w="0" w:type="auto"/>
          </w:tcPr>
          <w:p w14:paraId="232E1F59" w14:textId="2099A8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on exceptions for non-baseline PC2 NC UL CA architectures</w:t>
            </w:r>
          </w:p>
        </w:tc>
        <w:tc>
          <w:tcPr>
            <w:tcW w:w="0" w:type="auto"/>
          </w:tcPr>
          <w:p w14:paraId="3B756443" w14:textId="41EDC8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1942A65" w14:textId="5A2AB1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2B26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483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96AE4C" w14:textId="77777777" w:rsidTr="003F2FDA">
        <w:tc>
          <w:tcPr>
            <w:tcW w:w="0" w:type="auto"/>
          </w:tcPr>
          <w:p w14:paraId="234B789B" w14:textId="50A951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R4-2111481</w:t>
            </w:r>
          </w:p>
        </w:tc>
        <w:tc>
          <w:tcPr>
            <w:tcW w:w="0" w:type="auto"/>
          </w:tcPr>
          <w:p w14:paraId="215E99A4" w14:textId="0AB42E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of working for combination not for block approval</w:t>
            </w:r>
          </w:p>
        </w:tc>
        <w:tc>
          <w:tcPr>
            <w:tcW w:w="0" w:type="auto"/>
          </w:tcPr>
          <w:p w14:paraId="4538FF6C" w14:textId="3D6960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6AB99B8" w14:textId="0E9EA9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4E6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257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C3E762" w14:textId="77777777" w:rsidTr="003F2FDA">
        <w:tc>
          <w:tcPr>
            <w:tcW w:w="0" w:type="auto"/>
          </w:tcPr>
          <w:p w14:paraId="5193899D" w14:textId="5B906F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R4-2111482</w:t>
            </w:r>
          </w:p>
        </w:tc>
        <w:tc>
          <w:tcPr>
            <w:tcW w:w="0" w:type="auto"/>
          </w:tcPr>
          <w:p w14:paraId="24133F80" w14:textId="4F236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for BCS4 Open Issues</w:t>
            </w:r>
          </w:p>
        </w:tc>
        <w:tc>
          <w:tcPr>
            <w:tcW w:w="0" w:type="auto"/>
          </w:tcPr>
          <w:p w14:paraId="1177E7D2" w14:textId="1D0595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005205B" w14:textId="7A37F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B71E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312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D92167" w14:textId="77777777" w:rsidTr="003F2FDA">
        <w:tc>
          <w:tcPr>
            <w:tcW w:w="0" w:type="auto"/>
          </w:tcPr>
          <w:p w14:paraId="0BDFB6BA" w14:textId="76E35B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R4-2111483</w:t>
            </w:r>
          </w:p>
        </w:tc>
        <w:tc>
          <w:tcPr>
            <w:tcW w:w="0" w:type="auto"/>
          </w:tcPr>
          <w:p w14:paraId="2071ABCE" w14:textId="0B35BF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43D8B416" w14:textId="27F6F5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B8176F2" w14:textId="4840CD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BD22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6C9D0" w14:textId="792530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</w:tr>
      <w:tr w:rsidR="00D412E4" w14:paraId="4403A4CF" w14:textId="77777777" w:rsidTr="003F2FDA">
        <w:tc>
          <w:tcPr>
            <w:tcW w:w="0" w:type="auto"/>
          </w:tcPr>
          <w:p w14:paraId="2C912023" w14:textId="5AD66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R4-2111484</w:t>
            </w:r>
          </w:p>
        </w:tc>
        <w:tc>
          <w:tcPr>
            <w:tcW w:w="0" w:type="auto"/>
          </w:tcPr>
          <w:p w14:paraId="568AA0F3" w14:textId="6E47AC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1F4D79FF" w14:textId="4EB0BA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7A4DFECE" w14:textId="6CFA6B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3516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D1B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339063" w14:textId="77777777" w:rsidTr="003F2FDA">
        <w:tc>
          <w:tcPr>
            <w:tcW w:w="0" w:type="auto"/>
          </w:tcPr>
          <w:p w14:paraId="10190850" w14:textId="08370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R4-2111485</w:t>
            </w:r>
          </w:p>
        </w:tc>
        <w:tc>
          <w:tcPr>
            <w:tcW w:w="0" w:type="auto"/>
          </w:tcPr>
          <w:p w14:paraId="2B6098D7" w14:textId="432DFA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33D4374A" w14:textId="55ECBA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6F59DAC9" w14:textId="75B7F1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2B47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3BA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2ED102" w14:textId="77777777" w:rsidTr="003F2FDA">
        <w:tc>
          <w:tcPr>
            <w:tcW w:w="0" w:type="auto"/>
          </w:tcPr>
          <w:p w14:paraId="7FE8E050" w14:textId="7F1535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R4-2111486</w:t>
            </w:r>
          </w:p>
        </w:tc>
        <w:tc>
          <w:tcPr>
            <w:tcW w:w="0" w:type="auto"/>
          </w:tcPr>
          <w:p w14:paraId="23F26609" w14:textId="6BC3D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25411C3F" w14:textId="5341D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4DE56079" w14:textId="1F399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B2D5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B3D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7161D4" w14:textId="77777777" w:rsidTr="003F2FDA">
        <w:tc>
          <w:tcPr>
            <w:tcW w:w="0" w:type="auto"/>
          </w:tcPr>
          <w:p w14:paraId="7610F437" w14:textId="5FC308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R4-2111487</w:t>
            </w:r>
          </w:p>
        </w:tc>
        <w:tc>
          <w:tcPr>
            <w:tcW w:w="0" w:type="auto"/>
          </w:tcPr>
          <w:p w14:paraId="0375DC1E" w14:textId="581C05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TS 38.101-3 due to the introduction of BCS2 for DC_(n)71AA</w:t>
            </w:r>
          </w:p>
        </w:tc>
        <w:tc>
          <w:tcPr>
            <w:tcW w:w="0" w:type="auto"/>
          </w:tcPr>
          <w:p w14:paraId="5B8A215F" w14:textId="461D0F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5D2F155F" w14:textId="63F99A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3D1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75B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5CA7E3" w14:textId="77777777" w:rsidTr="003F2FDA">
        <w:tc>
          <w:tcPr>
            <w:tcW w:w="0" w:type="auto"/>
          </w:tcPr>
          <w:p w14:paraId="7F2B439B" w14:textId="1BA18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R4-2111488</w:t>
            </w:r>
          </w:p>
        </w:tc>
        <w:tc>
          <w:tcPr>
            <w:tcW w:w="0" w:type="auto"/>
          </w:tcPr>
          <w:p w14:paraId="39CD9A6E" w14:textId="1EA76C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1FAA3106" w14:textId="17F2F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5F277C75" w14:textId="5FAB01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DE87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08CF6" w14:textId="3E714B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R4-2107811</w:t>
            </w:r>
          </w:p>
        </w:tc>
      </w:tr>
      <w:tr w:rsidR="00D412E4" w14:paraId="506FD1AB" w14:textId="77777777" w:rsidTr="003F2FDA">
        <w:tc>
          <w:tcPr>
            <w:tcW w:w="0" w:type="auto"/>
          </w:tcPr>
          <w:p w14:paraId="0F2F4F9F" w14:textId="6CCB72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R4-2111489</w:t>
            </w:r>
          </w:p>
        </w:tc>
        <w:tc>
          <w:tcPr>
            <w:tcW w:w="0" w:type="auto"/>
          </w:tcPr>
          <w:p w14:paraId="250E2FAD" w14:textId="53F189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CA_n25A-n77A</w:t>
            </w:r>
          </w:p>
        </w:tc>
        <w:tc>
          <w:tcPr>
            <w:tcW w:w="0" w:type="auto"/>
          </w:tcPr>
          <w:p w14:paraId="2C47BA12" w14:textId="742B4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6B9FD2F" w14:textId="3BF73D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32DA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9C6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006132" w14:textId="77777777" w:rsidTr="003F2FDA">
        <w:tc>
          <w:tcPr>
            <w:tcW w:w="0" w:type="auto"/>
          </w:tcPr>
          <w:p w14:paraId="07129FC9" w14:textId="349D6B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R4-2111490</w:t>
            </w:r>
          </w:p>
        </w:tc>
        <w:tc>
          <w:tcPr>
            <w:tcW w:w="0" w:type="auto"/>
          </w:tcPr>
          <w:p w14:paraId="708896C4" w14:textId="16376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CA_n41A-n77A</w:t>
            </w:r>
          </w:p>
        </w:tc>
        <w:tc>
          <w:tcPr>
            <w:tcW w:w="0" w:type="auto"/>
          </w:tcPr>
          <w:p w14:paraId="430CD89C" w14:textId="657AF4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EDEB8CE" w14:textId="38EFF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492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12B8C" w14:textId="69BDF7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R4-2107834</w:t>
            </w:r>
          </w:p>
        </w:tc>
      </w:tr>
      <w:tr w:rsidR="00D412E4" w14:paraId="2235A51C" w14:textId="77777777" w:rsidTr="003F2FDA">
        <w:tc>
          <w:tcPr>
            <w:tcW w:w="0" w:type="auto"/>
          </w:tcPr>
          <w:p w14:paraId="35F10870" w14:textId="7F0BE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R4-2111491</w:t>
            </w:r>
          </w:p>
        </w:tc>
        <w:tc>
          <w:tcPr>
            <w:tcW w:w="0" w:type="auto"/>
          </w:tcPr>
          <w:p w14:paraId="7ADD8F65" w14:textId="05BD5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CA_n71A-n77A</w:t>
            </w:r>
          </w:p>
        </w:tc>
        <w:tc>
          <w:tcPr>
            <w:tcW w:w="0" w:type="auto"/>
          </w:tcPr>
          <w:p w14:paraId="20D30650" w14:textId="4CDAE4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AA5DED6" w14:textId="047C7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62A5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BD0C9" w14:textId="361A94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R4-2107835</w:t>
            </w:r>
          </w:p>
        </w:tc>
      </w:tr>
      <w:tr w:rsidR="00D412E4" w14:paraId="088D7A15" w14:textId="77777777" w:rsidTr="003F2FDA">
        <w:tc>
          <w:tcPr>
            <w:tcW w:w="0" w:type="auto"/>
          </w:tcPr>
          <w:p w14:paraId="072BF798" w14:textId="36912A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R4-2111492</w:t>
            </w:r>
          </w:p>
        </w:tc>
        <w:tc>
          <w:tcPr>
            <w:tcW w:w="0" w:type="auto"/>
          </w:tcPr>
          <w:p w14:paraId="3CC62E0D" w14:textId="7A1E3D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and real-world implications</w:t>
            </w:r>
          </w:p>
        </w:tc>
        <w:tc>
          <w:tcPr>
            <w:tcW w:w="0" w:type="auto"/>
          </w:tcPr>
          <w:p w14:paraId="19E18C88" w14:textId="7520D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Deutsche Telekom, Verizon, CHTTL, AT&amp;T, Dish Network</w:t>
            </w:r>
          </w:p>
        </w:tc>
        <w:tc>
          <w:tcPr>
            <w:tcW w:w="0" w:type="auto"/>
          </w:tcPr>
          <w:p w14:paraId="7CD8EEC8" w14:textId="08274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4D63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AF3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14105E" w14:textId="77777777" w:rsidTr="003F2FDA">
        <w:tc>
          <w:tcPr>
            <w:tcW w:w="0" w:type="auto"/>
          </w:tcPr>
          <w:p w14:paraId="4A10F0F4" w14:textId="52C4A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R4-2111493</w:t>
            </w:r>
          </w:p>
        </w:tc>
        <w:tc>
          <w:tcPr>
            <w:tcW w:w="0" w:type="auto"/>
          </w:tcPr>
          <w:p w14:paraId="06F88A13" w14:textId="5E17E0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HST FR2 Deployment Scenario A</w:t>
            </w:r>
          </w:p>
        </w:tc>
        <w:tc>
          <w:tcPr>
            <w:tcW w:w="0" w:type="auto"/>
          </w:tcPr>
          <w:p w14:paraId="07D5AEAE" w14:textId="55061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9B1065" w14:textId="66BBDE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0BB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9AC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3665F4" w14:textId="77777777" w:rsidTr="003F2FDA">
        <w:tc>
          <w:tcPr>
            <w:tcW w:w="0" w:type="auto"/>
          </w:tcPr>
          <w:p w14:paraId="61B7DBE4" w14:textId="17F22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R4-2111494</w:t>
            </w:r>
          </w:p>
        </w:tc>
        <w:tc>
          <w:tcPr>
            <w:tcW w:w="0" w:type="auto"/>
          </w:tcPr>
          <w:p w14:paraId="657BB263" w14:textId="3F4001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557763C5" w14:textId="1595F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03B544E" w14:textId="34C172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1E29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A9798" w14:textId="7C42B9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R4-2108654</w:t>
            </w:r>
          </w:p>
        </w:tc>
      </w:tr>
      <w:tr w:rsidR="00D412E4" w14:paraId="5F6D7CA0" w14:textId="77777777" w:rsidTr="003F2FDA">
        <w:tc>
          <w:tcPr>
            <w:tcW w:w="0" w:type="auto"/>
          </w:tcPr>
          <w:p w14:paraId="226A15B3" w14:textId="0652ED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R4-2111495</w:t>
            </w:r>
          </w:p>
        </w:tc>
        <w:tc>
          <w:tcPr>
            <w:tcW w:w="0" w:type="auto"/>
          </w:tcPr>
          <w:p w14:paraId="5ACF4360" w14:textId="36668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Defining EVM for Transmit Diversity using the Pseudo-Inverse</w:t>
            </w:r>
          </w:p>
        </w:tc>
        <w:tc>
          <w:tcPr>
            <w:tcW w:w="0" w:type="auto"/>
          </w:tcPr>
          <w:p w14:paraId="5C58A16D" w14:textId="157E6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4F35AD7C" w14:textId="2C6957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D54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16B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5DDD58" w14:textId="77777777" w:rsidTr="003F2FDA">
        <w:tc>
          <w:tcPr>
            <w:tcW w:w="0" w:type="auto"/>
          </w:tcPr>
          <w:p w14:paraId="6C947F3C" w14:textId="0B017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R4-2111496</w:t>
            </w:r>
          </w:p>
        </w:tc>
        <w:tc>
          <w:tcPr>
            <w:tcW w:w="0" w:type="auto"/>
          </w:tcPr>
          <w:p w14:paraId="17E22187" w14:textId="51368E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HST FR2 Deployment Scenario B</w:t>
            </w:r>
          </w:p>
        </w:tc>
        <w:tc>
          <w:tcPr>
            <w:tcW w:w="0" w:type="auto"/>
          </w:tcPr>
          <w:p w14:paraId="592CFC27" w14:textId="3503DF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D24248" w14:textId="709DE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457D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A4A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60245C" w14:textId="77777777" w:rsidTr="003F2FDA">
        <w:tc>
          <w:tcPr>
            <w:tcW w:w="0" w:type="auto"/>
          </w:tcPr>
          <w:p w14:paraId="76C270A9" w14:textId="295FB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R4-2111497</w:t>
            </w:r>
          </w:p>
        </w:tc>
        <w:tc>
          <w:tcPr>
            <w:tcW w:w="0" w:type="auto"/>
          </w:tcPr>
          <w:p w14:paraId="1C68F79C" w14:textId="583CF4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CR:Correction on SRS carrier switching</w:t>
            </w:r>
          </w:p>
        </w:tc>
        <w:tc>
          <w:tcPr>
            <w:tcW w:w="0" w:type="auto"/>
          </w:tcPr>
          <w:p w14:paraId="01EFEB06" w14:textId="357EC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C18065D" w14:textId="5B1B1B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B91F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899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9763D7" w14:textId="77777777" w:rsidTr="003F2FDA">
        <w:tc>
          <w:tcPr>
            <w:tcW w:w="0" w:type="auto"/>
          </w:tcPr>
          <w:p w14:paraId="4D71A96F" w14:textId="72DE0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R4-2111498</w:t>
            </w:r>
          </w:p>
        </w:tc>
        <w:tc>
          <w:tcPr>
            <w:tcW w:w="0" w:type="auto"/>
          </w:tcPr>
          <w:p w14:paraId="1C7DE211" w14:textId="4AC23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RRM congestion control test cases for NR V2X</w:t>
            </w:r>
          </w:p>
        </w:tc>
        <w:tc>
          <w:tcPr>
            <w:tcW w:w="0" w:type="auto"/>
          </w:tcPr>
          <w:p w14:paraId="24565861" w14:textId="17E45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F894F8A" w14:textId="2EF39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BD33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B20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E70DCF" w14:textId="77777777" w:rsidTr="003F2FDA">
        <w:tc>
          <w:tcPr>
            <w:tcW w:w="0" w:type="auto"/>
          </w:tcPr>
          <w:p w14:paraId="367530E5" w14:textId="5F09B4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R4-2111499</w:t>
            </w:r>
          </w:p>
        </w:tc>
        <w:tc>
          <w:tcPr>
            <w:tcW w:w="0" w:type="auto"/>
          </w:tcPr>
          <w:p w14:paraId="48E18048" w14:textId="126D37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CGI reading test</w:t>
            </w:r>
          </w:p>
        </w:tc>
        <w:tc>
          <w:tcPr>
            <w:tcW w:w="0" w:type="auto"/>
          </w:tcPr>
          <w:p w14:paraId="0E0321C0" w14:textId="02F78E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9328331" w14:textId="6E27A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DFAA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7C1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B15F8C" w14:textId="77777777" w:rsidTr="003F2FDA">
        <w:tc>
          <w:tcPr>
            <w:tcW w:w="0" w:type="auto"/>
          </w:tcPr>
          <w:p w14:paraId="5F7ACBA1" w14:textId="09AB3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R4-2111500</w:t>
            </w:r>
          </w:p>
        </w:tc>
        <w:tc>
          <w:tcPr>
            <w:tcW w:w="0" w:type="auto"/>
          </w:tcPr>
          <w:p w14:paraId="04E2D0A2" w14:textId="0911B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UL spatial relation test</w:t>
            </w:r>
          </w:p>
        </w:tc>
        <w:tc>
          <w:tcPr>
            <w:tcW w:w="0" w:type="auto"/>
          </w:tcPr>
          <w:p w14:paraId="0C6A94F8" w14:textId="06B034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FE1B7D2" w14:textId="30E45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55E9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40C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231C36" w14:textId="77777777" w:rsidTr="003F2FDA">
        <w:tc>
          <w:tcPr>
            <w:tcW w:w="0" w:type="auto"/>
          </w:tcPr>
          <w:p w14:paraId="1D9FBFEF" w14:textId="4AFE1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R4-2111501</w:t>
            </w:r>
          </w:p>
        </w:tc>
        <w:tc>
          <w:tcPr>
            <w:tcW w:w="0" w:type="auto"/>
          </w:tcPr>
          <w:p w14:paraId="1493074C" w14:textId="114FA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consideration for NR inter-band UL CA</w:t>
            </w:r>
          </w:p>
        </w:tc>
        <w:tc>
          <w:tcPr>
            <w:tcW w:w="0" w:type="auto"/>
          </w:tcPr>
          <w:p w14:paraId="678BAF6C" w14:textId="37F056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4D5A0A4" w14:textId="1A424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80AE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A5A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4FB54D" w14:textId="77777777" w:rsidTr="003F2FDA">
        <w:tc>
          <w:tcPr>
            <w:tcW w:w="0" w:type="auto"/>
          </w:tcPr>
          <w:p w14:paraId="23AC3898" w14:textId="42EB05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R4-2111502</w:t>
            </w:r>
          </w:p>
        </w:tc>
        <w:tc>
          <w:tcPr>
            <w:tcW w:w="0" w:type="auto"/>
          </w:tcPr>
          <w:p w14:paraId="2103E235" w14:textId="4D3E8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2D09CD91" w14:textId="72D91D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6C2003FF" w14:textId="0E5C7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4643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715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07A4C2" w14:textId="77777777" w:rsidTr="003F2FDA">
        <w:tc>
          <w:tcPr>
            <w:tcW w:w="0" w:type="auto"/>
          </w:tcPr>
          <w:p w14:paraId="02D8FFE5" w14:textId="1A485C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R4-2111503</w:t>
            </w:r>
          </w:p>
        </w:tc>
        <w:tc>
          <w:tcPr>
            <w:tcW w:w="0" w:type="auto"/>
          </w:tcPr>
          <w:p w14:paraId="59DDA8B7" w14:textId="6512E2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279E5AFD" w14:textId="209596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115529D" w14:textId="25C26C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0EF5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CC1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692975" w14:textId="77777777" w:rsidTr="003F2FDA">
        <w:tc>
          <w:tcPr>
            <w:tcW w:w="0" w:type="auto"/>
          </w:tcPr>
          <w:p w14:paraId="0CC2C472" w14:textId="046854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R4-2111504</w:t>
            </w:r>
          </w:p>
        </w:tc>
        <w:tc>
          <w:tcPr>
            <w:tcW w:w="0" w:type="auto"/>
          </w:tcPr>
          <w:p w14:paraId="26F70968" w14:textId="317716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BS conformance test FR2 Rx out of band test MU calculation</w:t>
            </w:r>
          </w:p>
        </w:tc>
        <w:tc>
          <w:tcPr>
            <w:tcW w:w="0" w:type="auto"/>
          </w:tcPr>
          <w:p w14:paraId="6E3092E6" w14:textId="409E1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88083A1" w14:textId="0C0D9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469D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4FF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35FF14" w14:textId="77777777" w:rsidTr="003F2FDA">
        <w:tc>
          <w:tcPr>
            <w:tcW w:w="0" w:type="auto"/>
          </w:tcPr>
          <w:p w14:paraId="6FB5135C" w14:textId="40878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R4-2111505</w:t>
            </w:r>
          </w:p>
        </w:tc>
        <w:tc>
          <w:tcPr>
            <w:tcW w:w="0" w:type="auto"/>
          </w:tcPr>
          <w:p w14:paraId="10B4A1DE" w14:textId="2B9F2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7CB2756C" w14:textId="13C3E2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54F9DC7" w14:textId="5CD685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64CAB6" w14:textId="2CBB1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C185C7" w14:textId="1F89E4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</w:tr>
      <w:tr w:rsidR="00D412E4" w14:paraId="065375C9" w14:textId="77777777" w:rsidTr="003F2FDA">
        <w:tc>
          <w:tcPr>
            <w:tcW w:w="0" w:type="auto"/>
          </w:tcPr>
          <w:p w14:paraId="431FF3C0" w14:textId="4ADA58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R4-2111506</w:t>
            </w:r>
          </w:p>
        </w:tc>
        <w:tc>
          <w:tcPr>
            <w:tcW w:w="0" w:type="auto"/>
          </w:tcPr>
          <w:p w14:paraId="3BD6E098" w14:textId="358857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3D730AE0" w14:textId="4AA06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174FD2F" w14:textId="06EAB3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21A4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A037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CCA96B" w14:textId="77777777" w:rsidTr="003F2FDA">
        <w:tc>
          <w:tcPr>
            <w:tcW w:w="0" w:type="auto"/>
          </w:tcPr>
          <w:p w14:paraId="7FC1E826" w14:textId="268C4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R4-2111507</w:t>
            </w:r>
          </w:p>
        </w:tc>
        <w:tc>
          <w:tcPr>
            <w:tcW w:w="0" w:type="auto"/>
          </w:tcPr>
          <w:p w14:paraId="4CF3FDC1" w14:textId="6E8B2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revision</w:t>
            </w:r>
          </w:p>
        </w:tc>
        <w:tc>
          <w:tcPr>
            <w:tcW w:w="0" w:type="auto"/>
          </w:tcPr>
          <w:p w14:paraId="475AAA02" w14:textId="6AF415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C38E0D8" w14:textId="30F7B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D16C1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099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94B7FB" w14:textId="77777777" w:rsidTr="003F2FDA">
        <w:tc>
          <w:tcPr>
            <w:tcW w:w="0" w:type="auto"/>
          </w:tcPr>
          <w:p w14:paraId="40716980" w14:textId="0162FC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R4-2111508</w:t>
            </w:r>
          </w:p>
        </w:tc>
        <w:tc>
          <w:tcPr>
            <w:tcW w:w="0" w:type="auto"/>
          </w:tcPr>
          <w:p w14:paraId="59E93834" w14:textId="4D6FB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applicability</w:t>
            </w:r>
          </w:p>
        </w:tc>
        <w:tc>
          <w:tcPr>
            <w:tcW w:w="0" w:type="auto"/>
          </w:tcPr>
          <w:p w14:paraId="631E0186" w14:textId="50CED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12D5B55" w14:textId="2A60FC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1583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A503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5ED6B6" w14:textId="77777777" w:rsidTr="003F2FDA">
        <w:tc>
          <w:tcPr>
            <w:tcW w:w="0" w:type="auto"/>
          </w:tcPr>
          <w:p w14:paraId="6342DA90" w14:textId="2F5FFD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R4-2111509</w:t>
            </w:r>
          </w:p>
        </w:tc>
        <w:tc>
          <w:tcPr>
            <w:tcW w:w="0" w:type="auto"/>
          </w:tcPr>
          <w:p w14:paraId="16C7B07D" w14:textId="10959A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EESS protection requirements after 2024/2027</w:t>
            </w:r>
          </w:p>
        </w:tc>
        <w:tc>
          <w:tcPr>
            <w:tcW w:w="0" w:type="auto"/>
          </w:tcPr>
          <w:p w14:paraId="05CA6DA7" w14:textId="5664F4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1DD42A9" w14:textId="7A0E39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5320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525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312B57" w14:textId="77777777" w:rsidTr="003F2FDA">
        <w:tc>
          <w:tcPr>
            <w:tcW w:w="0" w:type="auto"/>
          </w:tcPr>
          <w:p w14:paraId="48041A67" w14:textId="3F5898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R4-2111510</w:t>
            </w:r>
          </w:p>
        </w:tc>
        <w:tc>
          <w:tcPr>
            <w:tcW w:w="0" w:type="auto"/>
          </w:tcPr>
          <w:p w14:paraId="6075CE4A" w14:textId="44EF7A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OTA test methods for 52.6 to 71 GHz frequency range</w:t>
            </w:r>
          </w:p>
        </w:tc>
        <w:tc>
          <w:tcPr>
            <w:tcW w:w="0" w:type="auto"/>
          </w:tcPr>
          <w:p w14:paraId="2277C3CD" w14:textId="32361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79F5DEC" w14:textId="607B3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E307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F6D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412805" w14:textId="77777777" w:rsidTr="003F2FDA">
        <w:tc>
          <w:tcPr>
            <w:tcW w:w="0" w:type="auto"/>
          </w:tcPr>
          <w:p w14:paraId="6B68437B" w14:textId="0CA90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19F1C24B" w14:textId="4B7AC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6AB76D6B" w14:textId="409F56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ED883A" w14:textId="3BD24B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FD1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92083" w14:textId="0DA70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</w:tr>
      <w:tr w:rsidR="00D412E4" w14:paraId="0C200C5B" w14:textId="77777777" w:rsidTr="003F2FDA">
        <w:tc>
          <w:tcPr>
            <w:tcW w:w="0" w:type="auto"/>
          </w:tcPr>
          <w:p w14:paraId="2526025E" w14:textId="4486A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R4-2111512</w:t>
            </w:r>
          </w:p>
        </w:tc>
        <w:tc>
          <w:tcPr>
            <w:tcW w:w="0" w:type="auto"/>
          </w:tcPr>
          <w:p w14:paraId="3E35A951" w14:textId="7DA18D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2BAD58C0" w14:textId="39B56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328CCD" w14:textId="008CF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5060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857D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CE77D0" w14:textId="77777777" w:rsidTr="003F2FDA">
        <w:tc>
          <w:tcPr>
            <w:tcW w:w="0" w:type="auto"/>
          </w:tcPr>
          <w:p w14:paraId="61A767CF" w14:textId="45D72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6E466469" w14:textId="6A2E0A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1D8705C9" w14:textId="0363A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F5AA63" w14:textId="20C03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9684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5BC88" w14:textId="09DA9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</w:tr>
      <w:tr w:rsidR="00D412E4" w14:paraId="27932071" w14:textId="77777777" w:rsidTr="003F2FDA">
        <w:tc>
          <w:tcPr>
            <w:tcW w:w="0" w:type="auto"/>
          </w:tcPr>
          <w:p w14:paraId="43FE33B6" w14:textId="52506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R4-2111514</w:t>
            </w:r>
          </w:p>
        </w:tc>
        <w:tc>
          <w:tcPr>
            <w:tcW w:w="0" w:type="auto"/>
          </w:tcPr>
          <w:p w14:paraId="0A12A4DD" w14:textId="70CC5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084B5A4D" w14:textId="69352D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D3EF4C" w14:textId="383095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9020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43A1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7322EC" w14:textId="77777777" w:rsidTr="003F2FDA">
        <w:tc>
          <w:tcPr>
            <w:tcW w:w="0" w:type="auto"/>
          </w:tcPr>
          <w:p w14:paraId="6CE518CB" w14:textId="6A0FA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R4-2111515</w:t>
            </w:r>
          </w:p>
        </w:tc>
        <w:tc>
          <w:tcPr>
            <w:tcW w:w="0" w:type="auto"/>
          </w:tcPr>
          <w:p w14:paraId="2BF50814" w14:textId="753344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Interruptions during SCell activation in NR-U</w:t>
            </w:r>
          </w:p>
        </w:tc>
        <w:tc>
          <w:tcPr>
            <w:tcW w:w="0" w:type="auto"/>
          </w:tcPr>
          <w:p w14:paraId="7243A321" w14:textId="4AE4AE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D62E36" w14:textId="41FB6F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B7A5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687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FF74EB" w14:textId="77777777" w:rsidTr="003F2FDA">
        <w:tc>
          <w:tcPr>
            <w:tcW w:w="0" w:type="auto"/>
          </w:tcPr>
          <w:p w14:paraId="19283D8F" w14:textId="3B352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R4-2111516</w:t>
            </w:r>
          </w:p>
        </w:tc>
        <w:tc>
          <w:tcPr>
            <w:tcW w:w="0" w:type="auto"/>
          </w:tcPr>
          <w:p w14:paraId="37CE44BB" w14:textId="00504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RRM performance requirements</w:t>
            </w:r>
          </w:p>
        </w:tc>
        <w:tc>
          <w:tcPr>
            <w:tcW w:w="0" w:type="auto"/>
          </w:tcPr>
          <w:p w14:paraId="7F2F9318" w14:textId="2390FF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2B05C4" w14:textId="0C98C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8908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3DC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77A7D8" w14:textId="77777777" w:rsidTr="003F2FDA">
        <w:tc>
          <w:tcPr>
            <w:tcW w:w="0" w:type="auto"/>
          </w:tcPr>
          <w:p w14:paraId="3EF1044C" w14:textId="406EC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R4-2111517</w:t>
            </w:r>
          </w:p>
        </w:tc>
        <w:tc>
          <w:tcPr>
            <w:tcW w:w="0" w:type="auto"/>
          </w:tcPr>
          <w:p w14:paraId="3F3EB2DF" w14:textId="760DE2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NR operation in 57-71GHz</w:t>
            </w:r>
          </w:p>
        </w:tc>
        <w:tc>
          <w:tcPr>
            <w:tcW w:w="0" w:type="auto"/>
          </w:tcPr>
          <w:p w14:paraId="6360F7FD" w14:textId="0DAA14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A16A318" w14:textId="50DA1D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7B7E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86E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773D4E" w14:textId="77777777" w:rsidTr="003F2FDA">
        <w:tc>
          <w:tcPr>
            <w:tcW w:w="0" w:type="auto"/>
          </w:tcPr>
          <w:p w14:paraId="4AD5FC96" w14:textId="2077B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R4-2111518</w:t>
            </w:r>
          </w:p>
        </w:tc>
        <w:tc>
          <w:tcPr>
            <w:tcW w:w="0" w:type="auto"/>
          </w:tcPr>
          <w:p w14:paraId="0E47F3EE" w14:textId="2C3E2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RedCap UE</w:t>
            </w:r>
          </w:p>
        </w:tc>
        <w:tc>
          <w:tcPr>
            <w:tcW w:w="0" w:type="auto"/>
          </w:tcPr>
          <w:p w14:paraId="79659CC4" w14:textId="67E667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3C0AF5" w14:textId="0D18E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7D27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9AE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953F3D" w14:textId="77777777" w:rsidTr="003F2FDA">
        <w:tc>
          <w:tcPr>
            <w:tcW w:w="0" w:type="auto"/>
          </w:tcPr>
          <w:p w14:paraId="0362EAE8" w14:textId="07A7E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R4-2111519</w:t>
            </w:r>
          </w:p>
        </w:tc>
        <w:tc>
          <w:tcPr>
            <w:tcW w:w="0" w:type="auto"/>
          </w:tcPr>
          <w:p w14:paraId="04DA8945" w14:textId="501BD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4ED0DE61" w14:textId="57BCD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3DEFFF90" w14:textId="02A74E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2C06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CE977" w14:textId="678759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</w:tr>
      <w:tr w:rsidR="00D412E4" w14:paraId="3BB35E73" w14:textId="77777777" w:rsidTr="003F2FDA">
        <w:tc>
          <w:tcPr>
            <w:tcW w:w="0" w:type="auto"/>
          </w:tcPr>
          <w:p w14:paraId="523F92CA" w14:textId="6B3B2A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R4-2111520</w:t>
            </w:r>
          </w:p>
        </w:tc>
        <w:tc>
          <w:tcPr>
            <w:tcW w:w="0" w:type="auto"/>
          </w:tcPr>
          <w:p w14:paraId="6BEF4278" w14:textId="57D00C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54D5F5CC" w14:textId="636C0B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F4364DC" w14:textId="42FFE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78105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CD27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6AE672" w14:textId="77777777" w:rsidTr="003F2FDA">
        <w:tc>
          <w:tcPr>
            <w:tcW w:w="0" w:type="auto"/>
          </w:tcPr>
          <w:p w14:paraId="1386DAD1" w14:textId="71175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R4-2111521</w:t>
            </w:r>
          </w:p>
        </w:tc>
        <w:tc>
          <w:tcPr>
            <w:tcW w:w="0" w:type="auto"/>
          </w:tcPr>
          <w:p w14:paraId="37853288" w14:textId="277B9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EMC</w:t>
            </w:r>
          </w:p>
        </w:tc>
        <w:tc>
          <w:tcPr>
            <w:tcW w:w="0" w:type="auto"/>
          </w:tcPr>
          <w:p w14:paraId="0BF06480" w14:textId="4BCA2B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4C34DB" w14:textId="25F07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946B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A4B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2AE9CA" w14:textId="77777777" w:rsidTr="003F2FDA">
        <w:tc>
          <w:tcPr>
            <w:tcW w:w="0" w:type="auto"/>
          </w:tcPr>
          <w:p w14:paraId="32FAD0F7" w14:textId="7D57A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R4-2111522</w:t>
            </w:r>
          </w:p>
        </w:tc>
        <w:tc>
          <w:tcPr>
            <w:tcW w:w="0" w:type="auto"/>
          </w:tcPr>
          <w:p w14:paraId="5B2F51D8" w14:textId="25FC4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4163BB90" w14:textId="5ACFBC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A1F52F7" w14:textId="6E73B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BE84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B3A5D" w14:textId="691F0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</w:tr>
      <w:tr w:rsidR="00D412E4" w14:paraId="403AA676" w14:textId="77777777" w:rsidTr="003F2FDA">
        <w:tc>
          <w:tcPr>
            <w:tcW w:w="0" w:type="auto"/>
          </w:tcPr>
          <w:p w14:paraId="723D7411" w14:textId="2510D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R4-2111523</w:t>
            </w:r>
          </w:p>
        </w:tc>
        <w:tc>
          <w:tcPr>
            <w:tcW w:w="0" w:type="auto"/>
          </w:tcPr>
          <w:p w14:paraId="3A9AAFDB" w14:textId="1120D9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5B592BD0" w14:textId="34544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6F2C0CE" w14:textId="1F487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DB44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F71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70A53B" w14:textId="77777777" w:rsidTr="003F2FDA">
        <w:tc>
          <w:tcPr>
            <w:tcW w:w="0" w:type="auto"/>
          </w:tcPr>
          <w:p w14:paraId="03920095" w14:textId="187FA6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R4-2111524</w:t>
            </w:r>
          </w:p>
        </w:tc>
        <w:tc>
          <w:tcPr>
            <w:tcW w:w="0" w:type="auto"/>
          </w:tcPr>
          <w:p w14:paraId="132CFFD1" w14:textId="74222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38.101-2-g70: Removing ambiguity on MPRnarrow for PC3 MPR</w:t>
            </w:r>
          </w:p>
        </w:tc>
        <w:tc>
          <w:tcPr>
            <w:tcW w:w="0" w:type="auto"/>
          </w:tcPr>
          <w:p w14:paraId="405EA46E" w14:textId="5C79CD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09D6EFF3" w14:textId="47D5A2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BFE4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F62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AA02D9" w14:textId="77777777" w:rsidTr="003F2FDA">
        <w:tc>
          <w:tcPr>
            <w:tcW w:w="0" w:type="auto"/>
          </w:tcPr>
          <w:p w14:paraId="51E070D0" w14:textId="6B3C17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R4-2111525</w:t>
            </w:r>
          </w:p>
        </w:tc>
        <w:tc>
          <w:tcPr>
            <w:tcW w:w="0" w:type="auto"/>
          </w:tcPr>
          <w:p w14:paraId="2A54C909" w14:textId="7B68D1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38.101-2-h10: Removing ambiguity on MPRnarrow for PC3 MPR</w:t>
            </w:r>
          </w:p>
        </w:tc>
        <w:tc>
          <w:tcPr>
            <w:tcW w:w="0" w:type="auto"/>
          </w:tcPr>
          <w:p w14:paraId="11B12036" w14:textId="7F41F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532D6519" w14:textId="1FD61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C53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5437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CD35B0" w14:textId="77777777" w:rsidTr="003F2FDA">
        <w:tc>
          <w:tcPr>
            <w:tcW w:w="0" w:type="auto"/>
          </w:tcPr>
          <w:p w14:paraId="2B8C68B9" w14:textId="0C9188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R4-2111526</w:t>
            </w:r>
          </w:p>
        </w:tc>
        <w:tc>
          <w:tcPr>
            <w:tcW w:w="0" w:type="auto"/>
          </w:tcPr>
          <w:p w14:paraId="449A49E3" w14:textId="46397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NS_12, NS_13, NS_14, NS_15</w:t>
            </w:r>
          </w:p>
        </w:tc>
        <w:tc>
          <w:tcPr>
            <w:tcW w:w="0" w:type="auto"/>
          </w:tcPr>
          <w:p w14:paraId="6E116AA5" w14:textId="269B37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2D352C56" w14:textId="2BB3AF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F2A4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9CF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6A6BC2" w14:textId="77777777" w:rsidTr="003F2FDA">
        <w:tc>
          <w:tcPr>
            <w:tcW w:w="0" w:type="auto"/>
          </w:tcPr>
          <w:p w14:paraId="65838F9B" w14:textId="26B4D6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R4-2111527</w:t>
            </w:r>
          </w:p>
        </w:tc>
        <w:tc>
          <w:tcPr>
            <w:tcW w:w="0" w:type="auto"/>
          </w:tcPr>
          <w:p w14:paraId="03290D72" w14:textId="028C6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NS_12, NS_13, NS_14, NS_15</w:t>
            </w:r>
          </w:p>
        </w:tc>
        <w:tc>
          <w:tcPr>
            <w:tcW w:w="0" w:type="auto"/>
          </w:tcPr>
          <w:p w14:paraId="58F5839D" w14:textId="5E7D4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5DC6F687" w14:textId="061BA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EC77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C92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90EFA9" w14:textId="77777777" w:rsidTr="003F2FDA">
        <w:tc>
          <w:tcPr>
            <w:tcW w:w="0" w:type="auto"/>
          </w:tcPr>
          <w:p w14:paraId="11E790DA" w14:textId="7D46F5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R4-2111528</w:t>
            </w:r>
          </w:p>
        </w:tc>
        <w:tc>
          <w:tcPr>
            <w:tcW w:w="0" w:type="auto"/>
          </w:tcPr>
          <w:p w14:paraId="7BACC1C6" w14:textId="264B8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 50MHz REFSENS</w:t>
            </w:r>
          </w:p>
        </w:tc>
        <w:tc>
          <w:tcPr>
            <w:tcW w:w="0" w:type="auto"/>
          </w:tcPr>
          <w:p w14:paraId="2D92CD2E" w14:textId="39BBB5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3D6281D" w14:textId="712DD0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CDC8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30E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6FFF89" w14:textId="77777777" w:rsidTr="003F2FDA">
        <w:tc>
          <w:tcPr>
            <w:tcW w:w="0" w:type="auto"/>
          </w:tcPr>
          <w:p w14:paraId="75167A48" w14:textId="5CAB1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R4-2111529</w:t>
            </w:r>
          </w:p>
        </w:tc>
        <w:tc>
          <w:tcPr>
            <w:tcW w:w="0" w:type="auto"/>
          </w:tcPr>
          <w:p w14:paraId="7A5E12EA" w14:textId="2A328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06089778" w14:textId="701C6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A77ED5" w14:textId="0BB35C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B979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B33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B181B7" w14:textId="77777777" w:rsidTr="003F2FDA">
        <w:tc>
          <w:tcPr>
            <w:tcW w:w="0" w:type="auto"/>
          </w:tcPr>
          <w:p w14:paraId="5BC24E56" w14:textId="7ECA2A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R4-2111530</w:t>
            </w:r>
          </w:p>
        </w:tc>
        <w:tc>
          <w:tcPr>
            <w:tcW w:w="0" w:type="auto"/>
          </w:tcPr>
          <w:p w14:paraId="484425DA" w14:textId="2CD66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n8 n71 Asymmetric Uplink Downlink Requirements</w:t>
            </w:r>
          </w:p>
        </w:tc>
        <w:tc>
          <w:tcPr>
            <w:tcW w:w="0" w:type="auto"/>
          </w:tcPr>
          <w:p w14:paraId="796CEDDD" w14:textId="3806C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2EE3709" w14:textId="76D3E0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C248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4CB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783CA9" w14:textId="77777777" w:rsidTr="003F2FDA">
        <w:tc>
          <w:tcPr>
            <w:tcW w:w="0" w:type="auto"/>
          </w:tcPr>
          <w:p w14:paraId="5D6131C8" w14:textId="50BC0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R4-2111531</w:t>
            </w:r>
          </w:p>
        </w:tc>
        <w:tc>
          <w:tcPr>
            <w:tcW w:w="0" w:type="auto"/>
          </w:tcPr>
          <w:p w14:paraId="74BFA33D" w14:textId="59632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76E65657" w14:textId="4B010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7D8B391E" w14:textId="021930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1B3B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E8E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BB18F9" w14:textId="77777777" w:rsidTr="003F2FDA">
        <w:tc>
          <w:tcPr>
            <w:tcW w:w="0" w:type="auto"/>
          </w:tcPr>
          <w:p w14:paraId="60671023" w14:textId="43B9D5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R4-2111532</w:t>
            </w:r>
          </w:p>
        </w:tc>
        <w:tc>
          <w:tcPr>
            <w:tcW w:w="0" w:type="auto"/>
          </w:tcPr>
          <w:p w14:paraId="6CE30360" w14:textId="4B3CE5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 REFSENS</w:t>
            </w:r>
          </w:p>
        </w:tc>
        <w:tc>
          <w:tcPr>
            <w:tcW w:w="0" w:type="auto"/>
          </w:tcPr>
          <w:p w14:paraId="5C0572F5" w14:textId="7A3E3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8180F39" w14:textId="3EF82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CDE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27A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2A9F41" w14:textId="77777777" w:rsidTr="003F2FDA">
        <w:tc>
          <w:tcPr>
            <w:tcW w:w="0" w:type="auto"/>
          </w:tcPr>
          <w:p w14:paraId="704F72F3" w14:textId="4A2C62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R4-2111533</w:t>
            </w:r>
          </w:p>
        </w:tc>
        <w:tc>
          <w:tcPr>
            <w:tcW w:w="0" w:type="auto"/>
          </w:tcPr>
          <w:p w14:paraId="32F9C9C4" w14:textId="23BEF8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synchronization between bands n48 and n77</w:t>
            </w:r>
          </w:p>
        </w:tc>
        <w:tc>
          <w:tcPr>
            <w:tcW w:w="0" w:type="auto"/>
          </w:tcPr>
          <w:p w14:paraId="33BE36DA" w14:textId="704FD0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 and DISH Network</w:t>
            </w:r>
          </w:p>
        </w:tc>
        <w:tc>
          <w:tcPr>
            <w:tcW w:w="0" w:type="auto"/>
          </w:tcPr>
          <w:p w14:paraId="234B0A16" w14:textId="4105E4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CEAD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FF6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4FB9F7" w14:textId="77777777" w:rsidTr="003F2FDA">
        <w:tc>
          <w:tcPr>
            <w:tcW w:w="0" w:type="auto"/>
          </w:tcPr>
          <w:p w14:paraId="444E1034" w14:textId="689DF0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R4-2111534</w:t>
            </w:r>
          </w:p>
        </w:tc>
        <w:tc>
          <w:tcPr>
            <w:tcW w:w="0" w:type="auto"/>
          </w:tcPr>
          <w:p w14:paraId="01D066CC" w14:textId="0E0E1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Uplink REFSENS for DC_(n)71AA</w:t>
            </w:r>
          </w:p>
        </w:tc>
        <w:tc>
          <w:tcPr>
            <w:tcW w:w="0" w:type="auto"/>
          </w:tcPr>
          <w:p w14:paraId="330453A9" w14:textId="4DC83B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80A5309" w14:textId="15AF3A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206C8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0D608" w14:textId="7E766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R4-2107626</w:t>
            </w:r>
          </w:p>
        </w:tc>
      </w:tr>
      <w:tr w:rsidR="00D412E4" w14:paraId="78C337BE" w14:textId="77777777" w:rsidTr="003F2FDA">
        <w:tc>
          <w:tcPr>
            <w:tcW w:w="0" w:type="auto"/>
          </w:tcPr>
          <w:p w14:paraId="1B76CC1A" w14:textId="743E79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R4-2111535</w:t>
            </w:r>
          </w:p>
        </w:tc>
        <w:tc>
          <w:tcPr>
            <w:tcW w:w="0" w:type="auto"/>
          </w:tcPr>
          <w:p w14:paraId="3780B7EB" w14:textId="1BCC9D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Sidelink in NR Band n14 and Coexistence Studies</w:t>
            </w:r>
          </w:p>
        </w:tc>
        <w:tc>
          <w:tcPr>
            <w:tcW w:w="0" w:type="auto"/>
          </w:tcPr>
          <w:p w14:paraId="601C8E3B" w14:textId="13C34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28961CC" w14:textId="45C0A9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79AC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49E20" w14:textId="0B23D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R4-2107867</w:t>
            </w:r>
          </w:p>
        </w:tc>
      </w:tr>
      <w:tr w:rsidR="00D412E4" w14:paraId="5D10B860" w14:textId="77777777" w:rsidTr="003F2FDA">
        <w:tc>
          <w:tcPr>
            <w:tcW w:w="0" w:type="auto"/>
          </w:tcPr>
          <w:p w14:paraId="40BFFD36" w14:textId="657E16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R4-2111536</w:t>
            </w:r>
          </w:p>
        </w:tc>
        <w:tc>
          <w:tcPr>
            <w:tcW w:w="0" w:type="auto"/>
          </w:tcPr>
          <w:p w14:paraId="2061CFDB" w14:textId="312CBF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636FCE70" w14:textId="1CB40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34F7C46" w14:textId="41367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5F5E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F88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D8307B" w14:textId="77777777" w:rsidTr="003F2FDA">
        <w:tc>
          <w:tcPr>
            <w:tcW w:w="0" w:type="auto"/>
          </w:tcPr>
          <w:p w14:paraId="27152508" w14:textId="5DC88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R4-2111537</w:t>
            </w:r>
          </w:p>
        </w:tc>
        <w:tc>
          <w:tcPr>
            <w:tcW w:w="0" w:type="auto"/>
          </w:tcPr>
          <w:p w14:paraId="713A73C7" w14:textId="704BDB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Single Uplink REFSENS Simplification</w:t>
            </w:r>
          </w:p>
        </w:tc>
        <w:tc>
          <w:tcPr>
            <w:tcW w:w="0" w:type="auto"/>
          </w:tcPr>
          <w:p w14:paraId="6A788B42" w14:textId="29257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D834775" w14:textId="1D1D0D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591D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356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9A88BC" w14:textId="77777777" w:rsidTr="003F2FDA">
        <w:tc>
          <w:tcPr>
            <w:tcW w:w="0" w:type="auto"/>
          </w:tcPr>
          <w:p w14:paraId="16D24E8A" w14:textId="387C8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R4-2111538</w:t>
            </w:r>
          </w:p>
        </w:tc>
        <w:tc>
          <w:tcPr>
            <w:tcW w:w="0" w:type="auto"/>
          </w:tcPr>
          <w:p w14:paraId="1D1BC360" w14:textId="1D7F4E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FDD SDL REFSENS Table Simplification</w:t>
            </w:r>
          </w:p>
        </w:tc>
        <w:tc>
          <w:tcPr>
            <w:tcW w:w="0" w:type="auto"/>
          </w:tcPr>
          <w:p w14:paraId="4D22F90A" w14:textId="37E315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1B8D331" w14:textId="1DBEBC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AE1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90D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D29C85" w14:textId="77777777" w:rsidTr="003F2FDA">
        <w:tc>
          <w:tcPr>
            <w:tcW w:w="0" w:type="auto"/>
          </w:tcPr>
          <w:p w14:paraId="754F1358" w14:textId="41CB4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R4-2111539</w:t>
            </w:r>
          </w:p>
        </w:tc>
        <w:tc>
          <w:tcPr>
            <w:tcW w:w="0" w:type="auto"/>
          </w:tcPr>
          <w:p w14:paraId="75A5FEE4" w14:textId="2DFBA7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Transient Period Capability Measurements</w:t>
            </w:r>
          </w:p>
        </w:tc>
        <w:tc>
          <w:tcPr>
            <w:tcW w:w="0" w:type="auto"/>
          </w:tcPr>
          <w:p w14:paraId="7C306EA1" w14:textId="2A505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91115CA" w14:textId="66304E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7DD7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4F40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</w:tbl>
    <w:p w14:paraId="367867A5" w14:textId="77777777" w:rsidR="003F2FDA" w:rsidRDefault="003F2FDA" w:rsidP="003F2FDA"/>
    <w:p w14:paraId="1AA59FD5" w14:textId="0493AD79" w:rsidR="00D412E4" w:rsidRDefault="00D412E4" w:rsidP="00D412E4">
      <w:pPr>
        <w:pStyle w:val="Heading2"/>
      </w:pPr>
      <w:r>
        <w:lastRenderedPageBreak/>
        <w:t>Annex B: List of change requests</w:t>
      </w:r>
    </w:p>
    <w:p w14:paraId="70857AB9" w14:textId="77777777" w:rsidR="00D412E4" w:rsidRDefault="00D412E4" w:rsidP="00D412E4">
      <w:pPr>
        <w:pStyle w:val="TH"/>
      </w:pPr>
    </w:p>
    <w:tbl>
      <w:tblPr>
        <w:tblStyle w:val="TableGrid"/>
        <w:tblW w:w="5993" w:type="pct"/>
        <w:tblLook w:val="04A0" w:firstRow="1" w:lastRow="0" w:firstColumn="1" w:lastColumn="0" w:noHBand="0" w:noVBand="1"/>
      </w:tblPr>
      <w:tblGrid>
        <w:gridCol w:w="1097"/>
        <w:gridCol w:w="2191"/>
        <w:gridCol w:w="1959"/>
        <w:gridCol w:w="795"/>
        <w:gridCol w:w="572"/>
        <w:gridCol w:w="547"/>
        <w:gridCol w:w="510"/>
        <w:gridCol w:w="507"/>
        <w:gridCol w:w="2653"/>
        <w:gridCol w:w="982"/>
      </w:tblGrid>
      <w:tr w:rsidR="00D412E4" w14:paraId="72D848F5" w14:textId="77777777" w:rsidTr="000C2718">
        <w:tc>
          <w:tcPr>
            <w:tcW w:w="464" w:type="pct"/>
          </w:tcPr>
          <w:p w14:paraId="43798AD2" w14:textId="6E73E50C" w:rsidR="00D412E4" w:rsidRDefault="00D412E4" w:rsidP="00D412E4">
            <w:pPr>
              <w:pStyle w:val="TAH"/>
            </w:pPr>
            <w:r>
              <w:t>Document</w:t>
            </w:r>
          </w:p>
        </w:tc>
        <w:tc>
          <w:tcPr>
            <w:tcW w:w="927" w:type="pct"/>
          </w:tcPr>
          <w:p w14:paraId="28CF7D32" w14:textId="6F26FBE9" w:rsidR="00D412E4" w:rsidRDefault="00D412E4" w:rsidP="00D412E4">
            <w:pPr>
              <w:pStyle w:val="TAH"/>
            </w:pPr>
            <w:r>
              <w:t>Title</w:t>
            </w:r>
          </w:p>
        </w:tc>
        <w:tc>
          <w:tcPr>
            <w:tcW w:w="829" w:type="pct"/>
          </w:tcPr>
          <w:p w14:paraId="3B02B803" w14:textId="459B11E8" w:rsidR="00D412E4" w:rsidRDefault="00D412E4" w:rsidP="00D412E4">
            <w:pPr>
              <w:pStyle w:val="TAH"/>
            </w:pPr>
            <w:r>
              <w:t>Source</w:t>
            </w:r>
          </w:p>
        </w:tc>
        <w:tc>
          <w:tcPr>
            <w:tcW w:w="336" w:type="pct"/>
          </w:tcPr>
          <w:p w14:paraId="725A248D" w14:textId="690AB949" w:rsidR="00D412E4" w:rsidRDefault="00D412E4" w:rsidP="00D412E4">
            <w:pPr>
              <w:pStyle w:val="TAH"/>
            </w:pPr>
            <w:r>
              <w:t>Spec</w:t>
            </w:r>
          </w:p>
        </w:tc>
        <w:tc>
          <w:tcPr>
            <w:tcW w:w="242" w:type="pct"/>
          </w:tcPr>
          <w:p w14:paraId="073930C9" w14:textId="5B7314B6" w:rsidR="00D412E4" w:rsidRDefault="00D412E4" w:rsidP="00D412E4">
            <w:pPr>
              <w:pStyle w:val="TAH"/>
            </w:pPr>
            <w:r>
              <w:t>CR</w:t>
            </w:r>
          </w:p>
        </w:tc>
        <w:tc>
          <w:tcPr>
            <w:tcW w:w="232" w:type="pct"/>
          </w:tcPr>
          <w:p w14:paraId="3811305D" w14:textId="68EE793C" w:rsidR="00D412E4" w:rsidRDefault="00D412E4" w:rsidP="00D412E4">
            <w:pPr>
              <w:pStyle w:val="TAH"/>
            </w:pPr>
            <w:r>
              <w:t>Rev</w:t>
            </w:r>
          </w:p>
        </w:tc>
        <w:tc>
          <w:tcPr>
            <w:tcW w:w="216" w:type="pct"/>
          </w:tcPr>
          <w:p w14:paraId="0679331C" w14:textId="1FADDAF3" w:rsidR="00D412E4" w:rsidRDefault="00D412E4" w:rsidP="00D412E4">
            <w:pPr>
              <w:pStyle w:val="TAH"/>
            </w:pPr>
            <w:r>
              <w:t>Rel</w:t>
            </w:r>
          </w:p>
        </w:tc>
        <w:tc>
          <w:tcPr>
            <w:tcW w:w="215" w:type="pct"/>
          </w:tcPr>
          <w:p w14:paraId="72AA6C0C" w14:textId="6BB5622F" w:rsidR="00D412E4" w:rsidRDefault="00D412E4" w:rsidP="00D412E4">
            <w:pPr>
              <w:pStyle w:val="TAH"/>
            </w:pPr>
            <w:r>
              <w:t>Cat</w:t>
            </w:r>
          </w:p>
        </w:tc>
        <w:tc>
          <w:tcPr>
            <w:tcW w:w="844" w:type="pct"/>
          </w:tcPr>
          <w:p w14:paraId="0EFFEF04" w14:textId="288490F9" w:rsidR="00D412E4" w:rsidRDefault="00D412E4" w:rsidP="00D412E4">
            <w:pPr>
              <w:pStyle w:val="TAH"/>
            </w:pPr>
            <w:r>
              <w:t>WI</w:t>
            </w:r>
          </w:p>
        </w:tc>
        <w:tc>
          <w:tcPr>
            <w:tcW w:w="694" w:type="pct"/>
          </w:tcPr>
          <w:p w14:paraId="0B811A3D" w14:textId="00BA6984" w:rsidR="00D412E4" w:rsidRDefault="00D412E4" w:rsidP="00D412E4">
            <w:pPr>
              <w:pStyle w:val="TAH"/>
            </w:pPr>
            <w:r>
              <w:t>Decision</w:t>
            </w:r>
          </w:p>
        </w:tc>
      </w:tr>
      <w:tr w:rsidR="00D412E4" w14:paraId="2F604EA3" w14:textId="77777777" w:rsidTr="000C2718">
        <w:tc>
          <w:tcPr>
            <w:tcW w:w="464" w:type="pct"/>
          </w:tcPr>
          <w:p w14:paraId="62488AA9" w14:textId="1CB58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R4-2107758</w:t>
            </w:r>
          </w:p>
        </w:tc>
        <w:tc>
          <w:tcPr>
            <w:tcW w:w="927" w:type="pct"/>
          </w:tcPr>
          <w:p w14:paraId="13FC602C" w14:textId="7A1E24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829" w:type="pct"/>
          </w:tcPr>
          <w:p w14:paraId="5402253D" w14:textId="7166AB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</w:t>
            </w:r>
          </w:p>
        </w:tc>
        <w:tc>
          <w:tcPr>
            <w:tcW w:w="336" w:type="pct"/>
          </w:tcPr>
          <w:p w14:paraId="715B8A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5FD475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74B044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3630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1EE1FB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5E8B3A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1E4099FD" w14:textId="0AE070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431F03C" w14:textId="77777777" w:rsidTr="000C2718">
        <w:tc>
          <w:tcPr>
            <w:tcW w:w="464" w:type="pct"/>
          </w:tcPr>
          <w:p w14:paraId="5E36BD88" w14:textId="1ADA0E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  <w:tc>
          <w:tcPr>
            <w:tcW w:w="927" w:type="pct"/>
          </w:tcPr>
          <w:p w14:paraId="7511F819" w14:textId="3A639E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829" w:type="pct"/>
          </w:tcPr>
          <w:p w14:paraId="4D67D449" w14:textId="1ABFB3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347E2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17C6CE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40EA59C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8419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5BDC42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2BF79B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5508F87F" w14:textId="47479B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A77EE7C" w14:textId="77777777" w:rsidTr="000C2718">
        <w:tc>
          <w:tcPr>
            <w:tcW w:w="464" w:type="pct"/>
          </w:tcPr>
          <w:p w14:paraId="7076211D" w14:textId="1604E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R4-2107767</w:t>
            </w:r>
          </w:p>
        </w:tc>
        <w:tc>
          <w:tcPr>
            <w:tcW w:w="927" w:type="pct"/>
          </w:tcPr>
          <w:p w14:paraId="7EE14D31" w14:textId="55E19D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829" w:type="pct"/>
          </w:tcPr>
          <w:p w14:paraId="245B5427" w14:textId="4B6C8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EB81F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58A422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2BDD2B0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EC87D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4C7880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45E18A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78944069" w14:textId="1ECE1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8FF621F" w14:textId="77777777" w:rsidTr="000C2718">
        <w:tc>
          <w:tcPr>
            <w:tcW w:w="464" w:type="pct"/>
          </w:tcPr>
          <w:p w14:paraId="5F0CC9F4" w14:textId="1863F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R4-2107773</w:t>
            </w:r>
          </w:p>
        </w:tc>
        <w:tc>
          <w:tcPr>
            <w:tcW w:w="927" w:type="pct"/>
          </w:tcPr>
          <w:p w14:paraId="08AC82BD" w14:textId="4E108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829" w:type="pct"/>
          </w:tcPr>
          <w:p w14:paraId="5D20521E" w14:textId="6B077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BFB31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2EA105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724E04F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20A8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1DF9C30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11BBC0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6AD8C4B6" w14:textId="196E6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95EFE45" w14:textId="77777777" w:rsidTr="000C2718">
        <w:tc>
          <w:tcPr>
            <w:tcW w:w="464" w:type="pct"/>
          </w:tcPr>
          <w:p w14:paraId="772C6D4D" w14:textId="5C4D8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R4-2107779</w:t>
            </w:r>
          </w:p>
        </w:tc>
        <w:tc>
          <w:tcPr>
            <w:tcW w:w="927" w:type="pct"/>
          </w:tcPr>
          <w:p w14:paraId="7E6A2379" w14:textId="250AD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829" w:type="pct"/>
          </w:tcPr>
          <w:p w14:paraId="48DFC694" w14:textId="2C7143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BD1EB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4F4C9E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4958390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8FC4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1E8022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34B9A9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51B5DFFE" w14:textId="103B3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22E7DE" w14:textId="77777777" w:rsidTr="000C2718">
        <w:tc>
          <w:tcPr>
            <w:tcW w:w="464" w:type="pct"/>
          </w:tcPr>
          <w:p w14:paraId="1CA33CEA" w14:textId="7825D7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  <w:tc>
          <w:tcPr>
            <w:tcW w:w="927" w:type="pct"/>
          </w:tcPr>
          <w:p w14:paraId="3D649C3F" w14:textId="5ECF48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829" w:type="pct"/>
          </w:tcPr>
          <w:p w14:paraId="57CB026A" w14:textId="510D37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336" w:type="pct"/>
          </w:tcPr>
          <w:p w14:paraId="22287B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06061D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33B43C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48FD0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3C2FBC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0E6358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144730AC" w14:textId="03229C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6C994486" w14:textId="77777777" w:rsidTr="000C2718">
        <w:tc>
          <w:tcPr>
            <w:tcW w:w="464" w:type="pct"/>
          </w:tcPr>
          <w:p w14:paraId="314D4E97" w14:textId="4EE6BE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R4-2107785</w:t>
            </w:r>
          </w:p>
        </w:tc>
        <w:tc>
          <w:tcPr>
            <w:tcW w:w="927" w:type="pct"/>
          </w:tcPr>
          <w:p w14:paraId="7DCCBFC2" w14:textId="0528A9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829" w:type="pct"/>
          </w:tcPr>
          <w:p w14:paraId="32E56B91" w14:textId="0402EB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65C57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3F8F91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01C42C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F0D0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7A8C66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774DA8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7941CE6E" w14:textId="7F08E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ED90278" w14:textId="77777777" w:rsidTr="000C2718">
        <w:tc>
          <w:tcPr>
            <w:tcW w:w="464" w:type="pct"/>
          </w:tcPr>
          <w:p w14:paraId="2E069922" w14:textId="76409F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R4-2107828</w:t>
            </w:r>
          </w:p>
        </w:tc>
        <w:tc>
          <w:tcPr>
            <w:tcW w:w="927" w:type="pct"/>
          </w:tcPr>
          <w:p w14:paraId="4E2D7CED" w14:textId="28242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AMPR for n39 NS_50 PC2</w:t>
            </w:r>
          </w:p>
        </w:tc>
        <w:tc>
          <w:tcPr>
            <w:tcW w:w="829" w:type="pct"/>
          </w:tcPr>
          <w:p w14:paraId="421E6631" w14:textId="0EB79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234334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643B3B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4F71232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5E4B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367736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1680D8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681027F0" w14:textId="334C1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11E8D5A2" w14:textId="77777777" w:rsidTr="000C2718">
        <w:tc>
          <w:tcPr>
            <w:tcW w:w="464" w:type="pct"/>
          </w:tcPr>
          <w:p w14:paraId="04572BAC" w14:textId="2C586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R4-2107845</w:t>
            </w:r>
          </w:p>
        </w:tc>
        <w:tc>
          <w:tcPr>
            <w:tcW w:w="927" w:type="pct"/>
          </w:tcPr>
          <w:p w14:paraId="1F330E66" w14:textId="577797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829" w:type="pct"/>
          </w:tcPr>
          <w:p w14:paraId="04BC1947" w14:textId="21F706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336" w:type="pct"/>
          </w:tcPr>
          <w:p w14:paraId="3F2271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2766BB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2B400A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DFDE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717882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3732E5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369875B8" w14:textId="1CD1B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EEF8C3A" w14:textId="77777777" w:rsidTr="000C2718">
        <w:tc>
          <w:tcPr>
            <w:tcW w:w="464" w:type="pct"/>
          </w:tcPr>
          <w:p w14:paraId="77CF3E35" w14:textId="56E37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  <w:tc>
          <w:tcPr>
            <w:tcW w:w="927" w:type="pct"/>
          </w:tcPr>
          <w:p w14:paraId="64927C1A" w14:textId="6ECFD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829" w:type="pct"/>
          </w:tcPr>
          <w:p w14:paraId="62AFCD3B" w14:textId="362072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0D613D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668DCF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6958614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9983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62658F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6D31B6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272EF166" w14:textId="15D79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96970AE" w14:textId="77777777" w:rsidTr="000C2718">
        <w:tc>
          <w:tcPr>
            <w:tcW w:w="464" w:type="pct"/>
          </w:tcPr>
          <w:p w14:paraId="18B426E9" w14:textId="6D14A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  <w:tc>
          <w:tcPr>
            <w:tcW w:w="927" w:type="pct"/>
          </w:tcPr>
          <w:p w14:paraId="52457D47" w14:textId="4D88C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829" w:type="pct"/>
          </w:tcPr>
          <w:p w14:paraId="4EE3F551" w14:textId="146651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A470D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32D14E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22C2B4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93AB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161EAA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31854C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61CE7B9F" w14:textId="343F35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79D2B6C4" w14:textId="77777777" w:rsidTr="000C2718">
        <w:tc>
          <w:tcPr>
            <w:tcW w:w="464" w:type="pct"/>
          </w:tcPr>
          <w:p w14:paraId="46D78F8F" w14:textId="23BA6B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  <w:tc>
          <w:tcPr>
            <w:tcW w:w="927" w:type="pct"/>
          </w:tcPr>
          <w:p w14:paraId="56AB4A26" w14:textId="41CC0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829" w:type="pct"/>
          </w:tcPr>
          <w:p w14:paraId="04486E8C" w14:textId="4C5E2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9C5A3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5E0D6B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43D30A4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3D4D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54DFC5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27ADCF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51F33204" w14:textId="539AC3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D6497F2" w14:textId="77777777" w:rsidTr="000C2718">
        <w:tc>
          <w:tcPr>
            <w:tcW w:w="464" w:type="pct"/>
          </w:tcPr>
          <w:p w14:paraId="180575F2" w14:textId="3725D7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R4-2107910</w:t>
            </w:r>
          </w:p>
        </w:tc>
        <w:tc>
          <w:tcPr>
            <w:tcW w:w="927" w:type="pct"/>
          </w:tcPr>
          <w:p w14:paraId="248A88F3" w14:textId="41D40E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829" w:type="pct"/>
          </w:tcPr>
          <w:p w14:paraId="71B4A96B" w14:textId="7F445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AD4513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7E3CF2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033080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C36F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42A64C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00C9CB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5885BB05" w14:textId="7C2B06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C3FEA74" w14:textId="77777777" w:rsidTr="000C2718">
        <w:tc>
          <w:tcPr>
            <w:tcW w:w="464" w:type="pct"/>
          </w:tcPr>
          <w:p w14:paraId="0523640E" w14:textId="2B123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R4-2107983</w:t>
            </w:r>
          </w:p>
        </w:tc>
        <w:tc>
          <w:tcPr>
            <w:tcW w:w="927" w:type="pct"/>
          </w:tcPr>
          <w:p w14:paraId="39C22E0D" w14:textId="75791C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38.101-3: IMD MSD and triple beat</w:t>
            </w:r>
          </w:p>
        </w:tc>
        <w:tc>
          <w:tcPr>
            <w:tcW w:w="829" w:type="pct"/>
          </w:tcPr>
          <w:p w14:paraId="696D6EB4" w14:textId="4247A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36" w:type="pct"/>
          </w:tcPr>
          <w:p w14:paraId="263CE2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08C0C2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660242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C4E5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3FA452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1DEEDF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6FFF3277" w14:textId="511A42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FE578EC" w14:textId="77777777" w:rsidTr="000C2718">
        <w:tc>
          <w:tcPr>
            <w:tcW w:w="464" w:type="pct"/>
          </w:tcPr>
          <w:p w14:paraId="06E13D75" w14:textId="015CDA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R4-2108188</w:t>
            </w:r>
          </w:p>
        </w:tc>
        <w:tc>
          <w:tcPr>
            <w:tcW w:w="927" w:type="pct"/>
          </w:tcPr>
          <w:p w14:paraId="09FF7099" w14:textId="62433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829" w:type="pct"/>
          </w:tcPr>
          <w:p w14:paraId="278F4ED0" w14:textId="47E21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FCF42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0D23DB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33B922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7947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27C72C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1F0A9E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755F30F1" w14:textId="48082B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C56D8F" w14:textId="77777777" w:rsidTr="000C2718">
        <w:tc>
          <w:tcPr>
            <w:tcW w:w="464" w:type="pct"/>
          </w:tcPr>
          <w:p w14:paraId="307B469C" w14:textId="5308B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R4-2108189</w:t>
            </w:r>
          </w:p>
        </w:tc>
        <w:tc>
          <w:tcPr>
            <w:tcW w:w="927" w:type="pct"/>
          </w:tcPr>
          <w:p w14:paraId="0450A85E" w14:textId="119131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829" w:type="pct"/>
          </w:tcPr>
          <w:p w14:paraId="2557C706" w14:textId="0A253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37AFB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0FFFBB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60DAFF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76C7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03D48A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0BDEDB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7F8775F6" w14:textId="50B7D3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B0D246E" w14:textId="77777777" w:rsidTr="000C2718">
        <w:tc>
          <w:tcPr>
            <w:tcW w:w="464" w:type="pct"/>
          </w:tcPr>
          <w:p w14:paraId="3551B65F" w14:textId="323B6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R4-2108190</w:t>
            </w:r>
          </w:p>
        </w:tc>
        <w:tc>
          <w:tcPr>
            <w:tcW w:w="927" w:type="pct"/>
          </w:tcPr>
          <w:p w14:paraId="1ACE2392" w14:textId="2C67EE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829" w:type="pct"/>
          </w:tcPr>
          <w:p w14:paraId="71374F55" w14:textId="2A3073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1EB72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708264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5543AF7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AF43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7EAEBC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107E81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6039F8DD" w14:textId="1FBF5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8F800DB" w14:textId="77777777" w:rsidTr="000C2718">
        <w:tc>
          <w:tcPr>
            <w:tcW w:w="464" w:type="pct"/>
          </w:tcPr>
          <w:p w14:paraId="4B7130A1" w14:textId="6D45A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R4-2108193</w:t>
            </w:r>
          </w:p>
        </w:tc>
        <w:tc>
          <w:tcPr>
            <w:tcW w:w="927" w:type="pct"/>
          </w:tcPr>
          <w:p w14:paraId="50637172" w14:textId="24B91A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829" w:type="pct"/>
          </w:tcPr>
          <w:p w14:paraId="1203FDE8" w14:textId="6C3F88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E3058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5FBDB2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0B75D55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85E8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2643F9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18B8FD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0BF4CA0D" w14:textId="5C6FF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8ED3F54" w14:textId="77777777" w:rsidTr="000C2718">
        <w:tc>
          <w:tcPr>
            <w:tcW w:w="464" w:type="pct"/>
          </w:tcPr>
          <w:p w14:paraId="35AB9327" w14:textId="60A32E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  <w:tc>
          <w:tcPr>
            <w:tcW w:w="927" w:type="pct"/>
          </w:tcPr>
          <w:p w14:paraId="12390634" w14:textId="6F2CFC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829" w:type="pct"/>
          </w:tcPr>
          <w:p w14:paraId="30AFB3DC" w14:textId="2BCC9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5F93D6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45A7A5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4B8E5DB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FADFA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4069B2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31F84C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1DA9DF6E" w14:textId="63563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17F68091" w14:textId="77777777" w:rsidTr="000C2718">
        <w:tc>
          <w:tcPr>
            <w:tcW w:w="464" w:type="pct"/>
          </w:tcPr>
          <w:p w14:paraId="19C74F1A" w14:textId="66AEF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R4-2108299</w:t>
            </w:r>
          </w:p>
        </w:tc>
        <w:tc>
          <w:tcPr>
            <w:tcW w:w="927" w:type="pct"/>
          </w:tcPr>
          <w:p w14:paraId="0E3266AC" w14:textId="6085B9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829" w:type="pct"/>
          </w:tcPr>
          <w:p w14:paraId="3E99A03D" w14:textId="05206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26A510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2568EF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45BC95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EB0DC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11F829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785A61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3E59D96A" w14:textId="47FF5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D6208AC" w14:textId="77777777" w:rsidTr="000C2718">
        <w:tc>
          <w:tcPr>
            <w:tcW w:w="464" w:type="pct"/>
          </w:tcPr>
          <w:p w14:paraId="66023940" w14:textId="64F399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  <w:tc>
          <w:tcPr>
            <w:tcW w:w="927" w:type="pct"/>
          </w:tcPr>
          <w:p w14:paraId="7E5B31DA" w14:textId="7056C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829" w:type="pct"/>
          </w:tcPr>
          <w:p w14:paraId="0B946B5D" w14:textId="4CE2D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7E789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688B49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429D2C3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B591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2AADB1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646F52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1DB2BF4F" w14:textId="36AF3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19D8D505" w14:textId="77777777" w:rsidTr="000C2718">
        <w:tc>
          <w:tcPr>
            <w:tcW w:w="464" w:type="pct"/>
          </w:tcPr>
          <w:p w14:paraId="07825D62" w14:textId="2E70E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R4-2108422</w:t>
            </w:r>
          </w:p>
        </w:tc>
        <w:tc>
          <w:tcPr>
            <w:tcW w:w="927" w:type="pct"/>
          </w:tcPr>
          <w:p w14:paraId="2F4535E5" w14:textId="3BCBF9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829" w:type="pct"/>
          </w:tcPr>
          <w:p w14:paraId="0D315C00" w14:textId="1B1E54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39A31C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417FC2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5D578C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B0B0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4F66EA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3A3C73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3C3A0B86" w14:textId="75ABA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5B73D911" w14:textId="77777777" w:rsidTr="000C2718">
        <w:tc>
          <w:tcPr>
            <w:tcW w:w="464" w:type="pct"/>
          </w:tcPr>
          <w:p w14:paraId="23700899" w14:textId="065B3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R4-2108486</w:t>
            </w:r>
          </w:p>
        </w:tc>
        <w:tc>
          <w:tcPr>
            <w:tcW w:w="927" w:type="pct"/>
          </w:tcPr>
          <w:p w14:paraId="1C06A755" w14:textId="7424E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829" w:type="pct"/>
          </w:tcPr>
          <w:p w14:paraId="464E21E0" w14:textId="46360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E7658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5D2D32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2A031E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A372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1D5CD9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0E01F1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7B9D452D" w14:textId="22E5F4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BD0E287" w14:textId="77777777" w:rsidTr="000C2718">
        <w:tc>
          <w:tcPr>
            <w:tcW w:w="464" w:type="pct"/>
          </w:tcPr>
          <w:p w14:paraId="58817CB6" w14:textId="578F3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R4-2108487</w:t>
            </w:r>
          </w:p>
        </w:tc>
        <w:tc>
          <w:tcPr>
            <w:tcW w:w="927" w:type="pct"/>
          </w:tcPr>
          <w:p w14:paraId="7A9A27C2" w14:textId="2BE0D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829" w:type="pct"/>
          </w:tcPr>
          <w:p w14:paraId="06F42EEC" w14:textId="6C62A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0B8C7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2BCAB3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1A5F7B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C1E90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1B9909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5905159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331B5D23" w14:textId="1F878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98D7A32" w14:textId="77777777" w:rsidTr="000C2718">
        <w:tc>
          <w:tcPr>
            <w:tcW w:w="464" w:type="pct"/>
          </w:tcPr>
          <w:p w14:paraId="15FB17B2" w14:textId="13957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R4-2108538</w:t>
            </w:r>
          </w:p>
        </w:tc>
        <w:tc>
          <w:tcPr>
            <w:tcW w:w="927" w:type="pct"/>
          </w:tcPr>
          <w:p w14:paraId="5CC8CBB3" w14:textId="684A0E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38.174 – </w:t>
            </w:r>
            <w:r>
              <w:rPr>
                <w:sz w:val="16"/>
              </w:rPr>
              <w:lastRenderedPageBreak/>
              <w:t>corrections to receiver part</w:t>
            </w:r>
          </w:p>
        </w:tc>
        <w:tc>
          <w:tcPr>
            <w:tcW w:w="829" w:type="pct"/>
          </w:tcPr>
          <w:p w14:paraId="1E3B692C" w14:textId="7C296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336" w:type="pct"/>
          </w:tcPr>
          <w:p w14:paraId="683E79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3FDA40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32DA7F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5F67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7E1870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0AAFEB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19E53776" w14:textId="5C2FD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B8862BB" w14:textId="77777777" w:rsidTr="000C2718">
        <w:tc>
          <w:tcPr>
            <w:tcW w:w="464" w:type="pct"/>
          </w:tcPr>
          <w:p w14:paraId="05A086DE" w14:textId="1A407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  <w:tc>
          <w:tcPr>
            <w:tcW w:w="927" w:type="pct"/>
          </w:tcPr>
          <w:p w14:paraId="7A629AE2" w14:textId="36BA70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829" w:type="pct"/>
          </w:tcPr>
          <w:p w14:paraId="33DCBEB2" w14:textId="297BF5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68C90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498C7B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2D769D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840C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76E6AA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0A1C5B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7CF19905" w14:textId="13894F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661D1C" w14:paraId="7716C2C5" w14:textId="77777777" w:rsidTr="000C2718">
        <w:tc>
          <w:tcPr>
            <w:tcW w:w="464" w:type="pct"/>
          </w:tcPr>
          <w:p w14:paraId="79B5F1F7" w14:textId="3AD5209E" w:rsidR="00661D1C" w:rsidRDefault="00661D1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R4-2108556</w:t>
            </w:r>
          </w:p>
        </w:tc>
        <w:tc>
          <w:tcPr>
            <w:tcW w:w="927" w:type="pct"/>
          </w:tcPr>
          <w:p w14:paraId="5410829F" w14:textId="4E9B9813" w:rsidR="00661D1C" w:rsidRDefault="00661D1C" w:rsidP="00D412E4">
            <w:pPr>
              <w:pStyle w:val="TAL"/>
              <w:rPr>
                <w:sz w:val="16"/>
              </w:rPr>
            </w:pPr>
            <w:r w:rsidRPr="00661D1C"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829" w:type="pct"/>
          </w:tcPr>
          <w:p w14:paraId="186FEB33" w14:textId="4225EC77" w:rsidR="00661D1C" w:rsidRDefault="00661D1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189ECA6A" w14:textId="7AAF0E9B" w:rsidR="00661D1C" w:rsidRPr="00D412E4" w:rsidRDefault="00661D1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EC7F18B" w14:textId="65DA898F" w:rsidR="00661D1C" w:rsidRPr="00D412E4" w:rsidRDefault="00661D1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232" w:type="pct"/>
          </w:tcPr>
          <w:p w14:paraId="778A1B56" w14:textId="0BDC230C" w:rsidR="00661D1C" w:rsidRPr="00D412E4" w:rsidRDefault="00661D1C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847BB24" w14:textId="06B955ED" w:rsidR="00661D1C" w:rsidRPr="00D412E4" w:rsidRDefault="00661D1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2E30229" w14:textId="0F220E16" w:rsidR="00661D1C" w:rsidRPr="00D412E4" w:rsidRDefault="00661D1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9D6AD92" w14:textId="05DC0C0F" w:rsidR="00661D1C" w:rsidRPr="00D412E4" w:rsidRDefault="00661D1C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5BCD893D" w14:textId="77777777" w:rsidR="00661D1C" w:rsidRDefault="00661D1C" w:rsidP="00D412E4">
            <w:pPr>
              <w:pStyle w:val="TAL"/>
              <w:rPr>
                <w:sz w:val="16"/>
              </w:rPr>
            </w:pPr>
          </w:p>
        </w:tc>
      </w:tr>
      <w:tr w:rsidR="004A24AA" w14:paraId="108F0DCF" w14:textId="77777777" w:rsidTr="000C2718">
        <w:tc>
          <w:tcPr>
            <w:tcW w:w="464" w:type="pct"/>
          </w:tcPr>
          <w:p w14:paraId="43513A68" w14:textId="39C09FF8" w:rsidR="004A24AA" w:rsidRDefault="004A24AA" w:rsidP="004A24A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R4-2108557</w:t>
            </w:r>
          </w:p>
        </w:tc>
        <w:tc>
          <w:tcPr>
            <w:tcW w:w="927" w:type="pct"/>
          </w:tcPr>
          <w:p w14:paraId="1E3A8020" w14:textId="378D7957" w:rsidR="004A24AA" w:rsidRDefault="004A24AA" w:rsidP="004A24AA">
            <w:pPr>
              <w:pStyle w:val="TAL"/>
              <w:rPr>
                <w:sz w:val="16"/>
              </w:rPr>
            </w:pPr>
            <w:r w:rsidRPr="004A24AA">
              <w:rPr>
                <w:sz w:val="16"/>
              </w:rPr>
              <w:t>CR to TS 38.101-4: HST-DPS channel model clarification (R16)</w:t>
            </w:r>
          </w:p>
        </w:tc>
        <w:tc>
          <w:tcPr>
            <w:tcW w:w="829" w:type="pct"/>
          </w:tcPr>
          <w:p w14:paraId="45520505" w14:textId="2F4973D5" w:rsidR="004A24AA" w:rsidRDefault="004A24AA" w:rsidP="004A24A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76976FE6" w14:textId="64F09D25" w:rsidR="004A24AA" w:rsidRPr="00D412E4" w:rsidRDefault="004A24AA" w:rsidP="004A24AA">
            <w:pPr>
              <w:pStyle w:val="TAL"/>
              <w:rPr>
                <w:sz w:val="16"/>
              </w:rPr>
            </w:pPr>
            <w:r w:rsidRPr="004A24AA"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AACB7A7" w14:textId="06D06A19" w:rsidR="004A24AA" w:rsidRPr="00D412E4" w:rsidRDefault="004A24AA" w:rsidP="004A24A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0191</w:t>
            </w:r>
          </w:p>
        </w:tc>
        <w:tc>
          <w:tcPr>
            <w:tcW w:w="232" w:type="pct"/>
          </w:tcPr>
          <w:p w14:paraId="3F0E4720" w14:textId="7DC976BE" w:rsidR="004A24AA" w:rsidRPr="00D412E4" w:rsidRDefault="004A24AA" w:rsidP="004A24AA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1CB7F14" w14:textId="57B94747" w:rsidR="004A24AA" w:rsidRPr="00D412E4" w:rsidRDefault="004A24AA" w:rsidP="004A24AA">
            <w:pPr>
              <w:pStyle w:val="TAL"/>
              <w:rPr>
                <w:sz w:val="16"/>
              </w:rPr>
            </w:pPr>
            <w:r w:rsidRPr="004A24AA"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6D6DDB0" w14:textId="79F0591D" w:rsidR="004A24AA" w:rsidRPr="00D412E4" w:rsidRDefault="004A24AA" w:rsidP="004A24AA">
            <w:pPr>
              <w:pStyle w:val="TAL"/>
              <w:rPr>
                <w:sz w:val="16"/>
              </w:rPr>
            </w:pPr>
            <w:r w:rsidRPr="004A24AA"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035DFC" w14:textId="7D72EB89" w:rsidR="004A24AA" w:rsidRPr="00D412E4" w:rsidRDefault="004A24AA" w:rsidP="004A24AA">
            <w:pPr>
              <w:pStyle w:val="TAL"/>
              <w:rPr>
                <w:sz w:val="16"/>
              </w:rPr>
            </w:pPr>
            <w:r w:rsidRPr="004A24AA"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38397D77" w14:textId="77777777" w:rsidR="004A24AA" w:rsidRDefault="004A24AA" w:rsidP="004A24AA">
            <w:pPr>
              <w:pStyle w:val="TAL"/>
              <w:rPr>
                <w:sz w:val="16"/>
              </w:rPr>
            </w:pPr>
          </w:p>
        </w:tc>
      </w:tr>
      <w:tr w:rsidR="00D412E4" w14:paraId="183C6A83" w14:textId="77777777" w:rsidTr="000C2718">
        <w:tc>
          <w:tcPr>
            <w:tcW w:w="464" w:type="pct"/>
          </w:tcPr>
          <w:p w14:paraId="6C8494D7" w14:textId="60CEDA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  <w:tc>
          <w:tcPr>
            <w:tcW w:w="927" w:type="pct"/>
          </w:tcPr>
          <w:p w14:paraId="354EDE6A" w14:textId="7AB2F2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829" w:type="pct"/>
          </w:tcPr>
          <w:p w14:paraId="2DB747F9" w14:textId="3DFF7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B50EF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42" w:type="pct"/>
          </w:tcPr>
          <w:p w14:paraId="1B01E0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3204680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E1826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15" w:type="pct"/>
          </w:tcPr>
          <w:p w14:paraId="2F83C8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844" w:type="pct"/>
          </w:tcPr>
          <w:p w14:paraId="6DA50C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6FEAA803" w14:textId="0CC001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89EE351" w14:textId="77777777" w:rsidTr="000C2718">
        <w:tc>
          <w:tcPr>
            <w:tcW w:w="464" w:type="pct"/>
          </w:tcPr>
          <w:p w14:paraId="18FE7A9E" w14:textId="628385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R4-2108807</w:t>
            </w:r>
          </w:p>
        </w:tc>
        <w:tc>
          <w:tcPr>
            <w:tcW w:w="927" w:type="pct"/>
          </w:tcPr>
          <w:p w14:paraId="75B2B665" w14:textId="6AB687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829" w:type="pct"/>
          </w:tcPr>
          <w:p w14:paraId="640C26F7" w14:textId="7786A8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13FCFAF" w14:textId="03F99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80F5360" w14:textId="183421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5736</w:t>
            </w:r>
          </w:p>
        </w:tc>
        <w:tc>
          <w:tcPr>
            <w:tcW w:w="232" w:type="pct"/>
          </w:tcPr>
          <w:p w14:paraId="0EFE6B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7AA72F" w14:textId="22EE3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696C9EBF" w14:textId="2795C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712FC14" w14:textId="380D1C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7E5D33F3" w14:textId="6A181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8E77CA" w14:textId="77777777" w:rsidTr="000C2718">
        <w:tc>
          <w:tcPr>
            <w:tcW w:w="464" w:type="pct"/>
          </w:tcPr>
          <w:p w14:paraId="4EA50545" w14:textId="249683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R4-2108808</w:t>
            </w:r>
          </w:p>
        </w:tc>
        <w:tc>
          <w:tcPr>
            <w:tcW w:w="927" w:type="pct"/>
          </w:tcPr>
          <w:p w14:paraId="2BC81636" w14:textId="3D45A6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829" w:type="pct"/>
          </w:tcPr>
          <w:p w14:paraId="3608EFE8" w14:textId="341F3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FE86C67" w14:textId="2C6DC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2936C14" w14:textId="0A722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5737</w:t>
            </w:r>
          </w:p>
        </w:tc>
        <w:tc>
          <w:tcPr>
            <w:tcW w:w="232" w:type="pct"/>
          </w:tcPr>
          <w:p w14:paraId="4CA632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DCEC6F" w14:textId="5773D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C6721C3" w14:textId="13403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B86FB99" w14:textId="2279B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446EFA8B" w14:textId="32370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B031EE5" w14:textId="77777777" w:rsidTr="000C2718">
        <w:tc>
          <w:tcPr>
            <w:tcW w:w="464" w:type="pct"/>
          </w:tcPr>
          <w:p w14:paraId="3EB7D3B9" w14:textId="21C51D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R4-2108809</w:t>
            </w:r>
          </w:p>
        </w:tc>
        <w:tc>
          <w:tcPr>
            <w:tcW w:w="927" w:type="pct"/>
          </w:tcPr>
          <w:p w14:paraId="2D4232DB" w14:textId="21FCD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829" w:type="pct"/>
          </w:tcPr>
          <w:p w14:paraId="5FA5BC72" w14:textId="7CA8D6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43B46CA" w14:textId="743791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117AA5F" w14:textId="12D9B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5738</w:t>
            </w:r>
          </w:p>
        </w:tc>
        <w:tc>
          <w:tcPr>
            <w:tcW w:w="232" w:type="pct"/>
          </w:tcPr>
          <w:p w14:paraId="23EFC31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1B6B19" w14:textId="457AB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6E86496" w14:textId="0EC17E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C67CBC6" w14:textId="302682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45013961" w14:textId="5078A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91ED4D0" w14:textId="77777777" w:rsidTr="000C2718">
        <w:tc>
          <w:tcPr>
            <w:tcW w:w="464" w:type="pct"/>
          </w:tcPr>
          <w:p w14:paraId="746F8ADE" w14:textId="3ED71E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R4-2108810</w:t>
            </w:r>
          </w:p>
        </w:tc>
        <w:tc>
          <w:tcPr>
            <w:tcW w:w="927" w:type="pct"/>
          </w:tcPr>
          <w:p w14:paraId="762F638D" w14:textId="5DBB2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829" w:type="pct"/>
          </w:tcPr>
          <w:p w14:paraId="130B10A3" w14:textId="6F059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A89ECCC" w14:textId="45AE3B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084E0EB4" w14:textId="4838AA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5739</w:t>
            </w:r>
          </w:p>
        </w:tc>
        <w:tc>
          <w:tcPr>
            <w:tcW w:w="232" w:type="pct"/>
          </w:tcPr>
          <w:p w14:paraId="3596B2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4BEC83" w14:textId="4104C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8BD4705" w14:textId="6E622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05A2DCE" w14:textId="45D7D8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7E9C315E" w14:textId="049C6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230362" w14:textId="77777777" w:rsidTr="000C2718">
        <w:tc>
          <w:tcPr>
            <w:tcW w:w="464" w:type="pct"/>
          </w:tcPr>
          <w:p w14:paraId="3AA1DE33" w14:textId="42458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R4-2108892</w:t>
            </w:r>
          </w:p>
        </w:tc>
        <w:tc>
          <w:tcPr>
            <w:tcW w:w="927" w:type="pct"/>
          </w:tcPr>
          <w:p w14:paraId="6ED630CD" w14:textId="00492D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829" w:type="pct"/>
          </w:tcPr>
          <w:p w14:paraId="2A1B265B" w14:textId="125D3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6E9B2A87" w14:textId="1E2C8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1BB6318" w14:textId="2E979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5740</w:t>
            </w:r>
          </w:p>
        </w:tc>
        <w:tc>
          <w:tcPr>
            <w:tcW w:w="232" w:type="pct"/>
          </w:tcPr>
          <w:p w14:paraId="1CD578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89CA3D" w14:textId="07C97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52062D8" w14:textId="57F81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67CECC1" w14:textId="6383D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3193A4B8" w14:textId="5417B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96FC0D" w14:textId="77777777" w:rsidTr="000C2718">
        <w:tc>
          <w:tcPr>
            <w:tcW w:w="464" w:type="pct"/>
          </w:tcPr>
          <w:p w14:paraId="7FCAD1E6" w14:textId="26507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R4-2108893</w:t>
            </w:r>
          </w:p>
        </w:tc>
        <w:tc>
          <w:tcPr>
            <w:tcW w:w="927" w:type="pct"/>
          </w:tcPr>
          <w:p w14:paraId="22E36AE7" w14:textId="78E2D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829" w:type="pct"/>
          </w:tcPr>
          <w:p w14:paraId="0988ED9F" w14:textId="328314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6510AE19" w14:textId="69B0F9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BF3DDE8" w14:textId="456DA6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5741</w:t>
            </w:r>
          </w:p>
        </w:tc>
        <w:tc>
          <w:tcPr>
            <w:tcW w:w="232" w:type="pct"/>
          </w:tcPr>
          <w:p w14:paraId="6594EB8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1CFA4E" w14:textId="1AAA2C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BBB4EC2" w14:textId="0D74C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BC9732B" w14:textId="547DB4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5A541ADA" w14:textId="759212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54E89D" w14:textId="77777777" w:rsidTr="000C2718">
        <w:tc>
          <w:tcPr>
            <w:tcW w:w="464" w:type="pct"/>
          </w:tcPr>
          <w:p w14:paraId="2863C6DB" w14:textId="676CA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R4-2108894</w:t>
            </w:r>
          </w:p>
        </w:tc>
        <w:tc>
          <w:tcPr>
            <w:tcW w:w="927" w:type="pct"/>
          </w:tcPr>
          <w:p w14:paraId="16D09714" w14:textId="4ED0E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829" w:type="pct"/>
          </w:tcPr>
          <w:p w14:paraId="5B4093BC" w14:textId="3F72C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57707959" w14:textId="31D1C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0EC344F" w14:textId="588D2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5742</w:t>
            </w:r>
          </w:p>
        </w:tc>
        <w:tc>
          <w:tcPr>
            <w:tcW w:w="232" w:type="pct"/>
          </w:tcPr>
          <w:p w14:paraId="509F80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12C656" w14:textId="39360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54F9E6A" w14:textId="68A48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A7D4C29" w14:textId="0B30A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03DF79EB" w14:textId="64FFED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4C334E" w14:textId="77777777" w:rsidTr="000C2718">
        <w:tc>
          <w:tcPr>
            <w:tcW w:w="464" w:type="pct"/>
          </w:tcPr>
          <w:p w14:paraId="2BB655A8" w14:textId="36592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R4-2108895</w:t>
            </w:r>
          </w:p>
        </w:tc>
        <w:tc>
          <w:tcPr>
            <w:tcW w:w="927" w:type="pct"/>
          </w:tcPr>
          <w:p w14:paraId="0D00CAA7" w14:textId="15337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829" w:type="pct"/>
          </w:tcPr>
          <w:p w14:paraId="726B1A1E" w14:textId="7281C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11D5EC9C" w14:textId="78934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6E2CBF3" w14:textId="44A791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5743</w:t>
            </w:r>
          </w:p>
        </w:tc>
        <w:tc>
          <w:tcPr>
            <w:tcW w:w="232" w:type="pct"/>
          </w:tcPr>
          <w:p w14:paraId="55B71A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88DED5" w14:textId="6B784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15" w:type="pct"/>
          </w:tcPr>
          <w:p w14:paraId="59D970FC" w14:textId="01917C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5D06B10" w14:textId="455069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27A7ED6D" w14:textId="38FE1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6D8480C" w14:textId="77777777" w:rsidTr="000C2718">
        <w:tc>
          <w:tcPr>
            <w:tcW w:w="464" w:type="pct"/>
          </w:tcPr>
          <w:p w14:paraId="6D3D187E" w14:textId="1250D1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R4-2108896</w:t>
            </w:r>
          </w:p>
        </w:tc>
        <w:tc>
          <w:tcPr>
            <w:tcW w:w="927" w:type="pct"/>
          </w:tcPr>
          <w:p w14:paraId="5BE18A17" w14:textId="417EE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829" w:type="pct"/>
          </w:tcPr>
          <w:p w14:paraId="767B78FB" w14:textId="3C62E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79DD3336" w14:textId="38B39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6028C8A" w14:textId="5C275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5744</w:t>
            </w:r>
          </w:p>
        </w:tc>
        <w:tc>
          <w:tcPr>
            <w:tcW w:w="232" w:type="pct"/>
          </w:tcPr>
          <w:p w14:paraId="1AD64F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AB83C4F" w14:textId="6C6F8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78EE5E1D" w14:textId="0E3BE1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B9D804F" w14:textId="2A54E0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1450479F" w14:textId="152D13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7A2C7F" w14:textId="77777777" w:rsidTr="000C2718">
        <w:tc>
          <w:tcPr>
            <w:tcW w:w="464" w:type="pct"/>
          </w:tcPr>
          <w:p w14:paraId="01F52A27" w14:textId="5509E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R4-2108897</w:t>
            </w:r>
          </w:p>
        </w:tc>
        <w:tc>
          <w:tcPr>
            <w:tcW w:w="927" w:type="pct"/>
          </w:tcPr>
          <w:p w14:paraId="355EDAC2" w14:textId="78F6F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829" w:type="pct"/>
          </w:tcPr>
          <w:p w14:paraId="12FB0DFD" w14:textId="354B1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44544E4B" w14:textId="1D0A4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714C739A" w14:textId="2F275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5745</w:t>
            </w:r>
          </w:p>
        </w:tc>
        <w:tc>
          <w:tcPr>
            <w:tcW w:w="232" w:type="pct"/>
          </w:tcPr>
          <w:p w14:paraId="1CFBCB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B76DB7" w14:textId="1363DF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1F8AE8A" w14:textId="79824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C4CD2A7" w14:textId="15DB93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3A3A3E70" w14:textId="23C8D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A55E53" w14:textId="77777777" w:rsidTr="000C2718">
        <w:tc>
          <w:tcPr>
            <w:tcW w:w="464" w:type="pct"/>
          </w:tcPr>
          <w:p w14:paraId="034D8F31" w14:textId="552048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R4-2108898</w:t>
            </w:r>
          </w:p>
        </w:tc>
        <w:tc>
          <w:tcPr>
            <w:tcW w:w="927" w:type="pct"/>
          </w:tcPr>
          <w:p w14:paraId="517B06E4" w14:textId="52849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829" w:type="pct"/>
          </w:tcPr>
          <w:p w14:paraId="77C44C97" w14:textId="43FC3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40BB460D" w14:textId="3CF62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B7B2AAD" w14:textId="4941E4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5746</w:t>
            </w:r>
          </w:p>
        </w:tc>
        <w:tc>
          <w:tcPr>
            <w:tcW w:w="232" w:type="pct"/>
          </w:tcPr>
          <w:p w14:paraId="6F21136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2F22744" w14:textId="7FF5E9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ED9353D" w14:textId="18114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DDC67AF" w14:textId="69C46A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3B828E99" w14:textId="2F46A8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2483D5" w14:textId="77777777" w:rsidTr="000C2718">
        <w:tc>
          <w:tcPr>
            <w:tcW w:w="464" w:type="pct"/>
          </w:tcPr>
          <w:p w14:paraId="3D6FFB8C" w14:textId="3BE25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R4-2108899</w:t>
            </w:r>
          </w:p>
        </w:tc>
        <w:tc>
          <w:tcPr>
            <w:tcW w:w="927" w:type="pct"/>
          </w:tcPr>
          <w:p w14:paraId="0C11F22B" w14:textId="760FA0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829" w:type="pct"/>
          </w:tcPr>
          <w:p w14:paraId="278419F7" w14:textId="509F9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11E4D101" w14:textId="162F4A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232D6A7" w14:textId="2F45B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5747</w:t>
            </w:r>
          </w:p>
        </w:tc>
        <w:tc>
          <w:tcPr>
            <w:tcW w:w="232" w:type="pct"/>
          </w:tcPr>
          <w:p w14:paraId="43617C7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DF1AD9E" w14:textId="212CF5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B9E3096" w14:textId="54E5D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BAA815" w14:textId="11154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69CF134E" w14:textId="77FB74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9906B87" w14:textId="77777777" w:rsidTr="000C2718">
        <w:tc>
          <w:tcPr>
            <w:tcW w:w="464" w:type="pct"/>
          </w:tcPr>
          <w:p w14:paraId="110E7DBB" w14:textId="447A05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R4-2108916</w:t>
            </w:r>
          </w:p>
        </w:tc>
        <w:tc>
          <w:tcPr>
            <w:tcW w:w="927" w:type="pct"/>
          </w:tcPr>
          <w:p w14:paraId="73FA1704" w14:textId="18345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R16 CAT F</w:t>
            </w:r>
          </w:p>
        </w:tc>
        <w:tc>
          <w:tcPr>
            <w:tcW w:w="829" w:type="pct"/>
          </w:tcPr>
          <w:p w14:paraId="5C51FB79" w14:textId="2B2A8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50293715" w14:textId="18B77E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8331092" w14:textId="528AE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5748</w:t>
            </w:r>
          </w:p>
        </w:tc>
        <w:tc>
          <w:tcPr>
            <w:tcW w:w="232" w:type="pct"/>
          </w:tcPr>
          <w:p w14:paraId="3A0F991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71D2D8" w14:textId="353E63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0B24BC3" w14:textId="356E9D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3114086" w14:textId="6FA756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7E50F80" w14:textId="01B9A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BFAEF3" w14:textId="77777777" w:rsidTr="000C2718">
        <w:tc>
          <w:tcPr>
            <w:tcW w:w="464" w:type="pct"/>
          </w:tcPr>
          <w:p w14:paraId="2D371CCE" w14:textId="79A79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R4-2108917</w:t>
            </w:r>
          </w:p>
        </w:tc>
        <w:tc>
          <w:tcPr>
            <w:tcW w:w="927" w:type="pct"/>
          </w:tcPr>
          <w:p w14:paraId="3658C787" w14:textId="2CC797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R17 CAT F</w:t>
            </w:r>
          </w:p>
        </w:tc>
        <w:tc>
          <w:tcPr>
            <w:tcW w:w="829" w:type="pct"/>
          </w:tcPr>
          <w:p w14:paraId="06EB64D5" w14:textId="00022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0F87EA3E" w14:textId="6D73E1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C31FC1A" w14:textId="11B15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5749</w:t>
            </w:r>
          </w:p>
        </w:tc>
        <w:tc>
          <w:tcPr>
            <w:tcW w:w="232" w:type="pct"/>
          </w:tcPr>
          <w:p w14:paraId="54A1586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C90AB5" w14:textId="5A97F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7ACB0CC" w14:textId="12D86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707634B" w14:textId="13288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694" w:type="pct"/>
          </w:tcPr>
          <w:p w14:paraId="1178FE47" w14:textId="14A14D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AB42634" w14:textId="77777777" w:rsidTr="000C2718">
        <w:tc>
          <w:tcPr>
            <w:tcW w:w="464" w:type="pct"/>
          </w:tcPr>
          <w:p w14:paraId="34929F6D" w14:textId="1C2A9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R4-2108978</w:t>
            </w:r>
          </w:p>
        </w:tc>
        <w:tc>
          <w:tcPr>
            <w:tcW w:w="927" w:type="pct"/>
          </w:tcPr>
          <w:p w14:paraId="77FAE732" w14:textId="2803CD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limit in NB-IoT IBE mask</w:t>
            </w:r>
          </w:p>
        </w:tc>
        <w:tc>
          <w:tcPr>
            <w:tcW w:w="829" w:type="pct"/>
          </w:tcPr>
          <w:p w14:paraId="6F8457C1" w14:textId="34F3F8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3278B36" w14:textId="0E9A8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F147972" w14:textId="589768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5750</w:t>
            </w:r>
          </w:p>
        </w:tc>
        <w:tc>
          <w:tcPr>
            <w:tcW w:w="232" w:type="pct"/>
          </w:tcPr>
          <w:p w14:paraId="2F83FAA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33DC9D" w14:textId="439890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1A36E37" w14:textId="4EECE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5C8257F" w14:textId="71F0D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694" w:type="pct"/>
          </w:tcPr>
          <w:p w14:paraId="7A535A17" w14:textId="3F6E8E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384A03C" w14:textId="77777777" w:rsidTr="000C2718">
        <w:tc>
          <w:tcPr>
            <w:tcW w:w="464" w:type="pct"/>
          </w:tcPr>
          <w:p w14:paraId="076A3650" w14:textId="2203F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R4-2108987</w:t>
            </w:r>
          </w:p>
        </w:tc>
        <w:tc>
          <w:tcPr>
            <w:tcW w:w="927" w:type="pct"/>
          </w:tcPr>
          <w:p w14:paraId="10B25B6E" w14:textId="0DC9F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829" w:type="pct"/>
          </w:tcPr>
          <w:p w14:paraId="256A3F90" w14:textId="17962D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78153E6B" w14:textId="776073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208772B" w14:textId="4A3C7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5751</w:t>
            </w:r>
          </w:p>
        </w:tc>
        <w:tc>
          <w:tcPr>
            <w:tcW w:w="232" w:type="pct"/>
          </w:tcPr>
          <w:p w14:paraId="79D0A6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9CF6AB" w14:textId="0BDA7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215" w:type="pct"/>
          </w:tcPr>
          <w:p w14:paraId="24AFEE71" w14:textId="57008E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C5B233F" w14:textId="4B65A0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1F63D239" w14:textId="14DD7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F2B2F20" w14:textId="77777777" w:rsidTr="000C2718">
        <w:tc>
          <w:tcPr>
            <w:tcW w:w="464" w:type="pct"/>
          </w:tcPr>
          <w:p w14:paraId="7FBE7D19" w14:textId="56BB9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  <w:tc>
          <w:tcPr>
            <w:tcW w:w="927" w:type="pct"/>
          </w:tcPr>
          <w:p w14:paraId="49D219D3" w14:textId="75C3D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829" w:type="pct"/>
          </w:tcPr>
          <w:p w14:paraId="1C35834E" w14:textId="75182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4BFAFE08" w14:textId="39F626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76F069AC" w14:textId="332182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5751</w:t>
            </w:r>
          </w:p>
        </w:tc>
        <w:tc>
          <w:tcPr>
            <w:tcW w:w="232" w:type="pct"/>
          </w:tcPr>
          <w:p w14:paraId="0012D37D" w14:textId="278AD48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D481A61" w14:textId="14092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215" w:type="pct"/>
          </w:tcPr>
          <w:p w14:paraId="0228EF62" w14:textId="3D8BDC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7743254" w14:textId="399D58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3FBBB568" w14:textId="644C77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25710B" w14:textId="77777777" w:rsidTr="000C2718">
        <w:tc>
          <w:tcPr>
            <w:tcW w:w="464" w:type="pct"/>
          </w:tcPr>
          <w:p w14:paraId="6052BE2D" w14:textId="436EBB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R4-2108988</w:t>
            </w:r>
          </w:p>
        </w:tc>
        <w:tc>
          <w:tcPr>
            <w:tcW w:w="927" w:type="pct"/>
          </w:tcPr>
          <w:p w14:paraId="61569FE9" w14:textId="0A224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829" w:type="pct"/>
          </w:tcPr>
          <w:p w14:paraId="53418622" w14:textId="612DA4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13C3B40D" w14:textId="2F0EF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5DF0733" w14:textId="6CAD31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5752</w:t>
            </w:r>
          </w:p>
        </w:tc>
        <w:tc>
          <w:tcPr>
            <w:tcW w:w="232" w:type="pct"/>
          </w:tcPr>
          <w:p w14:paraId="68241D5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87AA4A" w14:textId="4B3ED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215" w:type="pct"/>
          </w:tcPr>
          <w:p w14:paraId="0B9CBE7D" w14:textId="44E3C9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7448094" w14:textId="71BFD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3A0565F6" w14:textId="66DF58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FE003F0" w14:textId="77777777" w:rsidTr="000C2718">
        <w:tc>
          <w:tcPr>
            <w:tcW w:w="464" w:type="pct"/>
          </w:tcPr>
          <w:p w14:paraId="775F64C8" w14:textId="5003F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R4-2108989</w:t>
            </w:r>
          </w:p>
        </w:tc>
        <w:tc>
          <w:tcPr>
            <w:tcW w:w="927" w:type="pct"/>
          </w:tcPr>
          <w:p w14:paraId="21AA50AF" w14:textId="438128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829" w:type="pct"/>
          </w:tcPr>
          <w:p w14:paraId="1DE5FF26" w14:textId="4CFB3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1B7A29C7" w14:textId="5BB46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8A16A05" w14:textId="33FA84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5753</w:t>
            </w:r>
          </w:p>
        </w:tc>
        <w:tc>
          <w:tcPr>
            <w:tcW w:w="232" w:type="pct"/>
          </w:tcPr>
          <w:p w14:paraId="236D1A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9FAFA5" w14:textId="2CA8F5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215" w:type="pct"/>
          </w:tcPr>
          <w:p w14:paraId="2822176C" w14:textId="68E34A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E952D7" w14:textId="72AAE8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181BDC52" w14:textId="21A74D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3D26948" w14:textId="77777777" w:rsidTr="000C2718">
        <w:tc>
          <w:tcPr>
            <w:tcW w:w="464" w:type="pct"/>
          </w:tcPr>
          <w:p w14:paraId="43A9EFE1" w14:textId="6A1DF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R4-2108990</w:t>
            </w:r>
          </w:p>
        </w:tc>
        <w:tc>
          <w:tcPr>
            <w:tcW w:w="927" w:type="pct"/>
          </w:tcPr>
          <w:p w14:paraId="69645EF5" w14:textId="1A2986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829" w:type="pct"/>
          </w:tcPr>
          <w:p w14:paraId="4A9BBD23" w14:textId="460A3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53B3C347" w14:textId="10EB58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2575349" w14:textId="2FC05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5754</w:t>
            </w:r>
          </w:p>
        </w:tc>
        <w:tc>
          <w:tcPr>
            <w:tcW w:w="232" w:type="pct"/>
          </w:tcPr>
          <w:p w14:paraId="5B22DED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CC2809" w14:textId="01CE43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15" w:type="pct"/>
          </w:tcPr>
          <w:p w14:paraId="2A28CF1E" w14:textId="60EDF7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A9E704F" w14:textId="244742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2B4792AB" w14:textId="5CCBE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024DF3C" w14:textId="77777777" w:rsidTr="000C2718">
        <w:tc>
          <w:tcPr>
            <w:tcW w:w="464" w:type="pct"/>
          </w:tcPr>
          <w:p w14:paraId="7183A3A6" w14:textId="3194D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R4-2108991</w:t>
            </w:r>
          </w:p>
        </w:tc>
        <w:tc>
          <w:tcPr>
            <w:tcW w:w="927" w:type="pct"/>
          </w:tcPr>
          <w:p w14:paraId="622A1C73" w14:textId="359D3C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829" w:type="pct"/>
          </w:tcPr>
          <w:p w14:paraId="04925F71" w14:textId="6C13F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7E642898" w14:textId="559AE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3765869" w14:textId="32AA09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5755</w:t>
            </w:r>
          </w:p>
        </w:tc>
        <w:tc>
          <w:tcPr>
            <w:tcW w:w="232" w:type="pct"/>
          </w:tcPr>
          <w:p w14:paraId="4E2AA47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F4276C" w14:textId="402F57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35992AEF" w14:textId="734418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10DE5A" w14:textId="1672F2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322F0022" w14:textId="52D94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DEC0D9" w14:textId="77777777" w:rsidTr="000C2718">
        <w:tc>
          <w:tcPr>
            <w:tcW w:w="464" w:type="pct"/>
          </w:tcPr>
          <w:p w14:paraId="50A7ABE7" w14:textId="1E9904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R4-2108992</w:t>
            </w:r>
          </w:p>
        </w:tc>
        <w:tc>
          <w:tcPr>
            <w:tcW w:w="927" w:type="pct"/>
          </w:tcPr>
          <w:p w14:paraId="4B7A9568" w14:textId="6F46A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829" w:type="pct"/>
          </w:tcPr>
          <w:p w14:paraId="38C2A47A" w14:textId="053504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1E2CB32A" w14:textId="5DF6ED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3E219BE" w14:textId="65084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5756</w:t>
            </w:r>
          </w:p>
        </w:tc>
        <w:tc>
          <w:tcPr>
            <w:tcW w:w="232" w:type="pct"/>
          </w:tcPr>
          <w:p w14:paraId="04024C7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3B4A4A" w14:textId="0A361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89DDE69" w14:textId="57D2E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B6A40B5" w14:textId="5009D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06411C13" w14:textId="24AE7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DCB704" w14:textId="77777777" w:rsidTr="000C2718">
        <w:tc>
          <w:tcPr>
            <w:tcW w:w="464" w:type="pct"/>
          </w:tcPr>
          <w:p w14:paraId="21CA7E07" w14:textId="0A65C4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R4-2108993</w:t>
            </w:r>
          </w:p>
        </w:tc>
        <w:tc>
          <w:tcPr>
            <w:tcW w:w="927" w:type="pct"/>
          </w:tcPr>
          <w:p w14:paraId="7051953A" w14:textId="7D1E4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829" w:type="pct"/>
          </w:tcPr>
          <w:p w14:paraId="04D6C53D" w14:textId="0E9DB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3E596FAE" w14:textId="5405C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081E3ABC" w14:textId="7CF46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5757</w:t>
            </w:r>
          </w:p>
        </w:tc>
        <w:tc>
          <w:tcPr>
            <w:tcW w:w="232" w:type="pct"/>
          </w:tcPr>
          <w:p w14:paraId="0ABFED9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0A11D9" w14:textId="47ADA7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D5B6576" w14:textId="6BF036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650191D" w14:textId="79709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59E04C51" w14:textId="704A50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88FA7F" w14:textId="77777777" w:rsidTr="000C2718">
        <w:tc>
          <w:tcPr>
            <w:tcW w:w="464" w:type="pct"/>
          </w:tcPr>
          <w:p w14:paraId="08A4376E" w14:textId="4EFEA4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R4-2108994</w:t>
            </w:r>
          </w:p>
        </w:tc>
        <w:tc>
          <w:tcPr>
            <w:tcW w:w="927" w:type="pct"/>
          </w:tcPr>
          <w:p w14:paraId="1EEF34B4" w14:textId="19FE0A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829" w:type="pct"/>
          </w:tcPr>
          <w:p w14:paraId="59C5AAA4" w14:textId="41D2A2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0F3039D6" w14:textId="48B3D5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8277B91" w14:textId="36225D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5758</w:t>
            </w:r>
          </w:p>
        </w:tc>
        <w:tc>
          <w:tcPr>
            <w:tcW w:w="232" w:type="pct"/>
          </w:tcPr>
          <w:p w14:paraId="2DBC45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ACA4CE0" w14:textId="5F5C97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DF40258" w14:textId="7E31D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50AC310" w14:textId="59D19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694" w:type="pct"/>
          </w:tcPr>
          <w:p w14:paraId="08E9EF2B" w14:textId="599AE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B1225B" w14:textId="77777777" w:rsidTr="000C2718">
        <w:tc>
          <w:tcPr>
            <w:tcW w:w="464" w:type="pct"/>
          </w:tcPr>
          <w:p w14:paraId="1D8541E3" w14:textId="437FE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R4-2109150</w:t>
            </w:r>
          </w:p>
        </w:tc>
        <w:tc>
          <w:tcPr>
            <w:tcW w:w="927" w:type="pct"/>
          </w:tcPr>
          <w:p w14:paraId="1C3D625B" w14:textId="1BE535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bandUL CA/DC (R15)</w:t>
            </w:r>
          </w:p>
        </w:tc>
        <w:tc>
          <w:tcPr>
            <w:tcW w:w="829" w:type="pct"/>
          </w:tcPr>
          <w:p w14:paraId="79F2FC12" w14:textId="43518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79BD3586" w14:textId="291419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ABB409A" w14:textId="031A05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5759</w:t>
            </w:r>
          </w:p>
        </w:tc>
        <w:tc>
          <w:tcPr>
            <w:tcW w:w="232" w:type="pct"/>
          </w:tcPr>
          <w:p w14:paraId="2CAA35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D63C3F" w14:textId="1861D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DD1E951" w14:textId="7C4479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8F0BD9E" w14:textId="69F262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694" w:type="pct"/>
          </w:tcPr>
          <w:p w14:paraId="36A70D2C" w14:textId="12CBB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DA462E7" w14:textId="77777777" w:rsidTr="000C2718">
        <w:tc>
          <w:tcPr>
            <w:tcW w:w="464" w:type="pct"/>
          </w:tcPr>
          <w:p w14:paraId="6B54EAB4" w14:textId="7672E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R4-2109151</w:t>
            </w:r>
          </w:p>
        </w:tc>
        <w:tc>
          <w:tcPr>
            <w:tcW w:w="927" w:type="pct"/>
          </w:tcPr>
          <w:p w14:paraId="33BCE3C4" w14:textId="313639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additional emission requirements to 2 </w:t>
            </w:r>
            <w:r>
              <w:rPr>
                <w:sz w:val="16"/>
              </w:rPr>
              <w:lastRenderedPageBreak/>
              <w:t>band UL CA/DC (R16)</w:t>
            </w:r>
          </w:p>
        </w:tc>
        <w:tc>
          <w:tcPr>
            <w:tcW w:w="829" w:type="pct"/>
          </w:tcPr>
          <w:p w14:paraId="707AB117" w14:textId="08467F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SoftBank Corp.</w:t>
            </w:r>
          </w:p>
        </w:tc>
        <w:tc>
          <w:tcPr>
            <w:tcW w:w="336" w:type="pct"/>
          </w:tcPr>
          <w:p w14:paraId="2DE8A5DC" w14:textId="1391E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12FAEFB" w14:textId="5EBAFE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5760</w:t>
            </w:r>
          </w:p>
        </w:tc>
        <w:tc>
          <w:tcPr>
            <w:tcW w:w="232" w:type="pct"/>
          </w:tcPr>
          <w:p w14:paraId="2D58A6A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FE3BD8" w14:textId="46CA15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04AABE2" w14:textId="5198A5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BB0AB7B" w14:textId="68072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694" w:type="pct"/>
          </w:tcPr>
          <w:p w14:paraId="53AF783B" w14:textId="761196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F718A6C" w14:textId="77777777" w:rsidTr="000C2718">
        <w:tc>
          <w:tcPr>
            <w:tcW w:w="464" w:type="pct"/>
          </w:tcPr>
          <w:p w14:paraId="5683A256" w14:textId="41D83B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R4-2109152</w:t>
            </w:r>
          </w:p>
        </w:tc>
        <w:tc>
          <w:tcPr>
            <w:tcW w:w="927" w:type="pct"/>
          </w:tcPr>
          <w:p w14:paraId="12F7A8C4" w14:textId="1F690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829" w:type="pct"/>
          </w:tcPr>
          <w:p w14:paraId="421233C8" w14:textId="1C3828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4F594B8F" w14:textId="3165E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FB486DD" w14:textId="2D5AAD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5761</w:t>
            </w:r>
          </w:p>
        </w:tc>
        <w:tc>
          <w:tcPr>
            <w:tcW w:w="232" w:type="pct"/>
          </w:tcPr>
          <w:p w14:paraId="3BA6A4E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11ED5F" w14:textId="0AB68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1CBFDBF" w14:textId="16648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9D276FB" w14:textId="2AC027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694" w:type="pct"/>
          </w:tcPr>
          <w:p w14:paraId="4A2B6FEC" w14:textId="28AFAD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C8F2503" w14:textId="77777777" w:rsidTr="000C2718">
        <w:tc>
          <w:tcPr>
            <w:tcW w:w="464" w:type="pct"/>
          </w:tcPr>
          <w:p w14:paraId="4C8776FB" w14:textId="3A8B9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R4-2109157</w:t>
            </w:r>
          </w:p>
        </w:tc>
        <w:tc>
          <w:tcPr>
            <w:tcW w:w="927" w:type="pct"/>
          </w:tcPr>
          <w:p w14:paraId="03EC58FF" w14:textId="188484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36.101[R9]: Addition of UE co-existence requirements for band 40</w:t>
            </w:r>
          </w:p>
        </w:tc>
        <w:tc>
          <w:tcPr>
            <w:tcW w:w="829" w:type="pct"/>
          </w:tcPr>
          <w:p w14:paraId="1D1EF200" w14:textId="2ED71E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4736A8CA" w14:textId="0DAEA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6F62F77" w14:textId="0159BC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5762</w:t>
            </w:r>
          </w:p>
        </w:tc>
        <w:tc>
          <w:tcPr>
            <w:tcW w:w="232" w:type="pct"/>
          </w:tcPr>
          <w:p w14:paraId="7D87B92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AD6ED99" w14:textId="6AA3C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Rel-9</w:t>
            </w:r>
          </w:p>
        </w:tc>
        <w:tc>
          <w:tcPr>
            <w:tcW w:w="215" w:type="pct"/>
          </w:tcPr>
          <w:p w14:paraId="0265FE19" w14:textId="27CCE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D1ADB2" w14:textId="7B11E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694" w:type="pct"/>
          </w:tcPr>
          <w:p w14:paraId="10014A61" w14:textId="7A30E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B1A4817" w14:textId="77777777" w:rsidTr="000C2718">
        <w:tc>
          <w:tcPr>
            <w:tcW w:w="464" w:type="pct"/>
          </w:tcPr>
          <w:p w14:paraId="1A7F5092" w14:textId="4A4C6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R4-2109159</w:t>
            </w:r>
          </w:p>
        </w:tc>
        <w:tc>
          <w:tcPr>
            <w:tcW w:w="927" w:type="pct"/>
          </w:tcPr>
          <w:p w14:paraId="2142A1D2" w14:textId="70F02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36.101[R11]: Addition of UE co-existence requirements for band 40</w:t>
            </w:r>
          </w:p>
        </w:tc>
        <w:tc>
          <w:tcPr>
            <w:tcW w:w="829" w:type="pct"/>
          </w:tcPr>
          <w:p w14:paraId="1446B249" w14:textId="472AEB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77324873" w14:textId="548CE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F124AE1" w14:textId="3D4A51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5763</w:t>
            </w:r>
          </w:p>
        </w:tc>
        <w:tc>
          <w:tcPr>
            <w:tcW w:w="232" w:type="pct"/>
          </w:tcPr>
          <w:p w14:paraId="5BCF71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35CA94" w14:textId="671BD9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215" w:type="pct"/>
          </w:tcPr>
          <w:p w14:paraId="6AA95393" w14:textId="327D3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CF81700" w14:textId="07E1E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694" w:type="pct"/>
          </w:tcPr>
          <w:p w14:paraId="54974AB8" w14:textId="00E55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B4CEFED" w14:textId="77777777" w:rsidTr="000C2718">
        <w:tc>
          <w:tcPr>
            <w:tcW w:w="464" w:type="pct"/>
          </w:tcPr>
          <w:p w14:paraId="5685CE72" w14:textId="219D0E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927" w:type="pct"/>
          </w:tcPr>
          <w:p w14:paraId="664DCB52" w14:textId="215513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829" w:type="pct"/>
          </w:tcPr>
          <w:p w14:paraId="517DF5CF" w14:textId="57D7C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684BEB0D" w14:textId="0C40C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3853E4B" w14:textId="2BBCB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5764</w:t>
            </w:r>
          </w:p>
        </w:tc>
        <w:tc>
          <w:tcPr>
            <w:tcW w:w="232" w:type="pct"/>
          </w:tcPr>
          <w:p w14:paraId="69B3A4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C0799B" w14:textId="01FE1E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215" w:type="pct"/>
          </w:tcPr>
          <w:p w14:paraId="1205E81B" w14:textId="0CE7C9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7A62183" w14:textId="33324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0B605FEE" w14:textId="2A3E7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787D880" w14:textId="77777777" w:rsidTr="000C2718">
        <w:tc>
          <w:tcPr>
            <w:tcW w:w="464" w:type="pct"/>
          </w:tcPr>
          <w:p w14:paraId="544F95E4" w14:textId="71897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  <w:tc>
          <w:tcPr>
            <w:tcW w:w="927" w:type="pct"/>
          </w:tcPr>
          <w:p w14:paraId="0C362632" w14:textId="42B43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829" w:type="pct"/>
          </w:tcPr>
          <w:p w14:paraId="146401E4" w14:textId="17ECB9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5BA9445E" w14:textId="6F9ADE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07B0C15D" w14:textId="23656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5764</w:t>
            </w:r>
          </w:p>
        </w:tc>
        <w:tc>
          <w:tcPr>
            <w:tcW w:w="232" w:type="pct"/>
          </w:tcPr>
          <w:p w14:paraId="22F6BFE3" w14:textId="04F3DFB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F2C3CA8" w14:textId="1ADAB3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215" w:type="pct"/>
          </w:tcPr>
          <w:p w14:paraId="0F1FE707" w14:textId="531949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5EEC3E5" w14:textId="0C2E1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43DE058D" w14:textId="608568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5F9AE7" w14:textId="77777777" w:rsidTr="000C2718">
        <w:tc>
          <w:tcPr>
            <w:tcW w:w="464" w:type="pct"/>
          </w:tcPr>
          <w:p w14:paraId="7D45643B" w14:textId="52C64E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R4-2109161</w:t>
            </w:r>
          </w:p>
        </w:tc>
        <w:tc>
          <w:tcPr>
            <w:tcW w:w="927" w:type="pct"/>
          </w:tcPr>
          <w:p w14:paraId="6A23323A" w14:textId="1CC937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36.101[R13]: Addition of UE co-existence requirements for band 40</w:t>
            </w:r>
          </w:p>
        </w:tc>
        <w:tc>
          <w:tcPr>
            <w:tcW w:w="829" w:type="pct"/>
          </w:tcPr>
          <w:p w14:paraId="634AD294" w14:textId="6E6AE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487D6D1A" w14:textId="164213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0ECF6985" w14:textId="7FEED7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5765</w:t>
            </w:r>
          </w:p>
        </w:tc>
        <w:tc>
          <w:tcPr>
            <w:tcW w:w="232" w:type="pct"/>
          </w:tcPr>
          <w:p w14:paraId="460FDC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88E60A" w14:textId="08C43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15" w:type="pct"/>
          </w:tcPr>
          <w:p w14:paraId="43EE0BAA" w14:textId="6BBCC4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E42402B" w14:textId="43D44B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6EA46911" w14:textId="426AA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4A6495" w14:textId="77777777" w:rsidTr="000C2718">
        <w:tc>
          <w:tcPr>
            <w:tcW w:w="464" w:type="pct"/>
          </w:tcPr>
          <w:p w14:paraId="6CD526FF" w14:textId="1E0164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R4-2109162</w:t>
            </w:r>
          </w:p>
        </w:tc>
        <w:tc>
          <w:tcPr>
            <w:tcW w:w="927" w:type="pct"/>
          </w:tcPr>
          <w:p w14:paraId="4845FA20" w14:textId="36718B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36.101[R14]: Addition of UE co-existence requirements for band 40</w:t>
            </w:r>
          </w:p>
        </w:tc>
        <w:tc>
          <w:tcPr>
            <w:tcW w:w="829" w:type="pct"/>
          </w:tcPr>
          <w:p w14:paraId="3F997045" w14:textId="3D13EF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7C74EE50" w14:textId="40D3B1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CE77ECE" w14:textId="1446F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5766</w:t>
            </w:r>
          </w:p>
        </w:tc>
        <w:tc>
          <w:tcPr>
            <w:tcW w:w="232" w:type="pct"/>
          </w:tcPr>
          <w:p w14:paraId="47F875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C1D44D" w14:textId="01F934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23FA450C" w14:textId="506847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337A43E" w14:textId="4B8D6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18A4B1EC" w14:textId="0B4FB9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8461F6" w14:textId="77777777" w:rsidTr="000C2718">
        <w:tc>
          <w:tcPr>
            <w:tcW w:w="464" w:type="pct"/>
          </w:tcPr>
          <w:p w14:paraId="2FFAA4B0" w14:textId="29AED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R4-2109163</w:t>
            </w:r>
          </w:p>
        </w:tc>
        <w:tc>
          <w:tcPr>
            <w:tcW w:w="927" w:type="pct"/>
          </w:tcPr>
          <w:p w14:paraId="3D8CB50D" w14:textId="33FE9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36.101[R15]: Addition of UE co-existence requirements for band 40</w:t>
            </w:r>
          </w:p>
        </w:tc>
        <w:tc>
          <w:tcPr>
            <w:tcW w:w="829" w:type="pct"/>
          </w:tcPr>
          <w:p w14:paraId="5A0A87A4" w14:textId="486A2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61028933" w14:textId="2A84A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9565593" w14:textId="3D699A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5767</w:t>
            </w:r>
          </w:p>
        </w:tc>
        <w:tc>
          <w:tcPr>
            <w:tcW w:w="232" w:type="pct"/>
          </w:tcPr>
          <w:p w14:paraId="401DBF6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445B1C" w14:textId="17470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9681DB5" w14:textId="1BFAB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A488F1B" w14:textId="7D1633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2CA6DD4B" w14:textId="57B747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174588" w14:textId="77777777" w:rsidTr="000C2718">
        <w:tc>
          <w:tcPr>
            <w:tcW w:w="464" w:type="pct"/>
          </w:tcPr>
          <w:p w14:paraId="20A29093" w14:textId="1AD35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R4-2109164</w:t>
            </w:r>
          </w:p>
        </w:tc>
        <w:tc>
          <w:tcPr>
            <w:tcW w:w="927" w:type="pct"/>
          </w:tcPr>
          <w:p w14:paraId="17912076" w14:textId="388DEE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36.101[R16]: Addition of UE co-existence requirements for band 40</w:t>
            </w:r>
          </w:p>
        </w:tc>
        <w:tc>
          <w:tcPr>
            <w:tcW w:w="829" w:type="pct"/>
          </w:tcPr>
          <w:p w14:paraId="3597062A" w14:textId="37F575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7DD4550B" w14:textId="5EA7BA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5CF7464" w14:textId="63ADBE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5768</w:t>
            </w:r>
          </w:p>
        </w:tc>
        <w:tc>
          <w:tcPr>
            <w:tcW w:w="232" w:type="pct"/>
          </w:tcPr>
          <w:p w14:paraId="12B101A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99885D" w14:textId="1B850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C1114B4" w14:textId="586EF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6540AB7" w14:textId="3513A8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112BF9B5" w14:textId="4E3FE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EE334B" w14:textId="77777777" w:rsidTr="000C2718">
        <w:tc>
          <w:tcPr>
            <w:tcW w:w="464" w:type="pct"/>
          </w:tcPr>
          <w:p w14:paraId="69A520C2" w14:textId="0932A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R4-2109165</w:t>
            </w:r>
          </w:p>
        </w:tc>
        <w:tc>
          <w:tcPr>
            <w:tcW w:w="927" w:type="pct"/>
          </w:tcPr>
          <w:p w14:paraId="7EE6B42D" w14:textId="778E10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36.101[R17]: Addition of UE co-existence requirements for band 40</w:t>
            </w:r>
          </w:p>
        </w:tc>
        <w:tc>
          <w:tcPr>
            <w:tcW w:w="829" w:type="pct"/>
          </w:tcPr>
          <w:p w14:paraId="739B0C4B" w14:textId="20277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1E339375" w14:textId="252C63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BACACDF" w14:textId="32FC4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5769</w:t>
            </w:r>
          </w:p>
        </w:tc>
        <w:tc>
          <w:tcPr>
            <w:tcW w:w="232" w:type="pct"/>
          </w:tcPr>
          <w:p w14:paraId="6A70B7C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476C85" w14:textId="12CB65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C1ADD45" w14:textId="1FF3D5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A76754" w14:textId="684B69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3A33B687" w14:textId="302C94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A95ADE" w14:textId="77777777" w:rsidTr="000C2718">
        <w:tc>
          <w:tcPr>
            <w:tcW w:w="464" w:type="pct"/>
          </w:tcPr>
          <w:p w14:paraId="151C94A1" w14:textId="090FF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R4-2109156</w:t>
            </w:r>
          </w:p>
        </w:tc>
        <w:tc>
          <w:tcPr>
            <w:tcW w:w="927" w:type="pct"/>
          </w:tcPr>
          <w:p w14:paraId="047EB198" w14:textId="454CD1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829" w:type="pct"/>
          </w:tcPr>
          <w:p w14:paraId="0B6FC42D" w14:textId="2F12F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59C5AF6A" w14:textId="05C25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0FE750C6" w14:textId="0B776F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5770</w:t>
            </w:r>
          </w:p>
        </w:tc>
        <w:tc>
          <w:tcPr>
            <w:tcW w:w="232" w:type="pct"/>
          </w:tcPr>
          <w:p w14:paraId="3812788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A76AAD" w14:textId="7FFB3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215" w:type="pct"/>
          </w:tcPr>
          <w:p w14:paraId="2CB44431" w14:textId="647191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A8E15F" w14:textId="73EA16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694" w:type="pct"/>
          </w:tcPr>
          <w:p w14:paraId="5BDABD9F" w14:textId="765D01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3CAA237" w14:textId="77777777" w:rsidTr="000C2718">
        <w:tc>
          <w:tcPr>
            <w:tcW w:w="464" w:type="pct"/>
          </w:tcPr>
          <w:p w14:paraId="7BCA80D7" w14:textId="2FBDEA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R4-2109158</w:t>
            </w:r>
          </w:p>
        </w:tc>
        <w:tc>
          <w:tcPr>
            <w:tcW w:w="927" w:type="pct"/>
          </w:tcPr>
          <w:p w14:paraId="22BDB22A" w14:textId="23C7E4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36.101[R10]: Addition of UE co-existence requirements for band 40</w:t>
            </w:r>
          </w:p>
        </w:tc>
        <w:tc>
          <w:tcPr>
            <w:tcW w:w="829" w:type="pct"/>
          </w:tcPr>
          <w:p w14:paraId="6268CB0D" w14:textId="46927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69428ABC" w14:textId="7AE46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8D14668" w14:textId="289ABA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5771</w:t>
            </w:r>
          </w:p>
        </w:tc>
        <w:tc>
          <w:tcPr>
            <w:tcW w:w="232" w:type="pct"/>
          </w:tcPr>
          <w:p w14:paraId="4F86E42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EB0330" w14:textId="52FBD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215" w:type="pct"/>
          </w:tcPr>
          <w:p w14:paraId="46E5EE34" w14:textId="23891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DF00958" w14:textId="5D0CF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694" w:type="pct"/>
          </w:tcPr>
          <w:p w14:paraId="7CA3679B" w14:textId="5619FE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56400CD" w14:textId="77777777" w:rsidTr="000C2718">
        <w:tc>
          <w:tcPr>
            <w:tcW w:w="464" w:type="pct"/>
          </w:tcPr>
          <w:p w14:paraId="2C5B592D" w14:textId="287F9C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R4-2109451</w:t>
            </w:r>
          </w:p>
        </w:tc>
        <w:tc>
          <w:tcPr>
            <w:tcW w:w="927" w:type="pct"/>
          </w:tcPr>
          <w:p w14:paraId="4778EFA9" w14:textId="42AC66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829" w:type="pct"/>
          </w:tcPr>
          <w:p w14:paraId="058EF7D8" w14:textId="6AEEFC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8C6DDF4" w14:textId="6D592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03DB43A" w14:textId="0FADE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5772</w:t>
            </w:r>
          </w:p>
        </w:tc>
        <w:tc>
          <w:tcPr>
            <w:tcW w:w="232" w:type="pct"/>
          </w:tcPr>
          <w:p w14:paraId="3A3806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4D6A5C" w14:textId="1CD25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EF5F708" w14:textId="4D46F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D12BCCD" w14:textId="35A37C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52E20EF0" w14:textId="5BE73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21852DC" w14:textId="77777777" w:rsidTr="000C2718">
        <w:tc>
          <w:tcPr>
            <w:tcW w:w="464" w:type="pct"/>
          </w:tcPr>
          <w:p w14:paraId="291200A4" w14:textId="1A2F7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  <w:tc>
          <w:tcPr>
            <w:tcW w:w="927" w:type="pct"/>
          </w:tcPr>
          <w:p w14:paraId="32AF53B8" w14:textId="2AA630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829" w:type="pct"/>
          </w:tcPr>
          <w:p w14:paraId="0B2B7FE8" w14:textId="44B25C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ED69464" w14:textId="09A237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9078125" w14:textId="2F3504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5772</w:t>
            </w:r>
          </w:p>
        </w:tc>
        <w:tc>
          <w:tcPr>
            <w:tcW w:w="232" w:type="pct"/>
          </w:tcPr>
          <w:p w14:paraId="1FF2207D" w14:textId="1FFE3DA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6D53028" w14:textId="7790A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BA532B7" w14:textId="042459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B977B8E" w14:textId="01862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2D6BF810" w14:textId="13276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D2F632" w14:textId="77777777" w:rsidTr="000C2718">
        <w:tc>
          <w:tcPr>
            <w:tcW w:w="464" w:type="pct"/>
          </w:tcPr>
          <w:p w14:paraId="12287D55" w14:textId="5E3BC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R4-2109452</w:t>
            </w:r>
          </w:p>
        </w:tc>
        <w:tc>
          <w:tcPr>
            <w:tcW w:w="927" w:type="pct"/>
          </w:tcPr>
          <w:p w14:paraId="365CE1E6" w14:textId="3603DC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829" w:type="pct"/>
          </w:tcPr>
          <w:p w14:paraId="2452FAFD" w14:textId="4D1D54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E738BDC" w14:textId="79468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1C9497E" w14:textId="223765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5773</w:t>
            </w:r>
          </w:p>
        </w:tc>
        <w:tc>
          <w:tcPr>
            <w:tcW w:w="232" w:type="pct"/>
          </w:tcPr>
          <w:p w14:paraId="3215470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53CD95" w14:textId="4244B8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B02C3BE" w14:textId="61587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41C182E" w14:textId="1ACF30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64D8737A" w14:textId="197280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F24B955" w14:textId="77777777" w:rsidTr="000C2718">
        <w:tc>
          <w:tcPr>
            <w:tcW w:w="464" w:type="pct"/>
          </w:tcPr>
          <w:p w14:paraId="21B3E881" w14:textId="6EE6D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  <w:tc>
          <w:tcPr>
            <w:tcW w:w="927" w:type="pct"/>
          </w:tcPr>
          <w:p w14:paraId="0DEB66E5" w14:textId="2827B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829" w:type="pct"/>
          </w:tcPr>
          <w:p w14:paraId="1AD7245A" w14:textId="16C6B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A9A5D46" w14:textId="612F2C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EF91256" w14:textId="69C34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5773</w:t>
            </w:r>
          </w:p>
        </w:tc>
        <w:tc>
          <w:tcPr>
            <w:tcW w:w="232" w:type="pct"/>
          </w:tcPr>
          <w:p w14:paraId="544120CB" w14:textId="029975C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193E462" w14:textId="54481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1AD7F3D" w14:textId="6CDEE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7F6EF65" w14:textId="3E460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74AE449" w14:textId="1F0AAD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B41EB7" w14:textId="77777777" w:rsidTr="000C2718">
        <w:tc>
          <w:tcPr>
            <w:tcW w:w="464" w:type="pct"/>
          </w:tcPr>
          <w:p w14:paraId="141006CF" w14:textId="3B0B0A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R4-2109457</w:t>
            </w:r>
          </w:p>
        </w:tc>
        <w:tc>
          <w:tcPr>
            <w:tcW w:w="927" w:type="pct"/>
          </w:tcPr>
          <w:p w14:paraId="45E1FD01" w14:textId="31AE1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Rel-17</w:t>
            </w:r>
          </w:p>
        </w:tc>
        <w:tc>
          <w:tcPr>
            <w:tcW w:w="829" w:type="pct"/>
          </w:tcPr>
          <w:p w14:paraId="09B3E5FC" w14:textId="7DD46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58AA71F" w14:textId="58A76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33A4167" w14:textId="2A5145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5774</w:t>
            </w:r>
          </w:p>
        </w:tc>
        <w:tc>
          <w:tcPr>
            <w:tcW w:w="232" w:type="pct"/>
          </w:tcPr>
          <w:p w14:paraId="2CEBF0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857148" w14:textId="0AD96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457CD2C" w14:textId="50ED0B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66C7C2" w14:textId="30D17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D0A2ED8" w14:textId="6F622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071A82" w14:textId="77777777" w:rsidTr="000C2718">
        <w:tc>
          <w:tcPr>
            <w:tcW w:w="464" w:type="pct"/>
          </w:tcPr>
          <w:p w14:paraId="163876A1" w14:textId="1D909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R4-2109775</w:t>
            </w:r>
          </w:p>
        </w:tc>
        <w:tc>
          <w:tcPr>
            <w:tcW w:w="927" w:type="pct"/>
          </w:tcPr>
          <w:p w14:paraId="0F2BCD8A" w14:textId="50410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5) with 1 band UL to TS36.101</w:t>
            </w:r>
          </w:p>
        </w:tc>
        <w:tc>
          <w:tcPr>
            <w:tcW w:w="829" w:type="pct"/>
          </w:tcPr>
          <w:p w14:paraId="1E78F2D0" w14:textId="6AA696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107DA93" w14:textId="13D7AB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558F80B" w14:textId="53E1A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5775</w:t>
            </w:r>
          </w:p>
        </w:tc>
        <w:tc>
          <w:tcPr>
            <w:tcW w:w="232" w:type="pct"/>
          </w:tcPr>
          <w:p w14:paraId="0130922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63483E" w14:textId="11D27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ED75235" w14:textId="52A837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5799ED6" w14:textId="1A5A6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694" w:type="pct"/>
          </w:tcPr>
          <w:p w14:paraId="25CF3A95" w14:textId="1A007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5474310" w14:textId="77777777" w:rsidTr="000C2718">
        <w:tc>
          <w:tcPr>
            <w:tcW w:w="464" w:type="pct"/>
          </w:tcPr>
          <w:p w14:paraId="0F048CC7" w14:textId="29E4A6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R4-2109814</w:t>
            </w:r>
          </w:p>
        </w:tc>
        <w:tc>
          <w:tcPr>
            <w:tcW w:w="927" w:type="pct"/>
          </w:tcPr>
          <w:p w14:paraId="3C997806" w14:textId="43D2DB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829" w:type="pct"/>
          </w:tcPr>
          <w:p w14:paraId="669E4DD4" w14:textId="0B2A6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336" w:type="pct"/>
          </w:tcPr>
          <w:p w14:paraId="621C9B13" w14:textId="74E1B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7E7618AA" w14:textId="13820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5776</w:t>
            </w:r>
          </w:p>
        </w:tc>
        <w:tc>
          <w:tcPr>
            <w:tcW w:w="232" w:type="pct"/>
          </w:tcPr>
          <w:p w14:paraId="139D40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B1C399" w14:textId="7D6937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8A9925B" w14:textId="48708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C609BBB" w14:textId="21266C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694" w:type="pct"/>
          </w:tcPr>
          <w:p w14:paraId="11431347" w14:textId="5A293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8C29F0" w14:textId="77777777" w:rsidTr="000C2718">
        <w:tc>
          <w:tcPr>
            <w:tcW w:w="464" w:type="pct"/>
          </w:tcPr>
          <w:p w14:paraId="03C8EE02" w14:textId="6831B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R4-2109838</w:t>
            </w:r>
          </w:p>
        </w:tc>
        <w:tc>
          <w:tcPr>
            <w:tcW w:w="927" w:type="pct"/>
          </w:tcPr>
          <w:p w14:paraId="4E5F7D05" w14:textId="5609FD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test configurations for dual uplink LTE-A CA</w:t>
            </w:r>
          </w:p>
        </w:tc>
        <w:tc>
          <w:tcPr>
            <w:tcW w:w="829" w:type="pct"/>
          </w:tcPr>
          <w:p w14:paraId="404C0ECB" w14:textId="58455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336" w:type="pct"/>
          </w:tcPr>
          <w:p w14:paraId="40E063C1" w14:textId="76BDC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7B5FAD10" w14:textId="68800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5777</w:t>
            </w:r>
          </w:p>
        </w:tc>
        <w:tc>
          <w:tcPr>
            <w:tcW w:w="232" w:type="pct"/>
          </w:tcPr>
          <w:p w14:paraId="207F49B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3C5BC8" w14:textId="119E86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C99E11E" w14:textId="09935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65E3775" w14:textId="75794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LTE_CA_R16_xBDL_2BUL-Core</w:t>
            </w:r>
          </w:p>
        </w:tc>
        <w:tc>
          <w:tcPr>
            <w:tcW w:w="694" w:type="pct"/>
          </w:tcPr>
          <w:p w14:paraId="57824B36" w14:textId="48B84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9AD23A" w14:textId="77777777" w:rsidTr="000C2718">
        <w:tc>
          <w:tcPr>
            <w:tcW w:w="464" w:type="pct"/>
          </w:tcPr>
          <w:p w14:paraId="1E2F5A96" w14:textId="677FFB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R4-2110493</w:t>
            </w:r>
          </w:p>
        </w:tc>
        <w:tc>
          <w:tcPr>
            <w:tcW w:w="927" w:type="pct"/>
          </w:tcPr>
          <w:p w14:paraId="19B2F5B3" w14:textId="33D77E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(Rel-12)</w:t>
            </w:r>
          </w:p>
        </w:tc>
        <w:tc>
          <w:tcPr>
            <w:tcW w:w="829" w:type="pct"/>
          </w:tcPr>
          <w:p w14:paraId="01889944" w14:textId="6D106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06C72E2" w14:textId="28F43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0B803640" w14:textId="3CF5E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5778</w:t>
            </w:r>
          </w:p>
        </w:tc>
        <w:tc>
          <w:tcPr>
            <w:tcW w:w="232" w:type="pct"/>
          </w:tcPr>
          <w:p w14:paraId="50ADF4B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91E48D" w14:textId="4196B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215" w:type="pct"/>
          </w:tcPr>
          <w:p w14:paraId="43F9C76B" w14:textId="4D861E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06437AD" w14:textId="2D5B74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694" w:type="pct"/>
          </w:tcPr>
          <w:p w14:paraId="7FB8BF96" w14:textId="28915F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17D33F" w14:textId="77777777" w:rsidTr="000C2718">
        <w:tc>
          <w:tcPr>
            <w:tcW w:w="464" w:type="pct"/>
          </w:tcPr>
          <w:p w14:paraId="5333CAA5" w14:textId="1F0FD5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R4-2110494</w:t>
            </w:r>
          </w:p>
        </w:tc>
        <w:tc>
          <w:tcPr>
            <w:tcW w:w="927" w:type="pct"/>
          </w:tcPr>
          <w:p w14:paraId="04F20585" w14:textId="3D6C4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829" w:type="pct"/>
          </w:tcPr>
          <w:p w14:paraId="53CA702B" w14:textId="7F3D3D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83E0BF2" w14:textId="6B784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F5D1317" w14:textId="00384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232" w:type="pct"/>
          </w:tcPr>
          <w:p w14:paraId="50B21A7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AE4183" w14:textId="0A141C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15" w:type="pct"/>
          </w:tcPr>
          <w:p w14:paraId="47142936" w14:textId="40A89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B7DE8A9" w14:textId="1DF67A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585398C0" w14:textId="13C9A0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F3B7CAD" w14:textId="77777777" w:rsidTr="000C2718">
        <w:tc>
          <w:tcPr>
            <w:tcW w:w="464" w:type="pct"/>
          </w:tcPr>
          <w:p w14:paraId="4F082735" w14:textId="482AB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927" w:type="pct"/>
          </w:tcPr>
          <w:p w14:paraId="06D4EDA1" w14:textId="2A0787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829" w:type="pct"/>
          </w:tcPr>
          <w:p w14:paraId="31ACF701" w14:textId="7DF80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38CC012" w14:textId="2F6D63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9B16328" w14:textId="128E9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232" w:type="pct"/>
          </w:tcPr>
          <w:p w14:paraId="0535CF99" w14:textId="02597CE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C69E0CB" w14:textId="3E199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15" w:type="pct"/>
          </w:tcPr>
          <w:p w14:paraId="04E1BF24" w14:textId="75C365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36E7110" w14:textId="6416C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1EF45A5E" w14:textId="5A0978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8879A49" w14:textId="77777777" w:rsidTr="000C2718">
        <w:tc>
          <w:tcPr>
            <w:tcW w:w="464" w:type="pct"/>
          </w:tcPr>
          <w:p w14:paraId="7E7ECC93" w14:textId="1536C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  <w:tc>
          <w:tcPr>
            <w:tcW w:w="927" w:type="pct"/>
          </w:tcPr>
          <w:p w14:paraId="617B0DCC" w14:textId="71BC5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829" w:type="pct"/>
          </w:tcPr>
          <w:p w14:paraId="48CD489D" w14:textId="609E33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6679265" w14:textId="301E2A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E67DA9F" w14:textId="1059F2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232" w:type="pct"/>
          </w:tcPr>
          <w:p w14:paraId="013AECDE" w14:textId="65AD2CB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4C9DB1BA" w14:textId="3F999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15" w:type="pct"/>
          </w:tcPr>
          <w:p w14:paraId="58B8056F" w14:textId="0239A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6B568F7" w14:textId="784A54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694" w:type="pct"/>
          </w:tcPr>
          <w:p w14:paraId="188885F4" w14:textId="5686A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2D6EDD" w14:textId="77777777" w:rsidTr="000C2718">
        <w:tc>
          <w:tcPr>
            <w:tcW w:w="464" w:type="pct"/>
          </w:tcPr>
          <w:p w14:paraId="3F469780" w14:textId="1102EB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R4-2110495</w:t>
            </w:r>
          </w:p>
        </w:tc>
        <w:tc>
          <w:tcPr>
            <w:tcW w:w="927" w:type="pct"/>
          </w:tcPr>
          <w:p w14:paraId="122EE55D" w14:textId="381457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(Rel-14)</w:t>
            </w:r>
          </w:p>
        </w:tc>
        <w:tc>
          <w:tcPr>
            <w:tcW w:w="829" w:type="pct"/>
          </w:tcPr>
          <w:p w14:paraId="2C21EEC9" w14:textId="7F7513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CD2723B" w14:textId="49823B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07519C7" w14:textId="242AF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5780</w:t>
            </w:r>
          </w:p>
        </w:tc>
        <w:tc>
          <w:tcPr>
            <w:tcW w:w="232" w:type="pct"/>
          </w:tcPr>
          <w:p w14:paraId="476AA0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A35F05" w14:textId="2022C5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76812FE9" w14:textId="71019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517E977" w14:textId="652D3F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116462C2" w14:textId="13D8B0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A4FF7C" w14:textId="77777777" w:rsidTr="000C2718">
        <w:tc>
          <w:tcPr>
            <w:tcW w:w="464" w:type="pct"/>
          </w:tcPr>
          <w:p w14:paraId="2B97BDFB" w14:textId="15EA1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R4-2110496</w:t>
            </w:r>
          </w:p>
        </w:tc>
        <w:tc>
          <w:tcPr>
            <w:tcW w:w="927" w:type="pct"/>
          </w:tcPr>
          <w:p w14:paraId="77600173" w14:textId="4F8385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(Rel-15)</w:t>
            </w:r>
          </w:p>
        </w:tc>
        <w:tc>
          <w:tcPr>
            <w:tcW w:w="829" w:type="pct"/>
          </w:tcPr>
          <w:p w14:paraId="39248C9E" w14:textId="03ADE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A335C58" w14:textId="41DBA8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F6A78BB" w14:textId="22EE6A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5781</w:t>
            </w:r>
          </w:p>
        </w:tc>
        <w:tc>
          <w:tcPr>
            <w:tcW w:w="232" w:type="pct"/>
          </w:tcPr>
          <w:p w14:paraId="22A672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6900123" w14:textId="2F7DFE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D88788D" w14:textId="0F8734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859516" w14:textId="50EF2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1AB53AFF" w14:textId="03009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EF1E292" w14:textId="77777777" w:rsidTr="000C2718">
        <w:tc>
          <w:tcPr>
            <w:tcW w:w="464" w:type="pct"/>
          </w:tcPr>
          <w:p w14:paraId="39296B07" w14:textId="708DAB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R4-2110497</w:t>
            </w:r>
          </w:p>
        </w:tc>
        <w:tc>
          <w:tcPr>
            <w:tcW w:w="927" w:type="pct"/>
          </w:tcPr>
          <w:p w14:paraId="04FBB520" w14:textId="05E895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(Rel-16)</w:t>
            </w:r>
          </w:p>
        </w:tc>
        <w:tc>
          <w:tcPr>
            <w:tcW w:w="829" w:type="pct"/>
          </w:tcPr>
          <w:p w14:paraId="47604E56" w14:textId="46BEF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4AA1E8B" w14:textId="285E5A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D62AA84" w14:textId="46D03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5782</w:t>
            </w:r>
          </w:p>
        </w:tc>
        <w:tc>
          <w:tcPr>
            <w:tcW w:w="232" w:type="pct"/>
          </w:tcPr>
          <w:p w14:paraId="6D3452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B52F209" w14:textId="3C076F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81C0D61" w14:textId="044DC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39E801" w14:textId="379927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438636D2" w14:textId="09979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4F8EA71" w14:textId="77777777" w:rsidTr="000C2718">
        <w:tc>
          <w:tcPr>
            <w:tcW w:w="464" w:type="pct"/>
          </w:tcPr>
          <w:p w14:paraId="001E2566" w14:textId="6C46D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R4-2110579</w:t>
            </w:r>
          </w:p>
        </w:tc>
        <w:tc>
          <w:tcPr>
            <w:tcW w:w="927" w:type="pct"/>
          </w:tcPr>
          <w:p w14:paraId="1F8D5AF4" w14:textId="74EAA7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(Rel-17)</w:t>
            </w:r>
          </w:p>
        </w:tc>
        <w:tc>
          <w:tcPr>
            <w:tcW w:w="829" w:type="pct"/>
          </w:tcPr>
          <w:p w14:paraId="0CE70327" w14:textId="69190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570A173" w14:textId="00F4E6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CEE67AF" w14:textId="4E433E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5783</w:t>
            </w:r>
          </w:p>
        </w:tc>
        <w:tc>
          <w:tcPr>
            <w:tcW w:w="232" w:type="pct"/>
          </w:tcPr>
          <w:p w14:paraId="010C73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AB4D94" w14:textId="04BD42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7CC0481" w14:textId="6BA327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8D590B8" w14:textId="6D2F57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141DC41B" w14:textId="4C438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0CE2EC51" w14:textId="77777777" w:rsidTr="000C2718">
        <w:tc>
          <w:tcPr>
            <w:tcW w:w="464" w:type="pct"/>
          </w:tcPr>
          <w:p w14:paraId="40495B47" w14:textId="789098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R4-2110995</w:t>
            </w:r>
          </w:p>
        </w:tc>
        <w:tc>
          <w:tcPr>
            <w:tcW w:w="927" w:type="pct"/>
          </w:tcPr>
          <w:p w14:paraId="593F8B0F" w14:textId="5E325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(Rel-15)</w:t>
            </w:r>
          </w:p>
        </w:tc>
        <w:tc>
          <w:tcPr>
            <w:tcW w:w="829" w:type="pct"/>
          </w:tcPr>
          <w:p w14:paraId="75C6973C" w14:textId="4B39A1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5EA4E25D" w14:textId="7CEF5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768CF681" w14:textId="03FB0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5784</w:t>
            </w:r>
          </w:p>
        </w:tc>
        <w:tc>
          <w:tcPr>
            <w:tcW w:w="232" w:type="pct"/>
          </w:tcPr>
          <w:p w14:paraId="18D9A23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30A218" w14:textId="4F8CFD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4C76091" w14:textId="6EDE9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FD0593E" w14:textId="6BC67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36FC6CB3" w14:textId="3917A7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25140AF" w14:textId="77777777" w:rsidTr="000C2718">
        <w:tc>
          <w:tcPr>
            <w:tcW w:w="464" w:type="pct"/>
          </w:tcPr>
          <w:p w14:paraId="6C3F8D0E" w14:textId="622B6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R4-2110996</w:t>
            </w:r>
          </w:p>
        </w:tc>
        <w:tc>
          <w:tcPr>
            <w:tcW w:w="927" w:type="pct"/>
          </w:tcPr>
          <w:p w14:paraId="5D134267" w14:textId="354B2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(Rel-16)</w:t>
            </w:r>
          </w:p>
        </w:tc>
        <w:tc>
          <w:tcPr>
            <w:tcW w:w="829" w:type="pct"/>
          </w:tcPr>
          <w:p w14:paraId="46E75996" w14:textId="1E807A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464A61C" w14:textId="41E5E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445591D" w14:textId="2B420E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5785</w:t>
            </w:r>
          </w:p>
        </w:tc>
        <w:tc>
          <w:tcPr>
            <w:tcW w:w="232" w:type="pct"/>
          </w:tcPr>
          <w:p w14:paraId="4378785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AC798A" w14:textId="20456B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6BF933A" w14:textId="22382A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7FE7B8" w14:textId="5FCE65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BE95AE8" w14:textId="0C1B5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324E630" w14:textId="77777777" w:rsidTr="000C2718">
        <w:tc>
          <w:tcPr>
            <w:tcW w:w="464" w:type="pct"/>
          </w:tcPr>
          <w:p w14:paraId="7C873581" w14:textId="799F8B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R4-2110997</w:t>
            </w:r>
          </w:p>
        </w:tc>
        <w:tc>
          <w:tcPr>
            <w:tcW w:w="927" w:type="pct"/>
          </w:tcPr>
          <w:p w14:paraId="6A1C946A" w14:textId="78A5E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(Rel-17)</w:t>
            </w:r>
          </w:p>
        </w:tc>
        <w:tc>
          <w:tcPr>
            <w:tcW w:w="829" w:type="pct"/>
          </w:tcPr>
          <w:p w14:paraId="65769EC4" w14:textId="0F03B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12B5B380" w14:textId="1CEC2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FB3F75C" w14:textId="2B4F0A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5786</w:t>
            </w:r>
          </w:p>
        </w:tc>
        <w:tc>
          <w:tcPr>
            <w:tcW w:w="232" w:type="pct"/>
          </w:tcPr>
          <w:p w14:paraId="162577A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6C762C" w14:textId="124FC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9FE3F69" w14:textId="18BB63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9D39FA6" w14:textId="67D32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694" w:type="pct"/>
          </w:tcPr>
          <w:p w14:paraId="36A06A90" w14:textId="2AE0C7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0B53EEB" w14:textId="77777777" w:rsidTr="000C2718">
        <w:tc>
          <w:tcPr>
            <w:tcW w:w="464" w:type="pct"/>
          </w:tcPr>
          <w:p w14:paraId="1C0998CD" w14:textId="343B8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R4-2111021</w:t>
            </w:r>
          </w:p>
        </w:tc>
        <w:tc>
          <w:tcPr>
            <w:tcW w:w="927" w:type="pct"/>
          </w:tcPr>
          <w:p w14:paraId="3737B6E8" w14:textId="6A19C7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829" w:type="pct"/>
          </w:tcPr>
          <w:p w14:paraId="6F70B23A" w14:textId="7A010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51725401" w14:textId="153278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A0D8ACC" w14:textId="4C4D7E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5787</w:t>
            </w:r>
          </w:p>
        </w:tc>
        <w:tc>
          <w:tcPr>
            <w:tcW w:w="232" w:type="pct"/>
          </w:tcPr>
          <w:p w14:paraId="649285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0C2414" w14:textId="5408A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0D10276" w14:textId="6ADDA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D5831A0" w14:textId="55318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694" w:type="pct"/>
          </w:tcPr>
          <w:p w14:paraId="2B7488EA" w14:textId="672A01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CA93C74" w14:textId="77777777" w:rsidTr="000C2718">
        <w:tc>
          <w:tcPr>
            <w:tcW w:w="464" w:type="pct"/>
          </w:tcPr>
          <w:p w14:paraId="302FC27B" w14:textId="03812A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R4-2111022</w:t>
            </w:r>
          </w:p>
        </w:tc>
        <w:tc>
          <w:tcPr>
            <w:tcW w:w="927" w:type="pct"/>
          </w:tcPr>
          <w:p w14:paraId="3344C1ED" w14:textId="0D4ED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(Rel-14)</w:t>
            </w:r>
          </w:p>
        </w:tc>
        <w:tc>
          <w:tcPr>
            <w:tcW w:w="829" w:type="pct"/>
          </w:tcPr>
          <w:p w14:paraId="6FD06162" w14:textId="25AC6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834E6F6" w14:textId="61615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08D36AC" w14:textId="6F3FF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5788</w:t>
            </w:r>
          </w:p>
        </w:tc>
        <w:tc>
          <w:tcPr>
            <w:tcW w:w="232" w:type="pct"/>
          </w:tcPr>
          <w:p w14:paraId="14772D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06C5B3" w14:textId="037B5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0DDB364D" w14:textId="2EA3CD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DBEEC62" w14:textId="5D0269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107F3F3A" w14:textId="4098F1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BF683C4" w14:textId="77777777" w:rsidTr="000C2718">
        <w:tc>
          <w:tcPr>
            <w:tcW w:w="464" w:type="pct"/>
          </w:tcPr>
          <w:p w14:paraId="532BA61C" w14:textId="1B29D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R4-2111199</w:t>
            </w:r>
          </w:p>
        </w:tc>
        <w:tc>
          <w:tcPr>
            <w:tcW w:w="927" w:type="pct"/>
          </w:tcPr>
          <w:p w14:paraId="4C906A0C" w14:textId="2F1BF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829" w:type="pct"/>
          </w:tcPr>
          <w:p w14:paraId="5B411B16" w14:textId="5FAA6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BB8F4D4" w14:textId="27D37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195610D" w14:textId="76559D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5789</w:t>
            </w:r>
          </w:p>
        </w:tc>
        <w:tc>
          <w:tcPr>
            <w:tcW w:w="232" w:type="pct"/>
          </w:tcPr>
          <w:p w14:paraId="4AB909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A52B81" w14:textId="4D7AA2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682B75F" w14:textId="74CA5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FC1AA99" w14:textId="117AD4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694" w:type="pct"/>
          </w:tcPr>
          <w:p w14:paraId="73BAAFC8" w14:textId="302EB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4526CF" w14:textId="77777777" w:rsidTr="000C2718">
        <w:tc>
          <w:tcPr>
            <w:tcW w:w="464" w:type="pct"/>
          </w:tcPr>
          <w:p w14:paraId="325E0578" w14:textId="54EE82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R4-2111200</w:t>
            </w:r>
          </w:p>
        </w:tc>
        <w:tc>
          <w:tcPr>
            <w:tcW w:w="927" w:type="pct"/>
          </w:tcPr>
          <w:p w14:paraId="5C04A801" w14:textId="5D07D4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829" w:type="pct"/>
          </w:tcPr>
          <w:p w14:paraId="39AE1F48" w14:textId="1062A7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7F2DCBA" w14:textId="33C555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B0AC806" w14:textId="34638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5790</w:t>
            </w:r>
          </w:p>
        </w:tc>
        <w:tc>
          <w:tcPr>
            <w:tcW w:w="232" w:type="pct"/>
          </w:tcPr>
          <w:p w14:paraId="17A883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B90ACD" w14:textId="68B632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3E03C53" w14:textId="30C42D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C7744E5" w14:textId="7111BE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694" w:type="pct"/>
          </w:tcPr>
          <w:p w14:paraId="069AF211" w14:textId="50D25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3034D61" w14:textId="77777777" w:rsidTr="000C2718">
        <w:tc>
          <w:tcPr>
            <w:tcW w:w="464" w:type="pct"/>
          </w:tcPr>
          <w:p w14:paraId="08CA7ED2" w14:textId="20BC54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R4-2111201</w:t>
            </w:r>
          </w:p>
        </w:tc>
        <w:tc>
          <w:tcPr>
            <w:tcW w:w="927" w:type="pct"/>
          </w:tcPr>
          <w:p w14:paraId="5B6FE7A6" w14:textId="73F48A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829" w:type="pct"/>
          </w:tcPr>
          <w:p w14:paraId="6F16AF55" w14:textId="0777C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4513C86" w14:textId="18AD72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B8BC934" w14:textId="51113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5791</w:t>
            </w:r>
          </w:p>
        </w:tc>
        <w:tc>
          <w:tcPr>
            <w:tcW w:w="232" w:type="pct"/>
          </w:tcPr>
          <w:p w14:paraId="4CB2B8A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6242DE" w14:textId="1CE29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7AC2FF0" w14:textId="3C2106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3B7FC9B" w14:textId="59F124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694" w:type="pct"/>
          </w:tcPr>
          <w:p w14:paraId="646287DE" w14:textId="1314A9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E0D6A0E" w14:textId="77777777" w:rsidTr="000C2718">
        <w:tc>
          <w:tcPr>
            <w:tcW w:w="464" w:type="pct"/>
          </w:tcPr>
          <w:p w14:paraId="09243BD4" w14:textId="33AA5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R4-2111293</w:t>
            </w:r>
          </w:p>
        </w:tc>
        <w:tc>
          <w:tcPr>
            <w:tcW w:w="927" w:type="pct"/>
          </w:tcPr>
          <w:p w14:paraId="4E17F115" w14:textId="290A6B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829" w:type="pct"/>
          </w:tcPr>
          <w:p w14:paraId="07888DE5" w14:textId="0FBE5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1CB846D0" w14:textId="1351F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64814B03" w14:textId="4BA7C0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232" w:type="pct"/>
          </w:tcPr>
          <w:p w14:paraId="4F27AD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4340AE" w14:textId="7D866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F151751" w14:textId="28A348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72C82E7" w14:textId="1B1CDF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1A690CA" w14:textId="3DAF3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40AAB09" w14:textId="77777777" w:rsidTr="000C2718">
        <w:tc>
          <w:tcPr>
            <w:tcW w:w="464" w:type="pct"/>
          </w:tcPr>
          <w:p w14:paraId="07E34C0B" w14:textId="685060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  <w:tc>
          <w:tcPr>
            <w:tcW w:w="927" w:type="pct"/>
          </w:tcPr>
          <w:p w14:paraId="35E8FF4A" w14:textId="6E8A1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829" w:type="pct"/>
          </w:tcPr>
          <w:p w14:paraId="469683B0" w14:textId="4263D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1746CD8F" w14:textId="0C4FE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2489987" w14:textId="71355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232" w:type="pct"/>
          </w:tcPr>
          <w:p w14:paraId="06369AD3" w14:textId="2718C20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7DE4EC4" w14:textId="7BD84A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680A54C" w14:textId="33B4C6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0522442" w14:textId="393A9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A45D509" w14:textId="1906D2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2E8B0CC" w14:textId="77777777" w:rsidTr="000C2718">
        <w:tc>
          <w:tcPr>
            <w:tcW w:w="464" w:type="pct"/>
          </w:tcPr>
          <w:p w14:paraId="2DF855E8" w14:textId="43D35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R4-2108110</w:t>
            </w:r>
          </w:p>
        </w:tc>
        <w:tc>
          <w:tcPr>
            <w:tcW w:w="927" w:type="pct"/>
          </w:tcPr>
          <w:p w14:paraId="2B046E6A" w14:textId="1D2B05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829" w:type="pct"/>
          </w:tcPr>
          <w:p w14:paraId="640C96C5" w14:textId="16808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52010198" w14:textId="5CA18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0BA711FE" w14:textId="3ADAA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232" w:type="pct"/>
          </w:tcPr>
          <w:p w14:paraId="2369F4B9" w14:textId="711CAC5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32DE2092" w14:textId="740D9D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E943FD5" w14:textId="49638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8618A18" w14:textId="09F3D3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LTE_CA_C_B41_PC2-Core</w:t>
            </w:r>
          </w:p>
        </w:tc>
        <w:tc>
          <w:tcPr>
            <w:tcW w:w="694" w:type="pct"/>
          </w:tcPr>
          <w:p w14:paraId="00FBB202" w14:textId="69F5AF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D133EC2" w14:textId="77777777" w:rsidTr="000C2718">
        <w:tc>
          <w:tcPr>
            <w:tcW w:w="464" w:type="pct"/>
          </w:tcPr>
          <w:p w14:paraId="2518FA3C" w14:textId="565B6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R4-2111357</w:t>
            </w:r>
          </w:p>
        </w:tc>
        <w:tc>
          <w:tcPr>
            <w:tcW w:w="927" w:type="pct"/>
          </w:tcPr>
          <w:p w14:paraId="4A44A391" w14:textId="0C9F4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829" w:type="pct"/>
          </w:tcPr>
          <w:p w14:paraId="4643CE5D" w14:textId="55555B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25093B6" w14:textId="46A384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583F835C" w14:textId="0A0CF4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5793</w:t>
            </w:r>
          </w:p>
        </w:tc>
        <w:tc>
          <w:tcPr>
            <w:tcW w:w="232" w:type="pct"/>
          </w:tcPr>
          <w:p w14:paraId="179F3CE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EF897C" w14:textId="2E0DE6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215" w:type="pct"/>
          </w:tcPr>
          <w:p w14:paraId="4A7A3CA7" w14:textId="6642B9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E75AE01" w14:textId="28D966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694" w:type="pct"/>
          </w:tcPr>
          <w:p w14:paraId="13A14651" w14:textId="3735A2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CDE8D68" w14:textId="77777777" w:rsidTr="000C2718">
        <w:tc>
          <w:tcPr>
            <w:tcW w:w="464" w:type="pct"/>
          </w:tcPr>
          <w:p w14:paraId="2C88B675" w14:textId="10E3BF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R4-2111392</w:t>
            </w:r>
          </w:p>
        </w:tc>
        <w:tc>
          <w:tcPr>
            <w:tcW w:w="927" w:type="pct"/>
          </w:tcPr>
          <w:p w14:paraId="13CC696B" w14:textId="0C43C5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829" w:type="pct"/>
          </w:tcPr>
          <w:p w14:paraId="23F4E937" w14:textId="1EF68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5A3B76E" w14:textId="73D1DD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74C09F45" w14:textId="552DBD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5794</w:t>
            </w:r>
          </w:p>
        </w:tc>
        <w:tc>
          <w:tcPr>
            <w:tcW w:w="232" w:type="pct"/>
          </w:tcPr>
          <w:p w14:paraId="1CAB0F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836D2D" w14:textId="56DAD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2004172" w14:textId="24CE3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EDB940D" w14:textId="1767E3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</w:t>
            </w:r>
          </w:p>
        </w:tc>
        <w:tc>
          <w:tcPr>
            <w:tcW w:w="694" w:type="pct"/>
          </w:tcPr>
          <w:p w14:paraId="18CB5DEA" w14:textId="078F8D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0AD8071" w14:textId="77777777" w:rsidTr="000C2718">
        <w:tc>
          <w:tcPr>
            <w:tcW w:w="464" w:type="pct"/>
          </w:tcPr>
          <w:p w14:paraId="02099DB8" w14:textId="2B253D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R4-2111453</w:t>
            </w:r>
          </w:p>
        </w:tc>
        <w:tc>
          <w:tcPr>
            <w:tcW w:w="927" w:type="pct"/>
          </w:tcPr>
          <w:p w14:paraId="45F4541D" w14:textId="4EC677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 2 bands DL with 2 bands UL into Rel-17 TS 36.101</w:t>
            </w:r>
          </w:p>
        </w:tc>
        <w:tc>
          <w:tcPr>
            <w:tcW w:w="829" w:type="pct"/>
          </w:tcPr>
          <w:p w14:paraId="494BC630" w14:textId="2EDEB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7AFEEE42" w14:textId="31400A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21075D7A" w14:textId="00DDB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5795</w:t>
            </w:r>
          </w:p>
        </w:tc>
        <w:tc>
          <w:tcPr>
            <w:tcW w:w="232" w:type="pct"/>
          </w:tcPr>
          <w:p w14:paraId="3299E2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9D640D" w14:textId="550DB7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142150" w14:textId="0A4EC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04EC4B0" w14:textId="0C8CF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694" w:type="pct"/>
          </w:tcPr>
          <w:p w14:paraId="48DC90D8" w14:textId="15FEB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194F2C" w14:textId="77777777" w:rsidTr="000C2718">
        <w:tc>
          <w:tcPr>
            <w:tcW w:w="464" w:type="pct"/>
          </w:tcPr>
          <w:p w14:paraId="6A9D1B96" w14:textId="13FF0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R4-2111483</w:t>
            </w:r>
          </w:p>
        </w:tc>
        <w:tc>
          <w:tcPr>
            <w:tcW w:w="927" w:type="pct"/>
          </w:tcPr>
          <w:p w14:paraId="28384A12" w14:textId="3AF8A9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829" w:type="pct"/>
          </w:tcPr>
          <w:p w14:paraId="127E62B1" w14:textId="708E1D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336" w:type="pct"/>
          </w:tcPr>
          <w:p w14:paraId="159CE516" w14:textId="16FC91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3F0D4D17" w14:textId="725FF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5796</w:t>
            </w:r>
          </w:p>
        </w:tc>
        <w:tc>
          <w:tcPr>
            <w:tcW w:w="232" w:type="pct"/>
          </w:tcPr>
          <w:p w14:paraId="7C534B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923554" w14:textId="66FAB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5E149B79" w14:textId="3BEFE4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79D677E" w14:textId="7D1E8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4C983440" w14:textId="16F84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1F40A37" w14:textId="77777777" w:rsidTr="000C2718">
        <w:tc>
          <w:tcPr>
            <w:tcW w:w="464" w:type="pct"/>
          </w:tcPr>
          <w:p w14:paraId="294086D0" w14:textId="1A38B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  <w:tc>
          <w:tcPr>
            <w:tcW w:w="927" w:type="pct"/>
          </w:tcPr>
          <w:p w14:paraId="2B8092A9" w14:textId="0C93E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829" w:type="pct"/>
          </w:tcPr>
          <w:p w14:paraId="7E87209A" w14:textId="21021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USA</w:t>
            </w:r>
          </w:p>
        </w:tc>
        <w:tc>
          <w:tcPr>
            <w:tcW w:w="336" w:type="pct"/>
          </w:tcPr>
          <w:p w14:paraId="20FAB187" w14:textId="67F47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4C794C01" w14:textId="2795DE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5796</w:t>
            </w:r>
          </w:p>
        </w:tc>
        <w:tc>
          <w:tcPr>
            <w:tcW w:w="232" w:type="pct"/>
          </w:tcPr>
          <w:p w14:paraId="64659289" w14:textId="3B80C8F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7B3793F" w14:textId="56A984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2B3F39CF" w14:textId="40525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3997E76" w14:textId="3319DB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694" w:type="pct"/>
          </w:tcPr>
          <w:p w14:paraId="22953A8D" w14:textId="0203A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43048E" w14:textId="77777777" w:rsidTr="000C2718">
        <w:tc>
          <w:tcPr>
            <w:tcW w:w="464" w:type="pct"/>
          </w:tcPr>
          <w:p w14:paraId="53EE9638" w14:textId="18126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R4-2111484</w:t>
            </w:r>
          </w:p>
        </w:tc>
        <w:tc>
          <w:tcPr>
            <w:tcW w:w="927" w:type="pct"/>
          </w:tcPr>
          <w:p w14:paraId="0305B765" w14:textId="15C88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829" w:type="pct"/>
          </w:tcPr>
          <w:p w14:paraId="0D594808" w14:textId="4A3C04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336" w:type="pct"/>
          </w:tcPr>
          <w:p w14:paraId="352D0013" w14:textId="7B915E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A68A6FB" w14:textId="12EEC4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5797</w:t>
            </w:r>
          </w:p>
        </w:tc>
        <w:tc>
          <w:tcPr>
            <w:tcW w:w="232" w:type="pct"/>
          </w:tcPr>
          <w:p w14:paraId="3BDAA9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923938" w14:textId="6CE212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AA9F97A" w14:textId="37F1BA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5D498E2" w14:textId="4F8C9E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694" w:type="pct"/>
          </w:tcPr>
          <w:p w14:paraId="07F9EE98" w14:textId="60B64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3A7183" w14:textId="77777777" w:rsidTr="000C2718">
        <w:tc>
          <w:tcPr>
            <w:tcW w:w="464" w:type="pct"/>
          </w:tcPr>
          <w:p w14:paraId="3E9DB30D" w14:textId="3F219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R4-2111485</w:t>
            </w:r>
          </w:p>
        </w:tc>
        <w:tc>
          <w:tcPr>
            <w:tcW w:w="927" w:type="pct"/>
          </w:tcPr>
          <w:p w14:paraId="42EAC134" w14:textId="05FA0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829" w:type="pct"/>
          </w:tcPr>
          <w:p w14:paraId="4302CCAB" w14:textId="6388E4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336" w:type="pct"/>
          </w:tcPr>
          <w:p w14:paraId="5D72A1B9" w14:textId="15BA8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1B31BBD" w14:textId="2EE8D6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5798</w:t>
            </w:r>
          </w:p>
        </w:tc>
        <w:tc>
          <w:tcPr>
            <w:tcW w:w="232" w:type="pct"/>
          </w:tcPr>
          <w:p w14:paraId="1F3BD9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21893D" w14:textId="357CCD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9ACB77" w14:textId="0FE08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7C7A0F" w14:textId="34EF27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694" w:type="pct"/>
          </w:tcPr>
          <w:p w14:paraId="52636585" w14:textId="55BFC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2E36385" w14:textId="77777777" w:rsidTr="000C2718">
        <w:tc>
          <w:tcPr>
            <w:tcW w:w="464" w:type="pct"/>
          </w:tcPr>
          <w:p w14:paraId="426E98BD" w14:textId="786DC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R4-2111486</w:t>
            </w:r>
          </w:p>
        </w:tc>
        <w:tc>
          <w:tcPr>
            <w:tcW w:w="927" w:type="pct"/>
          </w:tcPr>
          <w:p w14:paraId="27E6712A" w14:textId="263CA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829" w:type="pct"/>
          </w:tcPr>
          <w:p w14:paraId="4E901E51" w14:textId="0012E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336" w:type="pct"/>
          </w:tcPr>
          <w:p w14:paraId="09E7DCE6" w14:textId="70B148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42" w:type="pct"/>
          </w:tcPr>
          <w:p w14:paraId="1F12245F" w14:textId="5C29F5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5799</w:t>
            </w:r>
          </w:p>
        </w:tc>
        <w:tc>
          <w:tcPr>
            <w:tcW w:w="232" w:type="pct"/>
          </w:tcPr>
          <w:p w14:paraId="160A08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F72AB2" w14:textId="50ADE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A2DB2D9" w14:textId="3BC1F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63313EA" w14:textId="1B3529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694" w:type="pct"/>
          </w:tcPr>
          <w:p w14:paraId="708FACC1" w14:textId="6173F9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E3A4A57" w14:textId="77777777" w:rsidTr="000C2718">
        <w:tc>
          <w:tcPr>
            <w:tcW w:w="464" w:type="pct"/>
          </w:tcPr>
          <w:p w14:paraId="5F189F57" w14:textId="2D42C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R4-2110099</w:t>
            </w:r>
          </w:p>
        </w:tc>
        <w:tc>
          <w:tcPr>
            <w:tcW w:w="927" w:type="pct"/>
          </w:tcPr>
          <w:p w14:paraId="4EA5A672" w14:textId="75A33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n67</w:t>
            </w:r>
          </w:p>
        </w:tc>
        <w:tc>
          <w:tcPr>
            <w:tcW w:w="829" w:type="pct"/>
          </w:tcPr>
          <w:p w14:paraId="43EF3516" w14:textId="11A19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AD46662" w14:textId="7E4AC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42" w:type="pct"/>
          </w:tcPr>
          <w:p w14:paraId="51688BD3" w14:textId="15CCE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4936</w:t>
            </w:r>
          </w:p>
        </w:tc>
        <w:tc>
          <w:tcPr>
            <w:tcW w:w="232" w:type="pct"/>
          </w:tcPr>
          <w:p w14:paraId="32C90F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66EC48B" w14:textId="71BB6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276E961" w14:textId="3D7A80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6E402C1" w14:textId="1FA59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544AA21E" w14:textId="2E018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513BA7F" w14:textId="77777777" w:rsidTr="000C2718">
        <w:tc>
          <w:tcPr>
            <w:tcW w:w="464" w:type="pct"/>
          </w:tcPr>
          <w:p w14:paraId="4D61035E" w14:textId="40E67B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R4-2110111</w:t>
            </w:r>
          </w:p>
        </w:tc>
        <w:tc>
          <w:tcPr>
            <w:tcW w:w="927" w:type="pct"/>
          </w:tcPr>
          <w:p w14:paraId="1DCB0258" w14:textId="6515C2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n85</w:t>
            </w:r>
          </w:p>
        </w:tc>
        <w:tc>
          <w:tcPr>
            <w:tcW w:w="829" w:type="pct"/>
          </w:tcPr>
          <w:p w14:paraId="1025B19A" w14:textId="0EDFB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11B2D4D" w14:textId="378D83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42" w:type="pct"/>
          </w:tcPr>
          <w:p w14:paraId="5AA599F8" w14:textId="4AF50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4937</w:t>
            </w:r>
          </w:p>
        </w:tc>
        <w:tc>
          <w:tcPr>
            <w:tcW w:w="232" w:type="pct"/>
          </w:tcPr>
          <w:p w14:paraId="1E10A56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A50506" w14:textId="34F288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8BEBD60" w14:textId="57630A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873F201" w14:textId="0DA20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2317DA05" w14:textId="1C4E9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9794A16" w14:textId="77777777" w:rsidTr="000C2718">
        <w:tc>
          <w:tcPr>
            <w:tcW w:w="464" w:type="pct"/>
          </w:tcPr>
          <w:p w14:paraId="757ED521" w14:textId="3D1C1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927" w:type="pct"/>
          </w:tcPr>
          <w:p w14:paraId="1DC34661" w14:textId="7A0309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829" w:type="pct"/>
          </w:tcPr>
          <w:p w14:paraId="676FC696" w14:textId="61A054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622500B" w14:textId="5EDBC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42" w:type="pct"/>
          </w:tcPr>
          <w:p w14:paraId="2D6590E3" w14:textId="30E72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4938</w:t>
            </w:r>
          </w:p>
        </w:tc>
        <w:tc>
          <w:tcPr>
            <w:tcW w:w="232" w:type="pct"/>
          </w:tcPr>
          <w:p w14:paraId="2C74149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47445D" w14:textId="2F755A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5169D9E" w14:textId="441160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FA99DB9" w14:textId="69AD9E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914AE8F" w14:textId="44AE16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06CE569" w14:textId="77777777" w:rsidTr="000C2718">
        <w:tc>
          <w:tcPr>
            <w:tcW w:w="464" w:type="pct"/>
          </w:tcPr>
          <w:p w14:paraId="6ADB92CD" w14:textId="2CA9D0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  <w:tc>
          <w:tcPr>
            <w:tcW w:w="927" w:type="pct"/>
          </w:tcPr>
          <w:p w14:paraId="049BA708" w14:textId="099F5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829" w:type="pct"/>
          </w:tcPr>
          <w:p w14:paraId="62638864" w14:textId="4055E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F743DCB" w14:textId="39B8E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42" w:type="pct"/>
          </w:tcPr>
          <w:p w14:paraId="497369F0" w14:textId="0584F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4938</w:t>
            </w:r>
          </w:p>
        </w:tc>
        <w:tc>
          <w:tcPr>
            <w:tcW w:w="232" w:type="pct"/>
          </w:tcPr>
          <w:p w14:paraId="6BB40A2E" w14:textId="5847DBF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4F7796C" w14:textId="57CF0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4FA2808" w14:textId="3CADF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BDEA83B" w14:textId="7A3A2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7E8936F" w14:textId="23E1C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116DDD6" w14:textId="77777777" w:rsidTr="000C2718">
        <w:tc>
          <w:tcPr>
            <w:tcW w:w="464" w:type="pct"/>
          </w:tcPr>
          <w:p w14:paraId="6F886D39" w14:textId="45493D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R4-2111120</w:t>
            </w:r>
          </w:p>
        </w:tc>
        <w:tc>
          <w:tcPr>
            <w:tcW w:w="927" w:type="pct"/>
          </w:tcPr>
          <w:p w14:paraId="5FD320D7" w14:textId="25D1B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36.104: In-band </w:t>
            </w:r>
            <w:r>
              <w:rPr>
                <w:sz w:val="16"/>
              </w:rPr>
              <w:lastRenderedPageBreak/>
              <w:t>blocking for multi-band Base Stations</w:t>
            </w:r>
          </w:p>
        </w:tc>
        <w:tc>
          <w:tcPr>
            <w:tcW w:w="829" w:type="pct"/>
          </w:tcPr>
          <w:p w14:paraId="419FAFB2" w14:textId="79DA4D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336" w:type="pct"/>
          </w:tcPr>
          <w:p w14:paraId="26242678" w14:textId="46DCE3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42" w:type="pct"/>
          </w:tcPr>
          <w:p w14:paraId="53E48529" w14:textId="2306D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4939</w:t>
            </w:r>
          </w:p>
        </w:tc>
        <w:tc>
          <w:tcPr>
            <w:tcW w:w="232" w:type="pct"/>
          </w:tcPr>
          <w:p w14:paraId="00D55F3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B3B634" w14:textId="57C6B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215" w:type="pct"/>
          </w:tcPr>
          <w:p w14:paraId="4D6192DA" w14:textId="7C8BA1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844" w:type="pct"/>
          </w:tcPr>
          <w:p w14:paraId="334B8FBF" w14:textId="13BC8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4D66CBF" w14:textId="41C6C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3BE830B" w14:textId="77777777" w:rsidTr="000C2718">
        <w:tc>
          <w:tcPr>
            <w:tcW w:w="464" w:type="pct"/>
          </w:tcPr>
          <w:p w14:paraId="12AC3ACF" w14:textId="0EB5E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R4-2111121</w:t>
            </w:r>
          </w:p>
        </w:tc>
        <w:tc>
          <w:tcPr>
            <w:tcW w:w="927" w:type="pct"/>
          </w:tcPr>
          <w:p w14:paraId="7458C940" w14:textId="746428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829" w:type="pct"/>
          </w:tcPr>
          <w:p w14:paraId="0D2D82FB" w14:textId="417E25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6068BDC" w14:textId="1F67E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42" w:type="pct"/>
          </w:tcPr>
          <w:p w14:paraId="643044FF" w14:textId="711F89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4940</w:t>
            </w:r>
          </w:p>
        </w:tc>
        <w:tc>
          <w:tcPr>
            <w:tcW w:w="232" w:type="pct"/>
          </w:tcPr>
          <w:p w14:paraId="2AD3CED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B1FC26" w14:textId="61EE6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922F793" w14:textId="11E51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D809DF8" w14:textId="1DC2F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A38E539" w14:textId="5A96D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BBC54D" w14:textId="77777777" w:rsidTr="000C2718">
        <w:tc>
          <w:tcPr>
            <w:tcW w:w="464" w:type="pct"/>
          </w:tcPr>
          <w:p w14:paraId="3E5B45D9" w14:textId="228CE7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927" w:type="pct"/>
          </w:tcPr>
          <w:p w14:paraId="4E936495" w14:textId="1298F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829" w:type="pct"/>
          </w:tcPr>
          <w:p w14:paraId="07867E4D" w14:textId="1178B3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DA7FF1A" w14:textId="5E90B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40F26BF3" w14:textId="72121C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7082</w:t>
            </w:r>
          </w:p>
        </w:tc>
        <w:tc>
          <w:tcPr>
            <w:tcW w:w="232" w:type="pct"/>
          </w:tcPr>
          <w:p w14:paraId="2F242B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A5F917" w14:textId="3BE8D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F519930" w14:textId="6E225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86E71E5" w14:textId="36263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694" w:type="pct"/>
          </w:tcPr>
          <w:p w14:paraId="50144584" w14:textId="72F87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BB9F48B" w14:textId="77777777" w:rsidTr="000C2718">
        <w:tc>
          <w:tcPr>
            <w:tcW w:w="464" w:type="pct"/>
          </w:tcPr>
          <w:p w14:paraId="0A0D4A31" w14:textId="47E739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  <w:tc>
          <w:tcPr>
            <w:tcW w:w="927" w:type="pct"/>
          </w:tcPr>
          <w:p w14:paraId="3AE3ECAD" w14:textId="0CA56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ime synchronization assumption for RSS-based neighbor cell measurements</w:t>
            </w:r>
          </w:p>
        </w:tc>
        <w:tc>
          <w:tcPr>
            <w:tcW w:w="829" w:type="pct"/>
          </w:tcPr>
          <w:p w14:paraId="54FB8F80" w14:textId="40BCD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51BCF57E" w14:textId="27B8E5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5922D45D" w14:textId="7B3CD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7082</w:t>
            </w:r>
          </w:p>
        </w:tc>
        <w:tc>
          <w:tcPr>
            <w:tcW w:w="232" w:type="pct"/>
          </w:tcPr>
          <w:p w14:paraId="2839DBB6" w14:textId="6935231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EAEAC7C" w14:textId="369140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E1BE2F2" w14:textId="7D5C4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DE25D9" w14:textId="57977A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694" w:type="pct"/>
          </w:tcPr>
          <w:p w14:paraId="1B5EB7B2" w14:textId="694035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690412" w14:textId="77777777" w:rsidTr="000C2718">
        <w:tc>
          <w:tcPr>
            <w:tcW w:w="464" w:type="pct"/>
          </w:tcPr>
          <w:p w14:paraId="3BAE3D56" w14:textId="6ECDD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R4-2109869</w:t>
            </w:r>
          </w:p>
        </w:tc>
        <w:tc>
          <w:tcPr>
            <w:tcW w:w="927" w:type="pct"/>
          </w:tcPr>
          <w:p w14:paraId="2673EE7A" w14:textId="6A17B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829" w:type="pct"/>
          </w:tcPr>
          <w:p w14:paraId="489076D1" w14:textId="2BEBF5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92B081D" w14:textId="1625AB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2E338B9" w14:textId="3E39B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7083</w:t>
            </w:r>
          </w:p>
        </w:tc>
        <w:tc>
          <w:tcPr>
            <w:tcW w:w="232" w:type="pct"/>
          </w:tcPr>
          <w:p w14:paraId="5203D2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A2A7F7" w14:textId="4875B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612A199" w14:textId="660AA8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3CE2F98" w14:textId="41F37A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694" w:type="pct"/>
          </w:tcPr>
          <w:p w14:paraId="180498DD" w14:textId="34A8E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090DEB3" w14:textId="77777777" w:rsidTr="000C2718">
        <w:tc>
          <w:tcPr>
            <w:tcW w:w="464" w:type="pct"/>
          </w:tcPr>
          <w:p w14:paraId="5876DB07" w14:textId="60BC52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R4-2110322</w:t>
            </w:r>
          </w:p>
        </w:tc>
        <w:tc>
          <w:tcPr>
            <w:tcW w:w="927" w:type="pct"/>
          </w:tcPr>
          <w:p w14:paraId="62BD7C33" w14:textId="33A441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R16</w:t>
            </w:r>
          </w:p>
        </w:tc>
        <w:tc>
          <w:tcPr>
            <w:tcW w:w="829" w:type="pct"/>
          </w:tcPr>
          <w:p w14:paraId="1A529682" w14:textId="3F7AF6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D64B4DE" w14:textId="6B4AD7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4B7B98F7" w14:textId="314206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7084</w:t>
            </w:r>
          </w:p>
        </w:tc>
        <w:tc>
          <w:tcPr>
            <w:tcW w:w="232" w:type="pct"/>
          </w:tcPr>
          <w:p w14:paraId="5FA8205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EE4116" w14:textId="4D0ED4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243D6C4" w14:textId="4CFD3E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F92D4A6" w14:textId="2A490D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3EF4CE08" w14:textId="4F965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9815FD3" w14:textId="77777777" w:rsidTr="000C2718">
        <w:tc>
          <w:tcPr>
            <w:tcW w:w="464" w:type="pct"/>
          </w:tcPr>
          <w:p w14:paraId="4A7E994C" w14:textId="4345E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R4-2110323</w:t>
            </w:r>
          </w:p>
        </w:tc>
        <w:tc>
          <w:tcPr>
            <w:tcW w:w="927" w:type="pct"/>
          </w:tcPr>
          <w:p w14:paraId="75CBDB23" w14:textId="6B7B08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R17</w:t>
            </w:r>
          </w:p>
        </w:tc>
        <w:tc>
          <w:tcPr>
            <w:tcW w:w="829" w:type="pct"/>
          </w:tcPr>
          <w:p w14:paraId="28A2C873" w14:textId="6A0A9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7F0ABA3" w14:textId="33A2D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6F5471C" w14:textId="09702D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7085</w:t>
            </w:r>
          </w:p>
        </w:tc>
        <w:tc>
          <w:tcPr>
            <w:tcW w:w="232" w:type="pct"/>
          </w:tcPr>
          <w:p w14:paraId="7AB5CE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B32F06" w14:textId="2F835E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41FC622" w14:textId="5DC31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200CEBC" w14:textId="20CA9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407C79C" w14:textId="170AC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2A86BA" w14:textId="77777777" w:rsidTr="000C2718">
        <w:tc>
          <w:tcPr>
            <w:tcW w:w="464" w:type="pct"/>
          </w:tcPr>
          <w:p w14:paraId="71EE9497" w14:textId="577F45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R4-2110324</w:t>
            </w:r>
          </w:p>
        </w:tc>
        <w:tc>
          <w:tcPr>
            <w:tcW w:w="927" w:type="pct"/>
          </w:tcPr>
          <w:p w14:paraId="68C760EF" w14:textId="489BB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R16</w:t>
            </w:r>
          </w:p>
        </w:tc>
        <w:tc>
          <w:tcPr>
            <w:tcW w:w="829" w:type="pct"/>
          </w:tcPr>
          <w:p w14:paraId="43DEA93C" w14:textId="183958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00F38AA" w14:textId="6AF979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72FDB1BD" w14:textId="7FAC00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7086</w:t>
            </w:r>
          </w:p>
        </w:tc>
        <w:tc>
          <w:tcPr>
            <w:tcW w:w="232" w:type="pct"/>
          </w:tcPr>
          <w:p w14:paraId="099893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65280A" w14:textId="04AB9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CBDCE36" w14:textId="4653E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89CF1DE" w14:textId="1B409B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7F79C0D" w14:textId="1893EA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C1D756" w14:textId="77777777" w:rsidTr="000C2718">
        <w:tc>
          <w:tcPr>
            <w:tcW w:w="464" w:type="pct"/>
          </w:tcPr>
          <w:p w14:paraId="688251E0" w14:textId="166EC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R4-2110325</w:t>
            </w:r>
          </w:p>
        </w:tc>
        <w:tc>
          <w:tcPr>
            <w:tcW w:w="927" w:type="pct"/>
          </w:tcPr>
          <w:p w14:paraId="6A8BEB18" w14:textId="3392C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R17</w:t>
            </w:r>
          </w:p>
        </w:tc>
        <w:tc>
          <w:tcPr>
            <w:tcW w:w="829" w:type="pct"/>
          </w:tcPr>
          <w:p w14:paraId="14C6E711" w14:textId="207FB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D9B2782" w14:textId="5E2C1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4475FC6" w14:textId="5D1AE1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7087</w:t>
            </w:r>
          </w:p>
        </w:tc>
        <w:tc>
          <w:tcPr>
            <w:tcW w:w="232" w:type="pct"/>
          </w:tcPr>
          <w:p w14:paraId="3131F59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A76058" w14:textId="6B391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427FC8B" w14:textId="07FE9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D101B8B" w14:textId="4D4AF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3DFD5C11" w14:textId="4F98D6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9E907A" w14:textId="77777777" w:rsidTr="000C2718">
        <w:tc>
          <w:tcPr>
            <w:tcW w:w="464" w:type="pct"/>
          </w:tcPr>
          <w:p w14:paraId="7CB9CD47" w14:textId="06197A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R4-2110326</w:t>
            </w:r>
          </w:p>
        </w:tc>
        <w:tc>
          <w:tcPr>
            <w:tcW w:w="927" w:type="pct"/>
          </w:tcPr>
          <w:p w14:paraId="7F050C35" w14:textId="1A7992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R16</w:t>
            </w:r>
          </w:p>
        </w:tc>
        <w:tc>
          <w:tcPr>
            <w:tcW w:w="829" w:type="pct"/>
          </w:tcPr>
          <w:p w14:paraId="7FB25159" w14:textId="44EFF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6E7CC86" w14:textId="4471F4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59E2100" w14:textId="62C58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7088</w:t>
            </w:r>
          </w:p>
        </w:tc>
        <w:tc>
          <w:tcPr>
            <w:tcW w:w="232" w:type="pct"/>
          </w:tcPr>
          <w:p w14:paraId="0E64BB4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70F75E" w14:textId="4F8F80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DCEBEEC" w14:textId="4F480F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F7F1B2E" w14:textId="1A7D7F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5A429D6F" w14:textId="5B89E5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77C896BC" w14:textId="77777777" w:rsidTr="000C2718">
        <w:tc>
          <w:tcPr>
            <w:tcW w:w="464" w:type="pct"/>
          </w:tcPr>
          <w:p w14:paraId="2B248316" w14:textId="654B9E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R4-2110327</w:t>
            </w:r>
          </w:p>
        </w:tc>
        <w:tc>
          <w:tcPr>
            <w:tcW w:w="927" w:type="pct"/>
          </w:tcPr>
          <w:p w14:paraId="32C5A874" w14:textId="2109F7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R17</w:t>
            </w:r>
          </w:p>
        </w:tc>
        <w:tc>
          <w:tcPr>
            <w:tcW w:w="829" w:type="pct"/>
          </w:tcPr>
          <w:p w14:paraId="63DC2C3A" w14:textId="165B1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0998EDB" w14:textId="3EE9F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E0A1C9B" w14:textId="30252F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7089</w:t>
            </w:r>
          </w:p>
        </w:tc>
        <w:tc>
          <w:tcPr>
            <w:tcW w:w="232" w:type="pct"/>
          </w:tcPr>
          <w:p w14:paraId="14F8573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371BB9" w14:textId="1D906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2F3EE7" w14:textId="47FE5B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8D14AF" w14:textId="041069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455F6593" w14:textId="04AFD3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4B66F31" w14:textId="77777777" w:rsidTr="000C2718">
        <w:tc>
          <w:tcPr>
            <w:tcW w:w="464" w:type="pct"/>
          </w:tcPr>
          <w:p w14:paraId="6A3A5C94" w14:textId="15D4AF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R4-2110340</w:t>
            </w:r>
          </w:p>
        </w:tc>
        <w:tc>
          <w:tcPr>
            <w:tcW w:w="927" w:type="pct"/>
          </w:tcPr>
          <w:p w14:paraId="5BFE959F" w14:textId="1B520F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R16</w:t>
            </w:r>
          </w:p>
        </w:tc>
        <w:tc>
          <w:tcPr>
            <w:tcW w:w="829" w:type="pct"/>
          </w:tcPr>
          <w:p w14:paraId="50BED844" w14:textId="36379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47B8AEF" w14:textId="0DB84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528DD1AF" w14:textId="72DCBE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7090</w:t>
            </w:r>
          </w:p>
        </w:tc>
        <w:tc>
          <w:tcPr>
            <w:tcW w:w="232" w:type="pct"/>
          </w:tcPr>
          <w:p w14:paraId="25B1FE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877707" w14:textId="19807B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FEE0882" w14:textId="70FDD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9C92936" w14:textId="552CF7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253EC91F" w14:textId="39148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DDE695" w14:textId="77777777" w:rsidTr="000C2718">
        <w:tc>
          <w:tcPr>
            <w:tcW w:w="464" w:type="pct"/>
          </w:tcPr>
          <w:p w14:paraId="34A32A09" w14:textId="3EE3B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R4-2110341</w:t>
            </w:r>
          </w:p>
        </w:tc>
        <w:tc>
          <w:tcPr>
            <w:tcW w:w="927" w:type="pct"/>
          </w:tcPr>
          <w:p w14:paraId="72907BC6" w14:textId="42166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R17</w:t>
            </w:r>
          </w:p>
        </w:tc>
        <w:tc>
          <w:tcPr>
            <w:tcW w:w="829" w:type="pct"/>
          </w:tcPr>
          <w:p w14:paraId="2BE95956" w14:textId="70581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214FC34" w14:textId="7F9CE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A1C2710" w14:textId="427FD5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7091</w:t>
            </w:r>
          </w:p>
        </w:tc>
        <w:tc>
          <w:tcPr>
            <w:tcW w:w="232" w:type="pct"/>
          </w:tcPr>
          <w:p w14:paraId="5513784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6FA82CD" w14:textId="3D2C82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78DD19" w14:textId="6F8FC8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C6CDC4" w14:textId="7A1AD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6BD0AF31" w14:textId="7371D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9911E9" w14:textId="77777777" w:rsidTr="000C2718">
        <w:tc>
          <w:tcPr>
            <w:tcW w:w="464" w:type="pct"/>
          </w:tcPr>
          <w:p w14:paraId="37246E3B" w14:textId="7650F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R4-2110349</w:t>
            </w:r>
          </w:p>
        </w:tc>
        <w:tc>
          <w:tcPr>
            <w:tcW w:w="927" w:type="pct"/>
          </w:tcPr>
          <w:p w14:paraId="0BA59E6F" w14:textId="1C49BC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R13</w:t>
            </w:r>
          </w:p>
        </w:tc>
        <w:tc>
          <w:tcPr>
            <w:tcW w:w="829" w:type="pct"/>
          </w:tcPr>
          <w:p w14:paraId="6BBBC95C" w14:textId="53DDE9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E28C1BD" w14:textId="036526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1C9D381E" w14:textId="5A8DAB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7092</w:t>
            </w:r>
          </w:p>
        </w:tc>
        <w:tc>
          <w:tcPr>
            <w:tcW w:w="232" w:type="pct"/>
          </w:tcPr>
          <w:p w14:paraId="567EA32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46CBBD" w14:textId="07EB27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15" w:type="pct"/>
          </w:tcPr>
          <w:p w14:paraId="5E02FC0F" w14:textId="63551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38CA298" w14:textId="515612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35465E36" w14:textId="6E1EE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68D43D4" w14:textId="77777777" w:rsidTr="000C2718">
        <w:tc>
          <w:tcPr>
            <w:tcW w:w="464" w:type="pct"/>
          </w:tcPr>
          <w:p w14:paraId="13872B29" w14:textId="04700D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R4-2110350</w:t>
            </w:r>
          </w:p>
        </w:tc>
        <w:tc>
          <w:tcPr>
            <w:tcW w:w="927" w:type="pct"/>
          </w:tcPr>
          <w:p w14:paraId="438F86BB" w14:textId="59D25A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R14</w:t>
            </w:r>
          </w:p>
        </w:tc>
        <w:tc>
          <w:tcPr>
            <w:tcW w:w="829" w:type="pct"/>
          </w:tcPr>
          <w:p w14:paraId="74308EAB" w14:textId="75EF0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5DE350E" w14:textId="6EA1B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8A6022C" w14:textId="4C353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7093</w:t>
            </w:r>
          </w:p>
        </w:tc>
        <w:tc>
          <w:tcPr>
            <w:tcW w:w="232" w:type="pct"/>
          </w:tcPr>
          <w:p w14:paraId="53AE32A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CD9A38E" w14:textId="2FA62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24646098" w14:textId="14993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9DA712C" w14:textId="54B87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0C34898B" w14:textId="447177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DEC20F7" w14:textId="77777777" w:rsidTr="000C2718">
        <w:tc>
          <w:tcPr>
            <w:tcW w:w="464" w:type="pct"/>
          </w:tcPr>
          <w:p w14:paraId="110ECDC8" w14:textId="06B975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R4-2110351</w:t>
            </w:r>
          </w:p>
        </w:tc>
        <w:tc>
          <w:tcPr>
            <w:tcW w:w="927" w:type="pct"/>
          </w:tcPr>
          <w:p w14:paraId="7FF930BE" w14:textId="13D9C9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R15</w:t>
            </w:r>
          </w:p>
        </w:tc>
        <w:tc>
          <w:tcPr>
            <w:tcW w:w="829" w:type="pct"/>
          </w:tcPr>
          <w:p w14:paraId="15CFE6FB" w14:textId="251FD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3DCEBB2" w14:textId="51BE9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2D4AF491" w14:textId="180DD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7094</w:t>
            </w:r>
          </w:p>
        </w:tc>
        <w:tc>
          <w:tcPr>
            <w:tcW w:w="232" w:type="pct"/>
          </w:tcPr>
          <w:p w14:paraId="2F951D8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9B2030" w14:textId="66FDF0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82E77E1" w14:textId="36FB1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9B9AD2E" w14:textId="5A3AE7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6335B1A0" w14:textId="20DA15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0D09A2A" w14:textId="77777777" w:rsidTr="000C2718">
        <w:tc>
          <w:tcPr>
            <w:tcW w:w="464" w:type="pct"/>
          </w:tcPr>
          <w:p w14:paraId="13A30371" w14:textId="7DB71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R4-2110352</w:t>
            </w:r>
          </w:p>
        </w:tc>
        <w:tc>
          <w:tcPr>
            <w:tcW w:w="927" w:type="pct"/>
          </w:tcPr>
          <w:p w14:paraId="6FC7B195" w14:textId="731AD5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R16</w:t>
            </w:r>
          </w:p>
        </w:tc>
        <w:tc>
          <w:tcPr>
            <w:tcW w:w="829" w:type="pct"/>
          </w:tcPr>
          <w:p w14:paraId="5AF48F6C" w14:textId="678F77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32F0A75" w14:textId="05DD5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EB11DBE" w14:textId="17600C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7095</w:t>
            </w:r>
          </w:p>
        </w:tc>
        <w:tc>
          <w:tcPr>
            <w:tcW w:w="232" w:type="pct"/>
          </w:tcPr>
          <w:p w14:paraId="1BCEE9F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F1E6B7" w14:textId="5AD4C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A2CF9B6" w14:textId="2FFB75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A747F13" w14:textId="5CC68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123BF271" w14:textId="472E7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C74A756" w14:textId="77777777" w:rsidTr="000C2718">
        <w:tc>
          <w:tcPr>
            <w:tcW w:w="464" w:type="pct"/>
          </w:tcPr>
          <w:p w14:paraId="018497D9" w14:textId="12446B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R4-2110353</w:t>
            </w:r>
          </w:p>
        </w:tc>
        <w:tc>
          <w:tcPr>
            <w:tcW w:w="927" w:type="pct"/>
          </w:tcPr>
          <w:p w14:paraId="56C217A7" w14:textId="65EC5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R17</w:t>
            </w:r>
          </w:p>
        </w:tc>
        <w:tc>
          <w:tcPr>
            <w:tcW w:w="829" w:type="pct"/>
          </w:tcPr>
          <w:p w14:paraId="6F1247DE" w14:textId="3713DE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B5C1206" w14:textId="1056A6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062C4C1F" w14:textId="6738A2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7096</w:t>
            </w:r>
          </w:p>
        </w:tc>
        <w:tc>
          <w:tcPr>
            <w:tcW w:w="232" w:type="pct"/>
          </w:tcPr>
          <w:p w14:paraId="6C70EFD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AEF0BD" w14:textId="02C51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565B74" w14:textId="5D1D8A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0FF2DFB" w14:textId="514AA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0893E2E9" w14:textId="37B0D0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F728C91" w14:textId="77777777" w:rsidTr="000C2718">
        <w:tc>
          <w:tcPr>
            <w:tcW w:w="464" w:type="pct"/>
          </w:tcPr>
          <w:p w14:paraId="5D1DBCBB" w14:textId="788786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927" w:type="pct"/>
          </w:tcPr>
          <w:p w14:paraId="58DE32BD" w14:textId="02444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829" w:type="pct"/>
          </w:tcPr>
          <w:p w14:paraId="5F4D7093" w14:textId="0FDD5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336" w:type="pct"/>
          </w:tcPr>
          <w:p w14:paraId="38E4912B" w14:textId="3A78D9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3A1E953" w14:textId="494AF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7097</w:t>
            </w:r>
          </w:p>
        </w:tc>
        <w:tc>
          <w:tcPr>
            <w:tcW w:w="232" w:type="pct"/>
          </w:tcPr>
          <w:p w14:paraId="6580F2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EA319C" w14:textId="5BADF1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197DFCF3" w14:textId="3B078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15DB080" w14:textId="2ABFD9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5248D725" w14:textId="1D0FB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4327984" w14:textId="77777777" w:rsidTr="000C2718">
        <w:tc>
          <w:tcPr>
            <w:tcW w:w="464" w:type="pct"/>
          </w:tcPr>
          <w:p w14:paraId="61126668" w14:textId="0F6C87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  <w:tc>
          <w:tcPr>
            <w:tcW w:w="927" w:type="pct"/>
          </w:tcPr>
          <w:p w14:paraId="19EF814B" w14:textId="519755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829" w:type="pct"/>
          </w:tcPr>
          <w:p w14:paraId="143FE819" w14:textId="35C36F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336" w:type="pct"/>
          </w:tcPr>
          <w:p w14:paraId="72B7D65A" w14:textId="259BDC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11A741A5" w14:textId="675B78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7097</w:t>
            </w:r>
          </w:p>
        </w:tc>
        <w:tc>
          <w:tcPr>
            <w:tcW w:w="232" w:type="pct"/>
          </w:tcPr>
          <w:p w14:paraId="588E0FA9" w14:textId="3B1D520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CFBB37D" w14:textId="6EE092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15" w:type="pct"/>
          </w:tcPr>
          <w:p w14:paraId="3F21AE3B" w14:textId="386364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A25F5E3" w14:textId="581CC3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6D56C0E1" w14:textId="627E8C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431CE7" w14:textId="77777777" w:rsidTr="000C2718">
        <w:tc>
          <w:tcPr>
            <w:tcW w:w="464" w:type="pct"/>
          </w:tcPr>
          <w:p w14:paraId="1AB82CD5" w14:textId="59B8B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R4-2110355</w:t>
            </w:r>
          </w:p>
        </w:tc>
        <w:tc>
          <w:tcPr>
            <w:tcW w:w="927" w:type="pct"/>
          </w:tcPr>
          <w:p w14:paraId="269C9E87" w14:textId="1E9C96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R15</w:t>
            </w:r>
          </w:p>
        </w:tc>
        <w:tc>
          <w:tcPr>
            <w:tcW w:w="829" w:type="pct"/>
          </w:tcPr>
          <w:p w14:paraId="617A6EE4" w14:textId="784E28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336" w:type="pct"/>
          </w:tcPr>
          <w:p w14:paraId="30FD1677" w14:textId="69877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7853B3CF" w14:textId="0D9BC3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7098</w:t>
            </w:r>
          </w:p>
        </w:tc>
        <w:tc>
          <w:tcPr>
            <w:tcW w:w="232" w:type="pct"/>
          </w:tcPr>
          <w:p w14:paraId="3E26119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7CF42A" w14:textId="2BBA8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5AFDF34" w14:textId="2EB601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128F9B" w14:textId="17687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5E1BEC3F" w14:textId="1D39AB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F78144" w14:textId="77777777" w:rsidTr="000C2718">
        <w:tc>
          <w:tcPr>
            <w:tcW w:w="464" w:type="pct"/>
          </w:tcPr>
          <w:p w14:paraId="429AC151" w14:textId="4B26F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R4-2110356</w:t>
            </w:r>
          </w:p>
        </w:tc>
        <w:tc>
          <w:tcPr>
            <w:tcW w:w="927" w:type="pct"/>
          </w:tcPr>
          <w:p w14:paraId="45F72248" w14:textId="30D237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R16</w:t>
            </w:r>
          </w:p>
        </w:tc>
        <w:tc>
          <w:tcPr>
            <w:tcW w:w="829" w:type="pct"/>
          </w:tcPr>
          <w:p w14:paraId="34EB068A" w14:textId="0B9965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336" w:type="pct"/>
          </w:tcPr>
          <w:p w14:paraId="3766A291" w14:textId="16E30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7777649F" w14:textId="1F568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7099</w:t>
            </w:r>
          </w:p>
        </w:tc>
        <w:tc>
          <w:tcPr>
            <w:tcW w:w="232" w:type="pct"/>
          </w:tcPr>
          <w:p w14:paraId="3A5C20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5F2D18" w14:textId="553607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D51E928" w14:textId="14BD7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A6A6BB1" w14:textId="438843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7FB215B3" w14:textId="5D8FA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D985F2" w14:textId="77777777" w:rsidTr="000C2718">
        <w:tc>
          <w:tcPr>
            <w:tcW w:w="464" w:type="pct"/>
          </w:tcPr>
          <w:p w14:paraId="772C030B" w14:textId="3CF44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R4-2110357</w:t>
            </w:r>
          </w:p>
        </w:tc>
        <w:tc>
          <w:tcPr>
            <w:tcW w:w="927" w:type="pct"/>
          </w:tcPr>
          <w:p w14:paraId="6E7DC716" w14:textId="02089B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R17</w:t>
            </w:r>
          </w:p>
        </w:tc>
        <w:tc>
          <w:tcPr>
            <w:tcW w:w="829" w:type="pct"/>
          </w:tcPr>
          <w:p w14:paraId="6A4B8E33" w14:textId="1F4E9A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336" w:type="pct"/>
          </w:tcPr>
          <w:p w14:paraId="6F9B3A6D" w14:textId="2582A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11D6A20" w14:textId="211DD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7100</w:t>
            </w:r>
          </w:p>
        </w:tc>
        <w:tc>
          <w:tcPr>
            <w:tcW w:w="232" w:type="pct"/>
          </w:tcPr>
          <w:p w14:paraId="507D114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0CF82E" w14:textId="121D1F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199F4AC" w14:textId="023E8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A4C3CE7" w14:textId="3513C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694" w:type="pct"/>
          </w:tcPr>
          <w:p w14:paraId="59C962A0" w14:textId="52128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6023A6E" w14:textId="77777777" w:rsidTr="000C2718">
        <w:tc>
          <w:tcPr>
            <w:tcW w:w="464" w:type="pct"/>
          </w:tcPr>
          <w:p w14:paraId="25FF9ECE" w14:textId="3E886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R4-2110375</w:t>
            </w:r>
          </w:p>
        </w:tc>
        <w:tc>
          <w:tcPr>
            <w:tcW w:w="927" w:type="pct"/>
          </w:tcPr>
          <w:p w14:paraId="5A7BFB3C" w14:textId="113C9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829" w:type="pct"/>
          </w:tcPr>
          <w:p w14:paraId="616201B0" w14:textId="5D88D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7E7B56D" w14:textId="6654C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5F27CD12" w14:textId="5E3A7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7101</w:t>
            </w:r>
          </w:p>
        </w:tc>
        <w:tc>
          <w:tcPr>
            <w:tcW w:w="232" w:type="pct"/>
          </w:tcPr>
          <w:p w14:paraId="14F3076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6FC86B" w14:textId="04A491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D688E15" w14:textId="3864F0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F1F93F8" w14:textId="136F58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694" w:type="pct"/>
          </w:tcPr>
          <w:p w14:paraId="297C70DB" w14:textId="31A414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F62F22B" w14:textId="77777777" w:rsidTr="000C2718">
        <w:tc>
          <w:tcPr>
            <w:tcW w:w="464" w:type="pct"/>
          </w:tcPr>
          <w:p w14:paraId="485B2302" w14:textId="71F14B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R4-2110376</w:t>
            </w:r>
          </w:p>
        </w:tc>
        <w:tc>
          <w:tcPr>
            <w:tcW w:w="927" w:type="pct"/>
          </w:tcPr>
          <w:p w14:paraId="6B5AE5E1" w14:textId="50F55B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829" w:type="pct"/>
          </w:tcPr>
          <w:p w14:paraId="1931E6FF" w14:textId="6FB0E7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A777AA9" w14:textId="70BED3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44A97DCF" w14:textId="63BE22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7102</w:t>
            </w:r>
          </w:p>
        </w:tc>
        <w:tc>
          <w:tcPr>
            <w:tcW w:w="232" w:type="pct"/>
          </w:tcPr>
          <w:p w14:paraId="354C54E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62E30F" w14:textId="1030BD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8ADA3EC" w14:textId="38D68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87656AD" w14:textId="18574F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694" w:type="pct"/>
          </w:tcPr>
          <w:p w14:paraId="3EE7D854" w14:textId="689072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CB346A8" w14:textId="77777777" w:rsidTr="000C2718">
        <w:tc>
          <w:tcPr>
            <w:tcW w:w="464" w:type="pct"/>
          </w:tcPr>
          <w:p w14:paraId="61D643AB" w14:textId="54AA4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R4-2108218</w:t>
            </w:r>
          </w:p>
        </w:tc>
        <w:tc>
          <w:tcPr>
            <w:tcW w:w="927" w:type="pct"/>
          </w:tcPr>
          <w:p w14:paraId="73EEE663" w14:textId="22A9F8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829" w:type="pct"/>
          </w:tcPr>
          <w:p w14:paraId="2F095A0E" w14:textId="6DBDD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4D088C1" w14:textId="274F11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1F1B1A66" w14:textId="1F65B0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7103</w:t>
            </w:r>
          </w:p>
        </w:tc>
        <w:tc>
          <w:tcPr>
            <w:tcW w:w="232" w:type="pct"/>
          </w:tcPr>
          <w:p w14:paraId="6DD07D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5ACFFC" w14:textId="1B276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0E9FC72" w14:textId="528D8C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B866BAB" w14:textId="1B5287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EDD592E" w14:textId="4826E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0D867DF" w14:textId="77777777" w:rsidTr="000C2718">
        <w:tc>
          <w:tcPr>
            <w:tcW w:w="464" w:type="pct"/>
          </w:tcPr>
          <w:p w14:paraId="2CF6E9D5" w14:textId="4915B2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R4-2110391</w:t>
            </w:r>
          </w:p>
        </w:tc>
        <w:tc>
          <w:tcPr>
            <w:tcW w:w="927" w:type="pct"/>
          </w:tcPr>
          <w:p w14:paraId="17756B1F" w14:textId="606F8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the </w:t>
            </w:r>
            <w:r>
              <w:rPr>
                <w:sz w:val="16"/>
              </w:rPr>
              <w:lastRenderedPageBreak/>
              <w:t>synchronous condition for DAPS handover</w:t>
            </w:r>
          </w:p>
        </w:tc>
        <w:tc>
          <w:tcPr>
            <w:tcW w:w="829" w:type="pct"/>
          </w:tcPr>
          <w:p w14:paraId="0E9B3678" w14:textId="323C7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336" w:type="pct"/>
          </w:tcPr>
          <w:p w14:paraId="73854187" w14:textId="546542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5A2FD120" w14:textId="4BA7D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7103</w:t>
            </w:r>
          </w:p>
        </w:tc>
        <w:tc>
          <w:tcPr>
            <w:tcW w:w="232" w:type="pct"/>
          </w:tcPr>
          <w:p w14:paraId="7776A6D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EB8DBA" w14:textId="02214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215" w:type="pct"/>
          </w:tcPr>
          <w:p w14:paraId="70A8E9B7" w14:textId="50FF5A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844" w:type="pct"/>
          </w:tcPr>
          <w:p w14:paraId="1B1B06D2" w14:textId="6F3031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694" w:type="pct"/>
          </w:tcPr>
          <w:p w14:paraId="76E16B25" w14:textId="26E8B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3CC4F68C" w14:textId="77777777" w:rsidTr="000C2718">
        <w:tc>
          <w:tcPr>
            <w:tcW w:w="464" w:type="pct"/>
          </w:tcPr>
          <w:p w14:paraId="11961580" w14:textId="6B3328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R4-2110392</w:t>
            </w:r>
          </w:p>
        </w:tc>
        <w:tc>
          <w:tcPr>
            <w:tcW w:w="927" w:type="pct"/>
          </w:tcPr>
          <w:p w14:paraId="45C3787C" w14:textId="24B15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829" w:type="pct"/>
          </w:tcPr>
          <w:p w14:paraId="76F21498" w14:textId="43B3E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00D0C78" w14:textId="67FE7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4FA43E2C" w14:textId="28047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7104</w:t>
            </w:r>
          </w:p>
        </w:tc>
        <w:tc>
          <w:tcPr>
            <w:tcW w:w="232" w:type="pct"/>
          </w:tcPr>
          <w:p w14:paraId="6AF1EB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D1A170" w14:textId="4F8579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2B2D50" w14:textId="4E9206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97637EB" w14:textId="52FFEF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694" w:type="pct"/>
          </w:tcPr>
          <w:p w14:paraId="774C14C0" w14:textId="3F82B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7C1F8D" w14:textId="77777777" w:rsidTr="000C2718">
        <w:tc>
          <w:tcPr>
            <w:tcW w:w="464" w:type="pct"/>
          </w:tcPr>
          <w:p w14:paraId="5A6950CC" w14:textId="6FD362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927" w:type="pct"/>
          </w:tcPr>
          <w:p w14:paraId="154D8E62" w14:textId="1B647F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829" w:type="pct"/>
          </w:tcPr>
          <w:p w14:paraId="5B5C0B22" w14:textId="797B8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52406C4" w14:textId="12599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0224913B" w14:textId="12E8F5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7105</w:t>
            </w:r>
          </w:p>
        </w:tc>
        <w:tc>
          <w:tcPr>
            <w:tcW w:w="232" w:type="pct"/>
          </w:tcPr>
          <w:p w14:paraId="4FE43A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9233B4" w14:textId="0E108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0D623C1" w14:textId="2AAD50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2269921" w14:textId="55E31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694" w:type="pct"/>
          </w:tcPr>
          <w:p w14:paraId="6DCD4926" w14:textId="036747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7BC6486" w14:textId="77777777" w:rsidTr="000C2718">
        <w:tc>
          <w:tcPr>
            <w:tcW w:w="464" w:type="pct"/>
          </w:tcPr>
          <w:p w14:paraId="1C62A65C" w14:textId="01692F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  <w:tc>
          <w:tcPr>
            <w:tcW w:w="927" w:type="pct"/>
          </w:tcPr>
          <w:p w14:paraId="0F94C941" w14:textId="3B3E5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829" w:type="pct"/>
          </w:tcPr>
          <w:p w14:paraId="59F96E12" w14:textId="624D6C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1008FDD" w14:textId="4F510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1D9BFDA2" w14:textId="72843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7105</w:t>
            </w:r>
          </w:p>
        </w:tc>
        <w:tc>
          <w:tcPr>
            <w:tcW w:w="232" w:type="pct"/>
          </w:tcPr>
          <w:p w14:paraId="045DFC5B" w14:textId="54478BB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4A6F3FF" w14:textId="57C85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3EB354F" w14:textId="3CD1A4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168EFF7" w14:textId="51A5D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694" w:type="pct"/>
          </w:tcPr>
          <w:p w14:paraId="11CAAF86" w14:textId="61F14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50E46B" w14:textId="77777777" w:rsidTr="000C2718">
        <w:tc>
          <w:tcPr>
            <w:tcW w:w="464" w:type="pct"/>
          </w:tcPr>
          <w:p w14:paraId="62A417DC" w14:textId="4D579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R4-2110749</w:t>
            </w:r>
          </w:p>
        </w:tc>
        <w:tc>
          <w:tcPr>
            <w:tcW w:w="927" w:type="pct"/>
          </w:tcPr>
          <w:p w14:paraId="4C343142" w14:textId="350FA3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SCell_R16</w:t>
            </w:r>
          </w:p>
        </w:tc>
        <w:tc>
          <w:tcPr>
            <w:tcW w:w="829" w:type="pct"/>
          </w:tcPr>
          <w:p w14:paraId="09527EC1" w14:textId="3402F2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CD57A6B" w14:textId="701D15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4C63F93" w14:textId="26C9E2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7106</w:t>
            </w:r>
          </w:p>
        </w:tc>
        <w:tc>
          <w:tcPr>
            <w:tcW w:w="232" w:type="pct"/>
          </w:tcPr>
          <w:p w14:paraId="2481C90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0A47EC" w14:textId="2A093E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F75E08D" w14:textId="3FB6E9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8348DC9" w14:textId="671D9F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3304EEE" w14:textId="767AC8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0EFB3B" w14:textId="77777777" w:rsidTr="000C2718">
        <w:tc>
          <w:tcPr>
            <w:tcW w:w="464" w:type="pct"/>
          </w:tcPr>
          <w:p w14:paraId="108AB7B8" w14:textId="09C908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R4-2110750</w:t>
            </w:r>
          </w:p>
        </w:tc>
        <w:tc>
          <w:tcPr>
            <w:tcW w:w="927" w:type="pct"/>
          </w:tcPr>
          <w:p w14:paraId="34B6CAB0" w14:textId="0063C9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SCell_R17</w:t>
            </w:r>
          </w:p>
        </w:tc>
        <w:tc>
          <w:tcPr>
            <w:tcW w:w="829" w:type="pct"/>
          </w:tcPr>
          <w:p w14:paraId="638A884B" w14:textId="0F281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49B9497" w14:textId="1047C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FA03B8B" w14:textId="2D36C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7107</w:t>
            </w:r>
          </w:p>
        </w:tc>
        <w:tc>
          <w:tcPr>
            <w:tcW w:w="232" w:type="pct"/>
          </w:tcPr>
          <w:p w14:paraId="711949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2FD139" w14:textId="28DD9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F7A5CA3" w14:textId="571FB3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440A678" w14:textId="762A67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F3F077C" w14:textId="53CD6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11F2F2" w14:textId="77777777" w:rsidTr="000C2718">
        <w:tc>
          <w:tcPr>
            <w:tcW w:w="464" w:type="pct"/>
          </w:tcPr>
          <w:p w14:paraId="4D551C47" w14:textId="33A1EC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R4-2110769</w:t>
            </w:r>
          </w:p>
        </w:tc>
        <w:tc>
          <w:tcPr>
            <w:tcW w:w="927" w:type="pct"/>
          </w:tcPr>
          <w:p w14:paraId="552AB552" w14:textId="66057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829" w:type="pct"/>
          </w:tcPr>
          <w:p w14:paraId="627AE959" w14:textId="7AC037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056DE04" w14:textId="3B286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F8FFB65" w14:textId="172C6D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7108</w:t>
            </w:r>
          </w:p>
        </w:tc>
        <w:tc>
          <w:tcPr>
            <w:tcW w:w="232" w:type="pct"/>
          </w:tcPr>
          <w:p w14:paraId="11AC378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DABD64" w14:textId="1E6EC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0A05129" w14:textId="1B0962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15675B4" w14:textId="52143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CEE2BC4" w14:textId="6BF255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A29FB5" w14:textId="77777777" w:rsidTr="000C2718">
        <w:tc>
          <w:tcPr>
            <w:tcW w:w="464" w:type="pct"/>
          </w:tcPr>
          <w:p w14:paraId="0660D6AE" w14:textId="23D5B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R4-2110779</w:t>
            </w:r>
          </w:p>
        </w:tc>
        <w:tc>
          <w:tcPr>
            <w:tcW w:w="927" w:type="pct"/>
          </w:tcPr>
          <w:p w14:paraId="4C18801E" w14:textId="592F8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829" w:type="pct"/>
          </w:tcPr>
          <w:p w14:paraId="62F7CD7F" w14:textId="0FE93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7936FBB" w14:textId="018E91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4E3236AB" w14:textId="556E93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7109</w:t>
            </w:r>
          </w:p>
        </w:tc>
        <w:tc>
          <w:tcPr>
            <w:tcW w:w="232" w:type="pct"/>
          </w:tcPr>
          <w:p w14:paraId="776820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C21AA6" w14:textId="0E116A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1853416" w14:textId="4D4037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2C0B7B" w14:textId="33A1F4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694" w:type="pct"/>
          </w:tcPr>
          <w:p w14:paraId="0AC13F36" w14:textId="672F84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02FD67" w14:textId="77777777" w:rsidTr="000C2718">
        <w:tc>
          <w:tcPr>
            <w:tcW w:w="464" w:type="pct"/>
          </w:tcPr>
          <w:p w14:paraId="4D3BEBB7" w14:textId="3CC05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R4-2110851</w:t>
            </w:r>
          </w:p>
        </w:tc>
        <w:tc>
          <w:tcPr>
            <w:tcW w:w="927" w:type="pct"/>
          </w:tcPr>
          <w:p w14:paraId="0ECEAD1E" w14:textId="3AF1F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R16</w:t>
            </w:r>
          </w:p>
        </w:tc>
        <w:tc>
          <w:tcPr>
            <w:tcW w:w="829" w:type="pct"/>
          </w:tcPr>
          <w:p w14:paraId="29D3FF03" w14:textId="6F165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4EAE8E3" w14:textId="482C4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02F51B4B" w14:textId="66C56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7110</w:t>
            </w:r>
          </w:p>
        </w:tc>
        <w:tc>
          <w:tcPr>
            <w:tcW w:w="232" w:type="pct"/>
          </w:tcPr>
          <w:p w14:paraId="1024C30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5A6830" w14:textId="3E59C3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05BF452" w14:textId="14BC1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2B8C36F" w14:textId="0E93D6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52E4468" w14:textId="58A19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4824B6" w14:textId="77777777" w:rsidTr="000C2718">
        <w:tc>
          <w:tcPr>
            <w:tcW w:w="464" w:type="pct"/>
          </w:tcPr>
          <w:p w14:paraId="788D5AF1" w14:textId="2BB51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R4-2110852</w:t>
            </w:r>
          </w:p>
        </w:tc>
        <w:tc>
          <w:tcPr>
            <w:tcW w:w="927" w:type="pct"/>
          </w:tcPr>
          <w:p w14:paraId="61E6DA77" w14:textId="5E6C7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R17</w:t>
            </w:r>
          </w:p>
        </w:tc>
        <w:tc>
          <w:tcPr>
            <w:tcW w:w="829" w:type="pct"/>
          </w:tcPr>
          <w:p w14:paraId="7057FE70" w14:textId="01B09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AC90E83" w14:textId="6E2D4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0E3EB34D" w14:textId="5B1E0E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7111</w:t>
            </w:r>
          </w:p>
        </w:tc>
        <w:tc>
          <w:tcPr>
            <w:tcW w:w="232" w:type="pct"/>
          </w:tcPr>
          <w:p w14:paraId="1671404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BAC8B2" w14:textId="2B255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5B2084A" w14:textId="539BF7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9F4DE7D" w14:textId="21828B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20858EC" w14:textId="283334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FD345E" w14:textId="77777777" w:rsidTr="000C2718">
        <w:tc>
          <w:tcPr>
            <w:tcW w:w="464" w:type="pct"/>
          </w:tcPr>
          <w:p w14:paraId="17F84037" w14:textId="3CCEE8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R4-2110854</w:t>
            </w:r>
          </w:p>
        </w:tc>
        <w:tc>
          <w:tcPr>
            <w:tcW w:w="927" w:type="pct"/>
          </w:tcPr>
          <w:p w14:paraId="29C44EAE" w14:textId="68AF7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</w:t>
            </w:r>
          </w:p>
        </w:tc>
        <w:tc>
          <w:tcPr>
            <w:tcW w:w="829" w:type="pct"/>
          </w:tcPr>
          <w:p w14:paraId="6B0B34BD" w14:textId="2FC455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7F31419" w14:textId="1A1F0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356CA0A" w14:textId="3389A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7112</w:t>
            </w:r>
          </w:p>
        </w:tc>
        <w:tc>
          <w:tcPr>
            <w:tcW w:w="232" w:type="pct"/>
          </w:tcPr>
          <w:p w14:paraId="2391BC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E601BA" w14:textId="41F56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ADCF91D" w14:textId="7EFD3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A4D9E62" w14:textId="536FC5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694" w:type="pct"/>
          </w:tcPr>
          <w:p w14:paraId="7EC1EF10" w14:textId="01FA98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2D2C557C" w14:textId="77777777" w:rsidTr="000C2718">
        <w:tc>
          <w:tcPr>
            <w:tcW w:w="464" w:type="pct"/>
          </w:tcPr>
          <w:p w14:paraId="6515CE86" w14:textId="18D830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R4-2110855</w:t>
            </w:r>
          </w:p>
        </w:tc>
        <w:tc>
          <w:tcPr>
            <w:tcW w:w="927" w:type="pct"/>
          </w:tcPr>
          <w:p w14:paraId="10A0E7D0" w14:textId="38B7E0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 R17</w:t>
            </w:r>
          </w:p>
        </w:tc>
        <w:tc>
          <w:tcPr>
            <w:tcW w:w="829" w:type="pct"/>
          </w:tcPr>
          <w:p w14:paraId="07E9D714" w14:textId="011D1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0ECDCCE" w14:textId="5337FC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09DF89B4" w14:textId="25EC5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7113</w:t>
            </w:r>
          </w:p>
        </w:tc>
        <w:tc>
          <w:tcPr>
            <w:tcW w:w="232" w:type="pct"/>
          </w:tcPr>
          <w:p w14:paraId="5FB2811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E0EA911" w14:textId="75CD96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378D1FB" w14:textId="6B0F0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D1C7E18" w14:textId="3BE4FD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694" w:type="pct"/>
          </w:tcPr>
          <w:p w14:paraId="491E5EEC" w14:textId="5ACCD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F57F341" w14:textId="77777777" w:rsidTr="000C2718">
        <w:tc>
          <w:tcPr>
            <w:tcW w:w="464" w:type="pct"/>
          </w:tcPr>
          <w:p w14:paraId="2DEDB759" w14:textId="0C1BD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R4-2110856</w:t>
            </w:r>
          </w:p>
        </w:tc>
        <w:tc>
          <w:tcPr>
            <w:tcW w:w="927" w:type="pct"/>
          </w:tcPr>
          <w:p w14:paraId="139F9D03" w14:textId="232685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829" w:type="pct"/>
          </w:tcPr>
          <w:p w14:paraId="6D574119" w14:textId="17E962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7694116" w14:textId="6F6611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2BF2BD23" w14:textId="39A75A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7114</w:t>
            </w:r>
          </w:p>
        </w:tc>
        <w:tc>
          <w:tcPr>
            <w:tcW w:w="232" w:type="pct"/>
          </w:tcPr>
          <w:p w14:paraId="1A4EC0E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A4A576C" w14:textId="6437C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08A259" w14:textId="4B09F2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349218C" w14:textId="57BA3A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5798E361" w14:textId="1E70B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F85BD8" w14:textId="77777777" w:rsidTr="000C2718">
        <w:tc>
          <w:tcPr>
            <w:tcW w:w="464" w:type="pct"/>
          </w:tcPr>
          <w:p w14:paraId="04EA53FE" w14:textId="69E82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R4-2110857</w:t>
            </w:r>
          </w:p>
        </w:tc>
        <w:tc>
          <w:tcPr>
            <w:tcW w:w="927" w:type="pct"/>
          </w:tcPr>
          <w:p w14:paraId="2CA4F9F6" w14:textId="0A52E9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 R17</w:t>
            </w:r>
          </w:p>
        </w:tc>
        <w:tc>
          <w:tcPr>
            <w:tcW w:w="829" w:type="pct"/>
          </w:tcPr>
          <w:p w14:paraId="50161F2B" w14:textId="29D1F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BB6956D" w14:textId="76EE6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268F6A83" w14:textId="3267A6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7115</w:t>
            </w:r>
          </w:p>
        </w:tc>
        <w:tc>
          <w:tcPr>
            <w:tcW w:w="232" w:type="pct"/>
          </w:tcPr>
          <w:p w14:paraId="66F5FD6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0836A3" w14:textId="4D7CBE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424BE3F" w14:textId="459E4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0A31EC0" w14:textId="652D77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5CDF7780" w14:textId="1C5E5D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3002D04" w14:textId="77777777" w:rsidTr="000C2718">
        <w:tc>
          <w:tcPr>
            <w:tcW w:w="464" w:type="pct"/>
          </w:tcPr>
          <w:p w14:paraId="613B167A" w14:textId="08CBB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R4-2110860</w:t>
            </w:r>
          </w:p>
        </w:tc>
        <w:tc>
          <w:tcPr>
            <w:tcW w:w="927" w:type="pct"/>
          </w:tcPr>
          <w:p w14:paraId="32DA34FE" w14:textId="0ADCA8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</w:t>
            </w:r>
          </w:p>
        </w:tc>
        <w:tc>
          <w:tcPr>
            <w:tcW w:w="829" w:type="pct"/>
          </w:tcPr>
          <w:p w14:paraId="782FB29C" w14:textId="4E306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8E40FAB" w14:textId="32E8B3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4039FCD8" w14:textId="24294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7116</w:t>
            </w:r>
          </w:p>
        </w:tc>
        <w:tc>
          <w:tcPr>
            <w:tcW w:w="232" w:type="pct"/>
          </w:tcPr>
          <w:p w14:paraId="0BA5CF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1AE8D7" w14:textId="5F5BD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A637764" w14:textId="61478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4E817C4" w14:textId="104CBF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694" w:type="pct"/>
          </w:tcPr>
          <w:p w14:paraId="56E464E9" w14:textId="6B48C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1DF1CD" w14:textId="77777777" w:rsidTr="000C2718">
        <w:tc>
          <w:tcPr>
            <w:tcW w:w="464" w:type="pct"/>
          </w:tcPr>
          <w:p w14:paraId="428F68EC" w14:textId="2BD1F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R4-2110861</w:t>
            </w:r>
          </w:p>
        </w:tc>
        <w:tc>
          <w:tcPr>
            <w:tcW w:w="927" w:type="pct"/>
          </w:tcPr>
          <w:p w14:paraId="12B90319" w14:textId="321D0A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 R17</w:t>
            </w:r>
          </w:p>
        </w:tc>
        <w:tc>
          <w:tcPr>
            <w:tcW w:w="829" w:type="pct"/>
          </w:tcPr>
          <w:p w14:paraId="5EB895FF" w14:textId="1F2406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A5F2F27" w14:textId="441D1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0A0CB00" w14:textId="2C4893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7117</w:t>
            </w:r>
          </w:p>
        </w:tc>
        <w:tc>
          <w:tcPr>
            <w:tcW w:w="232" w:type="pct"/>
          </w:tcPr>
          <w:p w14:paraId="1398A50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200CCB2" w14:textId="774B3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3B9B4DC" w14:textId="1BD853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65C40DA" w14:textId="55049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694" w:type="pct"/>
          </w:tcPr>
          <w:p w14:paraId="6C30B85E" w14:textId="2B7DA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2CADF9" w14:textId="77777777" w:rsidTr="000C2718">
        <w:tc>
          <w:tcPr>
            <w:tcW w:w="464" w:type="pct"/>
          </w:tcPr>
          <w:p w14:paraId="512A7006" w14:textId="7B1AE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R4-2110868</w:t>
            </w:r>
          </w:p>
        </w:tc>
        <w:tc>
          <w:tcPr>
            <w:tcW w:w="927" w:type="pct"/>
          </w:tcPr>
          <w:p w14:paraId="641882C0" w14:textId="522CF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R16</w:t>
            </w:r>
          </w:p>
        </w:tc>
        <w:tc>
          <w:tcPr>
            <w:tcW w:w="829" w:type="pct"/>
          </w:tcPr>
          <w:p w14:paraId="1B5CE129" w14:textId="22DB60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5369A77" w14:textId="550CE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2AD0A664" w14:textId="6A0972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7118</w:t>
            </w:r>
          </w:p>
        </w:tc>
        <w:tc>
          <w:tcPr>
            <w:tcW w:w="232" w:type="pct"/>
          </w:tcPr>
          <w:p w14:paraId="218C18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82AC3F" w14:textId="077139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E16AF59" w14:textId="1DBA8F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751C798" w14:textId="19312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5762D906" w14:textId="0D678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FC435A" w14:textId="77777777" w:rsidTr="000C2718">
        <w:tc>
          <w:tcPr>
            <w:tcW w:w="464" w:type="pct"/>
          </w:tcPr>
          <w:p w14:paraId="460F9442" w14:textId="4BB09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R4-2110869</w:t>
            </w:r>
          </w:p>
        </w:tc>
        <w:tc>
          <w:tcPr>
            <w:tcW w:w="927" w:type="pct"/>
          </w:tcPr>
          <w:p w14:paraId="5EB78A95" w14:textId="511B73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R17</w:t>
            </w:r>
          </w:p>
        </w:tc>
        <w:tc>
          <w:tcPr>
            <w:tcW w:w="829" w:type="pct"/>
          </w:tcPr>
          <w:p w14:paraId="424C5177" w14:textId="2531A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4DE2C2F" w14:textId="7C822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5A51B468" w14:textId="278BE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7119</w:t>
            </w:r>
          </w:p>
        </w:tc>
        <w:tc>
          <w:tcPr>
            <w:tcW w:w="232" w:type="pct"/>
          </w:tcPr>
          <w:p w14:paraId="0B82CF8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45F338C" w14:textId="3CD20E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34957BA" w14:textId="617122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FB75A8D" w14:textId="4C4BEB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6819C736" w14:textId="178A6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862C6ED" w14:textId="77777777" w:rsidTr="000C2718">
        <w:tc>
          <w:tcPr>
            <w:tcW w:w="464" w:type="pct"/>
          </w:tcPr>
          <w:p w14:paraId="08C383E6" w14:textId="007657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R4-2110928</w:t>
            </w:r>
          </w:p>
        </w:tc>
        <w:tc>
          <w:tcPr>
            <w:tcW w:w="927" w:type="pct"/>
          </w:tcPr>
          <w:p w14:paraId="4FA7D5BC" w14:textId="570C7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829" w:type="pct"/>
          </w:tcPr>
          <w:p w14:paraId="74BF7C90" w14:textId="13C1C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11A9666" w14:textId="0B678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2408AB16" w14:textId="1E7D37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7120</w:t>
            </w:r>
          </w:p>
        </w:tc>
        <w:tc>
          <w:tcPr>
            <w:tcW w:w="232" w:type="pct"/>
          </w:tcPr>
          <w:p w14:paraId="7B9831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AA12AE" w14:textId="44CB68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F9B4DB0" w14:textId="4A6ABC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40046C9" w14:textId="7BD64F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9A84B6F" w14:textId="67BCB8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0EC8FA2" w14:textId="77777777" w:rsidTr="000C2718">
        <w:tc>
          <w:tcPr>
            <w:tcW w:w="464" w:type="pct"/>
          </w:tcPr>
          <w:p w14:paraId="05CED95D" w14:textId="1E4F1F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  <w:tc>
          <w:tcPr>
            <w:tcW w:w="927" w:type="pct"/>
          </w:tcPr>
          <w:p w14:paraId="6B758273" w14:textId="5C7F2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829" w:type="pct"/>
          </w:tcPr>
          <w:p w14:paraId="161A626D" w14:textId="1585D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D3EB1C3" w14:textId="4BB00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936483A" w14:textId="3AF63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7120</w:t>
            </w:r>
          </w:p>
        </w:tc>
        <w:tc>
          <w:tcPr>
            <w:tcW w:w="232" w:type="pct"/>
          </w:tcPr>
          <w:p w14:paraId="727DB05C" w14:textId="123EFCE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AE3AAB6" w14:textId="1578DD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B18FA88" w14:textId="58CC7D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8501B42" w14:textId="37FC1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4328386" w14:textId="5E26D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65FF357" w14:textId="77777777" w:rsidTr="000C2718">
        <w:tc>
          <w:tcPr>
            <w:tcW w:w="464" w:type="pct"/>
          </w:tcPr>
          <w:p w14:paraId="67855F87" w14:textId="4A072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R4-2110961</w:t>
            </w:r>
          </w:p>
        </w:tc>
        <w:tc>
          <w:tcPr>
            <w:tcW w:w="927" w:type="pct"/>
          </w:tcPr>
          <w:p w14:paraId="02AEA17A" w14:textId="0FA68C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829" w:type="pct"/>
          </w:tcPr>
          <w:p w14:paraId="00757A39" w14:textId="036BD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5DE9954" w14:textId="5C63AA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7ACF3F7" w14:textId="768B1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7121</w:t>
            </w:r>
          </w:p>
        </w:tc>
        <w:tc>
          <w:tcPr>
            <w:tcW w:w="232" w:type="pct"/>
          </w:tcPr>
          <w:p w14:paraId="01182A4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1A3CE3" w14:textId="51DCEA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9E7D32" w14:textId="230C89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F35DD5D" w14:textId="32FB79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407A140C" w14:textId="7478D3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6EF6229" w14:textId="77777777" w:rsidTr="000C2718">
        <w:tc>
          <w:tcPr>
            <w:tcW w:w="464" w:type="pct"/>
          </w:tcPr>
          <w:p w14:paraId="64219A77" w14:textId="3895A0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R4-2110968</w:t>
            </w:r>
          </w:p>
        </w:tc>
        <w:tc>
          <w:tcPr>
            <w:tcW w:w="927" w:type="pct"/>
          </w:tcPr>
          <w:p w14:paraId="782FC2C9" w14:textId="5F2AE9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829" w:type="pct"/>
          </w:tcPr>
          <w:p w14:paraId="5B508703" w14:textId="0C44CD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B5870CE" w14:textId="4696CB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4AEC6C32" w14:textId="21FC1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7122</w:t>
            </w:r>
          </w:p>
        </w:tc>
        <w:tc>
          <w:tcPr>
            <w:tcW w:w="232" w:type="pct"/>
          </w:tcPr>
          <w:p w14:paraId="6AFFA07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BAE691" w14:textId="5EF20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C2C2881" w14:textId="062541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51AE95B" w14:textId="5E57E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347711B7" w14:textId="6DEA6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207BFB8F" w14:textId="77777777" w:rsidTr="000C2718">
        <w:tc>
          <w:tcPr>
            <w:tcW w:w="464" w:type="pct"/>
          </w:tcPr>
          <w:p w14:paraId="173900F1" w14:textId="4F6E73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R4-2111334</w:t>
            </w:r>
          </w:p>
        </w:tc>
        <w:tc>
          <w:tcPr>
            <w:tcW w:w="927" w:type="pct"/>
          </w:tcPr>
          <w:p w14:paraId="00E5EAA8" w14:textId="5B573A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829" w:type="pct"/>
          </w:tcPr>
          <w:p w14:paraId="0F67DEFD" w14:textId="3C6B94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EE24CFB" w14:textId="061C35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AAFF995" w14:textId="032B3A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7123</w:t>
            </w:r>
          </w:p>
        </w:tc>
        <w:tc>
          <w:tcPr>
            <w:tcW w:w="232" w:type="pct"/>
          </w:tcPr>
          <w:p w14:paraId="7C06BA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377CBE" w14:textId="2C614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0B95DF6" w14:textId="2BAB3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2569782" w14:textId="6315FA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7EFF3AB4" w14:textId="5D2CAE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202F2026" w14:textId="77777777" w:rsidTr="000C2718">
        <w:tc>
          <w:tcPr>
            <w:tcW w:w="464" w:type="pct"/>
          </w:tcPr>
          <w:p w14:paraId="7A7F1A7F" w14:textId="4AF11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R4-2111335</w:t>
            </w:r>
          </w:p>
        </w:tc>
        <w:tc>
          <w:tcPr>
            <w:tcW w:w="927" w:type="pct"/>
          </w:tcPr>
          <w:p w14:paraId="792877CA" w14:textId="1EC5A5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829" w:type="pct"/>
          </w:tcPr>
          <w:p w14:paraId="208871C0" w14:textId="1F7A5B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D80A5D9" w14:textId="3414E3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B673A2B" w14:textId="2056D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7124</w:t>
            </w:r>
          </w:p>
        </w:tc>
        <w:tc>
          <w:tcPr>
            <w:tcW w:w="232" w:type="pct"/>
          </w:tcPr>
          <w:p w14:paraId="022F50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27604C" w14:textId="3D8B63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DA63FC5" w14:textId="2774FA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DE93239" w14:textId="4DC52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66387D63" w14:textId="1F560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B4AC053" w14:textId="77777777" w:rsidTr="000C2718">
        <w:tc>
          <w:tcPr>
            <w:tcW w:w="464" w:type="pct"/>
          </w:tcPr>
          <w:p w14:paraId="052CCE0E" w14:textId="3DC110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R4-2108170</w:t>
            </w:r>
          </w:p>
        </w:tc>
        <w:tc>
          <w:tcPr>
            <w:tcW w:w="927" w:type="pct"/>
          </w:tcPr>
          <w:p w14:paraId="22E99B85" w14:textId="3294D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829" w:type="pct"/>
          </w:tcPr>
          <w:p w14:paraId="77000C23" w14:textId="13D5D6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7DE9E36" w14:textId="0D8C8E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1268756E" w14:textId="6437A5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7125</w:t>
            </w:r>
          </w:p>
        </w:tc>
        <w:tc>
          <w:tcPr>
            <w:tcW w:w="232" w:type="pct"/>
          </w:tcPr>
          <w:p w14:paraId="4C6DC1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A30D01" w14:textId="45CE2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F36A9FD" w14:textId="1166E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244BD1" w14:textId="34E0C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E7D62F9" w14:textId="2DEFF8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05DA8D" w14:textId="77777777" w:rsidTr="000C2718">
        <w:tc>
          <w:tcPr>
            <w:tcW w:w="464" w:type="pct"/>
          </w:tcPr>
          <w:p w14:paraId="1A8BC19F" w14:textId="339E1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R4-2108171</w:t>
            </w:r>
          </w:p>
        </w:tc>
        <w:tc>
          <w:tcPr>
            <w:tcW w:w="927" w:type="pct"/>
          </w:tcPr>
          <w:p w14:paraId="7E8FA236" w14:textId="5211C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829" w:type="pct"/>
          </w:tcPr>
          <w:p w14:paraId="674EED52" w14:textId="0E028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9F35ECB" w14:textId="11F552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888832F" w14:textId="0B62F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7126</w:t>
            </w:r>
          </w:p>
        </w:tc>
        <w:tc>
          <w:tcPr>
            <w:tcW w:w="232" w:type="pct"/>
          </w:tcPr>
          <w:p w14:paraId="581DA26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ED0F36" w14:textId="6DC33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86D3567" w14:textId="765E35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A67F64" w14:textId="17493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E720A67" w14:textId="6F9325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4FE0634" w14:textId="77777777" w:rsidTr="000C2718">
        <w:tc>
          <w:tcPr>
            <w:tcW w:w="464" w:type="pct"/>
          </w:tcPr>
          <w:p w14:paraId="1820F143" w14:textId="5040DC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R4-2108046</w:t>
            </w:r>
          </w:p>
        </w:tc>
        <w:tc>
          <w:tcPr>
            <w:tcW w:w="927" w:type="pct"/>
          </w:tcPr>
          <w:p w14:paraId="42D45AB3" w14:textId="636810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829" w:type="pct"/>
          </w:tcPr>
          <w:p w14:paraId="67A86A2E" w14:textId="2A3E3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2FE48CB" w14:textId="2F0576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303B64AC" w14:textId="7FA85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7127</w:t>
            </w:r>
          </w:p>
        </w:tc>
        <w:tc>
          <w:tcPr>
            <w:tcW w:w="232" w:type="pct"/>
          </w:tcPr>
          <w:p w14:paraId="7191D4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941CAA" w14:textId="772EC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71C478E" w14:textId="57F2E4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2F1C2FD" w14:textId="1C34A9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6FD261C7" w14:textId="2B531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BC2925" w14:textId="77777777" w:rsidTr="000C2718">
        <w:tc>
          <w:tcPr>
            <w:tcW w:w="464" w:type="pct"/>
          </w:tcPr>
          <w:p w14:paraId="3345263A" w14:textId="728363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R4-2108047</w:t>
            </w:r>
          </w:p>
        </w:tc>
        <w:tc>
          <w:tcPr>
            <w:tcW w:w="927" w:type="pct"/>
          </w:tcPr>
          <w:p w14:paraId="7ED843DA" w14:textId="35887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829" w:type="pct"/>
          </w:tcPr>
          <w:p w14:paraId="49AFF8A8" w14:textId="4E9D9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EE3259C" w14:textId="0EFDC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42" w:type="pct"/>
          </w:tcPr>
          <w:p w14:paraId="6B26D70B" w14:textId="382729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7128</w:t>
            </w:r>
          </w:p>
        </w:tc>
        <w:tc>
          <w:tcPr>
            <w:tcW w:w="232" w:type="pct"/>
          </w:tcPr>
          <w:p w14:paraId="4C14A7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5C4047" w14:textId="518277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1AD2D7" w14:textId="15301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173CED" w14:textId="708B09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F891A21" w14:textId="20F6B2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91166A" w14:textId="77777777" w:rsidTr="000C2718">
        <w:tc>
          <w:tcPr>
            <w:tcW w:w="464" w:type="pct"/>
          </w:tcPr>
          <w:p w14:paraId="412BCEB0" w14:textId="3815C5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927" w:type="pct"/>
          </w:tcPr>
          <w:p w14:paraId="48A4FA7F" w14:textId="36556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829" w:type="pct"/>
          </w:tcPr>
          <w:p w14:paraId="7C2ABBB1" w14:textId="053D24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E6F622D" w14:textId="15B91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621608F9" w14:textId="77B91F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1304</w:t>
            </w:r>
          </w:p>
        </w:tc>
        <w:tc>
          <w:tcPr>
            <w:tcW w:w="232" w:type="pct"/>
          </w:tcPr>
          <w:p w14:paraId="0263343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2D7E4B3" w14:textId="13F5EC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F6D6705" w14:textId="5C7965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315F9F1" w14:textId="383F9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3D226532" w14:textId="7A196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9F36E94" w14:textId="77777777" w:rsidTr="000C2718">
        <w:tc>
          <w:tcPr>
            <w:tcW w:w="464" w:type="pct"/>
          </w:tcPr>
          <w:p w14:paraId="028B699B" w14:textId="5AE5D3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  <w:tc>
          <w:tcPr>
            <w:tcW w:w="927" w:type="pct"/>
          </w:tcPr>
          <w:p w14:paraId="395F1DE0" w14:textId="3DE11E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829" w:type="pct"/>
          </w:tcPr>
          <w:p w14:paraId="1109E78F" w14:textId="005492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4050083" w14:textId="4787A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0EF177D6" w14:textId="39C4B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1304</w:t>
            </w:r>
          </w:p>
        </w:tc>
        <w:tc>
          <w:tcPr>
            <w:tcW w:w="232" w:type="pct"/>
          </w:tcPr>
          <w:p w14:paraId="608F02D7" w14:textId="4A616FE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96CD17D" w14:textId="17100B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EAD8B05" w14:textId="5DA83B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2BAF3CB" w14:textId="1A083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694" w:type="pct"/>
          </w:tcPr>
          <w:p w14:paraId="49277655" w14:textId="48B7D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E1F3F7" w14:textId="77777777" w:rsidTr="000C2718">
        <w:tc>
          <w:tcPr>
            <w:tcW w:w="464" w:type="pct"/>
          </w:tcPr>
          <w:p w14:paraId="59C69A5C" w14:textId="40593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R4-2109826</w:t>
            </w:r>
          </w:p>
        </w:tc>
        <w:tc>
          <w:tcPr>
            <w:tcW w:w="927" w:type="pct"/>
          </w:tcPr>
          <w:p w14:paraId="331CB089" w14:textId="39244C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829" w:type="pct"/>
          </w:tcPr>
          <w:p w14:paraId="6EAD4DEF" w14:textId="40960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993C5AF" w14:textId="56569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051387CB" w14:textId="539CAF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1305</w:t>
            </w:r>
          </w:p>
        </w:tc>
        <w:tc>
          <w:tcPr>
            <w:tcW w:w="232" w:type="pct"/>
          </w:tcPr>
          <w:p w14:paraId="594D399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A6E3DF" w14:textId="3D1116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7809436" w14:textId="538C9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AC2D048" w14:textId="53F75A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694" w:type="pct"/>
          </w:tcPr>
          <w:p w14:paraId="1EBD43E2" w14:textId="53622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98CF8E" w14:textId="77777777" w:rsidTr="000C2718">
        <w:tc>
          <w:tcPr>
            <w:tcW w:w="464" w:type="pct"/>
          </w:tcPr>
          <w:p w14:paraId="52452816" w14:textId="525F2E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R4-2109827</w:t>
            </w:r>
          </w:p>
        </w:tc>
        <w:tc>
          <w:tcPr>
            <w:tcW w:w="927" w:type="pct"/>
          </w:tcPr>
          <w:p w14:paraId="421FC6EF" w14:textId="28996B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829" w:type="pct"/>
          </w:tcPr>
          <w:p w14:paraId="581F8ABA" w14:textId="20CE7E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D19DB7C" w14:textId="2CC96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7405FCAF" w14:textId="451B72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1306</w:t>
            </w:r>
          </w:p>
        </w:tc>
        <w:tc>
          <w:tcPr>
            <w:tcW w:w="232" w:type="pct"/>
          </w:tcPr>
          <w:p w14:paraId="24BBC13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EFDD01" w14:textId="48F87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9FE4587" w14:textId="7FD489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BE47E7" w14:textId="17B1FF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694" w:type="pct"/>
          </w:tcPr>
          <w:p w14:paraId="60D92622" w14:textId="22AF0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F6DE137" w14:textId="77777777" w:rsidTr="000C2718">
        <w:tc>
          <w:tcPr>
            <w:tcW w:w="464" w:type="pct"/>
          </w:tcPr>
          <w:p w14:paraId="0145B13C" w14:textId="0565B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R4-2110100</w:t>
            </w:r>
          </w:p>
        </w:tc>
        <w:tc>
          <w:tcPr>
            <w:tcW w:w="927" w:type="pct"/>
          </w:tcPr>
          <w:p w14:paraId="69AD017F" w14:textId="2963E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n67</w:t>
            </w:r>
          </w:p>
        </w:tc>
        <w:tc>
          <w:tcPr>
            <w:tcW w:w="829" w:type="pct"/>
          </w:tcPr>
          <w:p w14:paraId="2D1F468A" w14:textId="79228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3E1E7F6" w14:textId="3C4E25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2C8C9B50" w14:textId="1CEEAA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1307</w:t>
            </w:r>
          </w:p>
        </w:tc>
        <w:tc>
          <w:tcPr>
            <w:tcW w:w="232" w:type="pct"/>
          </w:tcPr>
          <w:p w14:paraId="292F28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3DFB8D" w14:textId="0B1F0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1E7FBFC" w14:textId="40355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BBAA906" w14:textId="58AB4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12F300AE" w14:textId="3ED270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B56A4C" w14:textId="77777777" w:rsidTr="000C2718">
        <w:tc>
          <w:tcPr>
            <w:tcW w:w="464" w:type="pct"/>
          </w:tcPr>
          <w:p w14:paraId="6A2D3E2B" w14:textId="03BBAC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R4-2110112</w:t>
            </w:r>
          </w:p>
        </w:tc>
        <w:tc>
          <w:tcPr>
            <w:tcW w:w="927" w:type="pct"/>
          </w:tcPr>
          <w:p w14:paraId="64B6E4DD" w14:textId="51DDD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n85</w:t>
            </w:r>
          </w:p>
        </w:tc>
        <w:tc>
          <w:tcPr>
            <w:tcW w:w="829" w:type="pct"/>
          </w:tcPr>
          <w:p w14:paraId="5776EC0B" w14:textId="459F5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84A4235" w14:textId="0DAC7E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23DAA76C" w14:textId="2D708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1308</w:t>
            </w:r>
          </w:p>
        </w:tc>
        <w:tc>
          <w:tcPr>
            <w:tcW w:w="232" w:type="pct"/>
          </w:tcPr>
          <w:p w14:paraId="1655AE9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183803" w14:textId="52114F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C29C4C5" w14:textId="7D3183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96EB92C" w14:textId="6F9C8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47C28D59" w14:textId="61E9CA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E52E46C" w14:textId="77777777" w:rsidTr="000C2718">
        <w:tc>
          <w:tcPr>
            <w:tcW w:w="464" w:type="pct"/>
          </w:tcPr>
          <w:p w14:paraId="1375922F" w14:textId="4D11FD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R4-2110622</w:t>
            </w:r>
          </w:p>
        </w:tc>
        <w:tc>
          <w:tcPr>
            <w:tcW w:w="927" w:type="pct"/>
          </w:tcPr>
          <w:p w14:paraId="2075CD6C" w14:textId="46265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829" w:type="pct"/>
          </w:tcPr>
          <w:p w14:paraId="6256727D" w14:textId="48B78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2972FF7A" w14:textId="43BCFF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3BBFAB89" w14:textId="449C4B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1309</w:t>
            </w:r>
          </w:p>
        </w:tc>
        <w:tc>
          <w:tcPr>
            <w:tcW w:w="232" w:type="pct"/>
          </w:tcPr>
          <w:p w14:paraId="432473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7B2875" w14:textId="3AFCDB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7CBF80E" w14:textId="11791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6F80BF9" w14:textId="6D6F1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34F035F6" w14:textId="5A7C7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C419EF" w14:textId="77777777" w:rsidTr="000C2718">
        <w:tc>
          <w:tcPr>
            <w:tcW w:w="464" w:type="pct"/>
          </w:tcPr>
          <w:p w14:paraId="16A33E0B" w14:textId="1223AF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R4-2110623</w:t>
            </w:r>
          </w:p>
        </w:tc>
        <w:tc>
          <w:tcPr>
            <w:tcW w:w="927" w:type="pct"/>
          </w:tcPr>
          <w:p w14:paraId="0F8FE5C5" w14:textId="7E1B4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829" w:type="pct"/>
          </w:tcPr>
          <w:p w14:paraId="1E6E6BC5" w14:textId="77ECD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0D2916B2" w14:textId="54885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7C5871FE" w14:textId="0EB1B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1310</w:t>
            </w:r>
          </w:p>
        </w:tc>
        <w:tc>
          <w:tcPr>
            <w:tcW w:w="232" w:type="pct"/>
          </w:tcPr>
          <w:p w14:paraId="681A1A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76A83D" w14:textId="525B1E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F2117E7" w14:textId="0CC079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39F00C4" w14:textId="4EF650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75ED1ED0" w14:textId="5A708B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6F8E57" w14:textId="77777777" w:rsidTr="000C2718">
        <w:tc>
          <w:tcPr>
            <w:tcW w:w="464" w:type="pct"/>
          </w:tcPr>
          <w:p w14:paraId="3BE9DA0A" w14:textId="7CB46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927" w:type="pct"/>
          </w:tcPr>
          <w:p w14:paraId="155E82B5" w14:textId="3039D7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829" w:type="pct"/>
          </w:tcPr>
          <w:p w14:paraId="65C921C2" w14:textId="361C22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020FEAB" w14:textId="70762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3CD6D53E" w14:textId="00F9D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1311</w:t>
            </w:r>
          </w:p>
        </w:tc>
        <w:tc>
          <w:tcPr>
            <w:tcW w:w="232" w:type="pct"/>
          </w:tcPr>
          <w:p w14:paraId="18BF6D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D43BD8" w14:textId="0C863A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3088EE2" w14:textId="148FDA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5E3D89" w14:textId="6DBAC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C6B7B8D" w14:textId="32BAA3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57C4AAB" w14:textId="77777777" w:rsidTr="000C2718">
        <w:tc>
          <w:tcPr>
            <w:tcW w:w="464" w:type="pct"/>
          </w:tcPr>
          <w:p w14:paraId="72AA2B63" w14:textId="2C4956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  <w:tc>
          <w:tcPr>
            <w:tcW w:w="927" w:type="pct"/>
          </w:tcPr>
          <w:p w14:paraId="054F69DB" w14:textId="148507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829" w:type="pct"/>
          </w:tcPr>
          <w:p w14:paraId="529CB7D2" w14:textId="4E81C3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144D525" w14:textId="63270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28B1CED3" w14:textId="6B7A1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1311</w:t>
            </w:r>
          </w:p>
        </w:tc>
        <w:tc>
          <w:tcPr>
            <w:tcW w:w="232" w:type="pct"/>
          </w:tcPr>
          <w:p w14:paraId="48583B16" w14:textId="467368A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BDF8AF0" w14:textId="548357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9E2121F" w14:textId="4DCDA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0DE0FB3" w14:textId="6570BD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20CF0BC" w14:textId="31133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35BB9D" w14:textId="77777777" w:rsidTr="000C2718">
        <w:tc>
          <w:tcPr>
            <w:tcW w:w="464" w:type="pct"/>
          </w:tcPr>
          <w:p w14:paraId="6332FE2B" w14:textId="066B6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R4-2111123</w:t>
            </w:r>
          </w:p>
        </w:tc>
        <w:tc>
          <w:tcPr>
            <w:tcW w:w="927" w:type="pct"/>
          </w:tcPr>
          <w:p w14:paraId="364DAFCF" w14:textId="613CAF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829" w:type="pct"/>
          </w:tcPr>
          <w:p w14:paraId="5D5E5929" w14:textId="7028C7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78F663F" w14:textId="67689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23522507" w14:textId="319AA8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1312</w:t>
            </w:r>
          </w:p>
        </w:tc>
        <w:tc>
          <w:tcPr>
            <w:tcW w:w="232" w:type="pct"/>
          </w:tcPr>
          <w:p w14:paraId="2163427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FA205A" w14:textId="154B0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1B81B53" w14:textId="79682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EFD1818" w14:textId="2D043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E921B7F" w14:textId="15A10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5A5393" w14:textId="77777777" w:rsidTr="000C2718">
        <w:tc>
          <w:tcPr>
            <w:tcW w:w="464" w:type="pct"/>
          </w:tcPr>
          <w:p w14:paraId="44E58C34" w14:textId="06450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R4-2111124</w:t>
            </w:r>
          </w:p>
        </w:tc>
        <w:tc>
          <w:tcPr>
            <w:tcW w:w="927" w:type="pct"/>
          </w:tcPr>
          <w:p w14:paraId="35407A5D" w14:textId="21C45F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829" w:type="pct"/>
          </w:tcPr>
          <w:p w14:paraId="05A3029A" w14:textId="058D1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9A785FE" w14:textId="11186C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0ACC3605" w14:textId="71001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1313</w:t>
            </w:r>
          </w:p>
        </w:tc>
        <w:tc>
          <w:tcPr>
            <w:tcW w:w="232" w:type="pct"/>
          </w:tcPr>
          <w:p w14:paraId="574122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C23F13" w14:textId="2C3DC9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FABD61" w14:textId="5978FC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4400749" w14:textId="116BD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7643537" w14:textId="71AAE3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CE65C06" w14:textId="77777777" w:rsidTr="000C2718">
        <w:tc>
          <w:tcPr>
            <w:tcW w:w="464" w:type="pct"/>
          </w:tcPr>
          <w:p w14:paraId="34044A96" w14:textId="0C652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R4-2111202</w:t>
            </w:r>
          </w:p>
        </w:tc>
        <w:tc>
          <w:tcPr>
            <w:tcW w:w="927" w:type="pct"/>
          </w:tcPr>
          <w:p w14:paraId="23AE367C" w14:textId="1FA735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829" w:type="pct"/>
          </w:tcPr>
          <w:p w14:paraId="6D6CEC4A" w14:textId="6CB79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6B1CA66" w14:textId="597AE3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6DAE53BD" w14:textId="5A6FF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1314</w:t>
            </w:r>
          </w:p>
        </w:tc>
        <w:tc>
          <w:tcPr>
            <w:tcW w:w="232" w:type="pct"/>
          </w:tcPr>
          <w:p w14:paraId="53CF6B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639D8C" w14:textId="13645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39FF6CD" w14:textId="0A660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ACBE260" w14:textId="06E270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694" w:type="pct"/>
          </w:tcPr>
          <w:p w14:paraId="0AB856CB" w14:textId="380AC1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4D20476" w14:textId="77777777" w:rsidTr="000C2718">
        <w:tc>
          <w:tcPr>
            <w:tcW w:w="464" w:type="pct"/>
          </w:tcPr>
          <w:p w14:paraId="56317EA6" w14:textId="180218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  <w:tc>
          <w:tcPr>
            <w:tcW w:w="927" w:type="pct"/>
          </w:tcPr>
          <w:p w14:paraId="43D49AE5" w14:textId="23676D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829" w:type="pct"/>
          </w:tcPr>
          <w:p w14:paraId="4E470EF2" w14:textId="51F26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71525E5" w14:textId="5B3A8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215B7CB6" w14:textId="70553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1314</w:t>
            </w:r>
          </w:p>
        </w:tc>
        <w:tc>
          <w:tcPr>
            <w:tcW w:w="232" w:type="pct"/>
          </w:tcPr>
          <w:p w14:paraId="4DCC26A3" w14:textId="0F67BF3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BF310DC" w14:textId="1A203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6DA9300" w14:textId="621189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A4640FE" w14:textId="55E443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694" w:type="pct"/>
          </w:tcPr>
          <w:p w14:paraId="64380984" w14:textId="310FA3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CBE468E" w14:textId="77777777" w:rsidTr="000C2718">
        <w:tc>
          <w:tcPr>
            <w:tcW w:w="464" w:type="pct"/>
          </w:tcPr>
          <w:p w14:paraId="4F43F01E" w14:textId="4AA57C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R4-2111203</w:t>
            </w:r>
          </w:p>
        </w:tc>
        <w:tc>
          <w:tcPr>
            <w:tcW w:w="927" w:type="pct"/>
          </w:tcPr>
          <w:p w14:paraId="7C5F82E4" w14:textId="49939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829" w:type="pct"/>
          </w:tcPr>
          <w:p w14:paraId="772D566B" w14:textId="3ECB80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1592ECD" w14:textId="20180C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75651F8C" w14:textId="55995D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1315</w:t>
            </w:r>
          </w:p>
        </w:tc>
        <w:tc>
          <w:tcPr>
            <w:tcW w:w="232" w:type="pct"/>
          </w:tcPr>
          <w:p w14:paraId="43783D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CC5F50" w14:textId="77961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971769A" w14:textId="54293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0DFB336" w14:textId="4B6BA1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694" w:type="pct"/>
          </w:tcPr>
          <w:p w14:paraId="10EADA1D" w14:textId="7B1C3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EEDF3B" w14:textId="77777777" w:rsidTr="000C2718">
        <w:tc>
          <w:tcPr>
            <w:tcW w:w="464" w:type="pct"/>
          </w:tcPr>
          <w:p w14:paraId="6419A511" w14:textId="6CF6AA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R4-2111204</w:t>
            </w:r>
          </w:p>
        </w:tc>
        <w:tc>
          <w:tcPr>
            <w:tcW w:w="927" w:type="pct"/>
          </w:tcPr>
          <w:p w14:paraId="46DE6E78" w14:textId="4E01A3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829" w:type="pct"/>
          </w:tcPr>
          <w:p w14:paraId="5E40BDA5" w14:textId="2FEB3D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4B84ACA" w14:textId="6EAE8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42" w:type="pct"/>
          </w:tcPr>
          <w:p w14:paraId="5D1A1E25" w14:textId="388137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1316</w:t>
            </w:r>
          </w:p>
        </w:tc>
        <w:tc>
          <w:tcPr>
            <w:tcW w:w="232" w:type="pct"/>
          </w:tcPr>
          <w:p w14:paraId="4E0347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EDC214B" w14:textId="50496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DF621E0" w14:textId="2A19E6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67E49F2" w14:textId="3EB474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694" w:type="pct"/>
          </w:tcPr>
          <w:p w14:paraId="25E78BE7" w14:textId="2BEE44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551989" w14:textId="77777777" w:rsidTr="000C2718">
        <w:tc>
          <w:tcPr>
            <w:tcW w:w="464" w:type="pct"/>
          </w:tcPr>
          <w:p w14:paraId="5147F89B" w14:textId="36C16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R4-2108882</w:t>
            </w:r>
          </w:p>
        </w:tc>
        <w:tc>
          <w:tcPr>
            <w:tcW w:w="927" w:type="pct"/>
          </w:tcPr>
          <w:p w14:paraId="51192D45" w14:textId="3415F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829" w:type="pct"/>
          </w:tcPr>
          <w:p w14:paraId="4DEA9D89" w14:textId="48D2C9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336" w:type="pct"/>
          </w:tcPr>
          <w:p w14:paraId="3CAA7912" w14:textId="597AD9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242" w:type="pct"/>
          </w:tcPr>
          <w:p w14:paraId="72F37B62" w14:textId="58E93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232" w:type="pct"/>
          </w:tcPr>
          <w:p w14:paraId="01D142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E7A7EE" w14:textId="0622F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9223A04" w14:textId="058BB6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1189328" w14:textId="5BDB79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6D227FF" w14:textId="0DD9F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65C9002" w14:textId="77777777" w:rsidTr="000C2718">
        <w:tc>
          <w:tcPr>
            <w:tcW w:w="464" w:type="pct"/>
          </w:tcPr>
          <w:p w14:paraId="6951F37C" w14:textId="080D8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927" w:type="pct"/>
          </w:tcPr>
          <w:p w14:paraId="07F6D283" w14:textId="0B1F6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829" w:type="pct"/>
          </w:tcPr>
          <w:p w14:paraId="22F6A5BC" w14:textId="4DDCA4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6B40F556" w14:textId="24ACC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3610CE7E" w14:textId="1312D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232" w:type="pct"/>
          </w:tcPr>
          <w:p w14:paraId="3DCE812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3CA229" w14:textId="53E094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F25CA32" w14:textId="69A9D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7CACF0E" w14:textId="34AA2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3A7645B2" w14:textId="7DB807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4470259" w14:textId="77777777" w:rsidTr="000C2718">
        <w:tc>
          <w:tcPr>
            <w:tcW w:w="464" w:type="pct"/>
          </w:tcPr>
          <w:p w14:paraId="5A623989" w14:textId="5331DE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  <w:tc>
          <w:tcPr>
            <w:tcW w:w="927" w:type="pct"/>
          </w:tcPr>
          <w:p w14:paraId="05461EB4" w14:textId="3B2E1F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829" w:type="pct"/>
          </w:tcPr>
          <w:p w14:paraId="6E14A260" w14:textId="738CF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28A6258D" w14:textId="018FFE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08FB62A0" w14:textId="0C281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232" w:type="pct"/>
          </w:tcPr>
          <w:p w14:paraId="2F0343C8" w14:textId="79BDE74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B4C1737" w14:textId="055F43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1235E5E" w14:textId="32B47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4E7F744" w14:textId="5034E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205D19B" w14:textId="17B15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DBC6581" w14:textId="77777777" w:rsidTr="000C2718">
        <w:tc>
          <w:tcPr>
            <w:tcW w:w="464" w:type="pct"/>
          </w:tcPr>
          <w:p w14:paraId="299A3E49" w14:textId="7F8EE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927" w:type="pct"/>
          </w:tcPr>
          <w:p w14:paraId="1D54305E" w14:textId="28CC7B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829" w:type="pct"/>
          </w:tcPr>
          <w:p w14:paraId="41D04251" w14:textId="479E7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6D8CF1CB" w14:textId="259DF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5324E6D1" w14:textId="383530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232" w:type="pct"/>
          </w:tcPr>
          <w:p w14:paraId="49B7B35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7673100" w14:textId="6B936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CCF892B" w14:textId="10E2B7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0CE0AFF" w14:textId="64A1B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7B8879FA" w14:textId="2A374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3B4A930" w14:textId="77777777" w:rsidTr="000C2718">
        <w:tc>
          <w:tcPr>
            <w:tcW w:w="464" w:type="pct"/>
          </w:tcPr>
          <w:p w14:paraId="52D54A8F" w14:textId="34CB6C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  <w:tc>
          <w:tcPr>
            <w:tcW w:w="927" w:type="pct"/>
          </w:tcPr>
          <w:p w14:paraId="5B9A225E" w14:textId="7B03EC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829" w:type="pct"/>
          </w:tcPr>
          <w:p w14:paraId="432568DC" w14:textId="6092C9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0D348B4E" w14:textId="7A49FA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33D0D879" w14:textId="030CF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232" w:type="pct"/>
          </w:tcPr>
          <w:p w14:paraId="6E0D6914" w14:textId="241D57D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3851D47" w14:textId="14BF36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4C0EDC1" w14:textId="06A594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86DF1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1CD50885" w14:textId="19402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52FC20A" w14:textId="77777777" w:rsidTr="000C2718">
        <w:tc>
          <w:tcPr>
            <w:tcW w:w="464" w:type="pct"/>
          </w:tcPr>
          <w:p w14:paraId="282CEA2C" w14:textId="7433E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  <w:tc>
          <w:tcPr>
            <w:tcW w:w="927" w:type="pct"/>
          </w:tcPr>
          <w:p w14:paraId="5E205E51" w14:textId="0718CE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829" w:type="pct"/>
          </w:tcPr>
          <w:p w14:paraId="1ACF3C71" w14:textId="5DB7F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1B4E8DED" w14:textId="75CB9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2FA76C87" w14:textId="1EDEE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232" w:type="pct"/>
          </w:tcPr>
          <w:p w14:paraId="44FB500F" w14:textId="6965076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783B2131" w14:textId="63D9A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F755B86" w14:textId="3080E0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444EDF0" w14:textId="5B410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368C3E4" w14:textId="686751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C7C9AC" w14:textId="77777777" w:rsidTr="000C2718">
        <w:tc>
          <w:tcPr>
            <w:tcW w:w="464" w:type="pct"/>
          </w:tcPr>
          <w:p w14:paraId="5DB09B7F" w14:textId="3390A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R4-2109900</w:t>
            </w:r>
          </w:p>
        </w:tc>
        <w:tc>
          <w:tcPr>
            <w:tcW w:w="927" w:type="pct"/>
          </w:tcPr>
          <w:p w14:paraId="5B4A376B" w14:textId="4F3A3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Rel-17</w:t>
            </w:r>
          </w:p>
        </w:tc>
        <w:tc>
          <w:tcPr>
            <w:tcW w:w="829" w:type="pct"/>
          </w:tcPr>
          <w:p w14:paraId="493CED5F" w14:textId="0694F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416B25C3" w14:textId="1AF4CF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469471EC" w14:textId="3CD667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0939</w:t>
            </w:r>
          </w:p>
        </w:tc>
        <w:tc>
          <w:tcPr>
            <w:tcW w:w="232" w:type="pct"/>
          </w:tcPr>
          <w:p w14:paraId="47E33A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495E67" w14:textId="084A0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B77DF1" w14:textId="1C0B9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A676F5F" w14:textId="04CFC1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6D289422" w14:textId="3142F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AD1DC67" w14:textId="77777777" w:rsidTr="000C2718">
        <w:tc>
          <w:tcPr>
            <w:tcW w:w="464" w:type="pct"/>
          </w:tcPr>
          <w:p w14:paraId="4E50F29F" w14:textId="20013E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R4-2110101</w:t>
            </w:r>
          </w:p>
        </w:tc>
        <w:tc>
          <w:tcPr>
            <w:tcW w:w="927" w:type="pct"/>
          </w:tcPr>
          <w:p w14:paraId="12789090" w14:textId="6AC686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n67</w:t>
            </w:r>
          </w:p>
        </w:tc>
        <w:tc>
          <w:tcPr>
            <w:tcW w:w="829" w:type="pct"/>
          </w:tcPr>
          <w:p w14:paraId="364E8CC6" w14:textId="5D2BF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E7B6510" w14:textId="7ADF5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5EE10E8C" w14:textId="6645D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0940</w:t>
            </w:r>
          </w:p>
        </w:tc>
        <w:tc>
          <w:tcPr>
            <w:tcW w:w="232" w:type="pct"/>
          </w:tcPr>
          <w:p w14:paraId="7AF7F4E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7A951D" w14:textId="1F94E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AB73BB3" w14:textId="2D7EEE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27A046B" w14:textId="798DD3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1E082DCD" w14:textId="50E9FC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4C120E3" w14:textId="77777777" w:rsidTr="000C2718">
        <w:tc>
          <w:tcPr>
            <w:tcW w:w="464" w:type="pct"/>
          </w:tcPr>
          <w:p w14:paraId="1EE4ABD1" w14:textId="40177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R4-2110113</w:t>
            </w:r>
          </w:p>
        </w:tc>
        <w:tc>
          <w:tcPr>
            <w:tcW w:w="927" w:type="pct"/>
          </w:tcPr>
          <w:p w14:paraId="45A02C45" w14:textId="608EC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n85</w:t>
            </w:r>
          </w:p>
        </w:tc>
        <w:tc>
          <w:tcPr>
            <w:tcW w:w="829" w:type="pct"/>
          </w:tcPr>
          <w:p w14:paraId="2CCF2783" w14:textId="603893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22B9B44" w14:textId="758FE7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7DF04EE6" w14:textId="2CA4A1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0941</w:t>
            </w:r>
          </w:p>
        </w:tc>
        <w:tc>
          <w:tcPr>
            <w:tcW w:w="232" w:type="pct"/>
          </w:tcPr>
          <w:p w14:paraId="070FCD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4CBD8A" w14:textId="42DE6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F101687" w14:textId="68E5A0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73CDFC7" w14:textId="4C5788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7561D1F9" w14:textId="550F4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BFA56E" w14:textId="77777777" w:rsidTr="000C2718">
        <w:tc>
          <w:tcPr>
            <w:tcW w:w="464" w:type="pct"/>
          </w:tcPr>
          <w:p w14:paraId="44724DDB" w14:textId="1C3A4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927" w:type="pct"/>
          </w:tcPr>
          <w:p w14:paraId="7021AB5D" w14:textId="02A9B8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829" w:type="pct"/>
          </w:tcPr>
          <w:p w14:paraId="56B802B3" w14:textId="44280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C4C66DD" w14:textId="4DCDE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4A132452" w14:textId="6EBFA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232" w:type="pct"/>
          </w:tcPr>
          <w:p w14:paraId="5B65375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086DAD" w14:textId="48B0F3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F646FB9" w14:textId="477FF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B1ED8F0" w14:textId="143A3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97522AA" w14:textId="19AE9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4C23CD" w14:textId="77777777" w:rsidTr="000C2718">
        <w:tc>
          <w:tcPr>
            <w:tcW w:w="464" w:type="pct"/>
          </w:tcPr>
          <w:p w14:paraId="77777A08" w14:textId="37064C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  <w:tc>
          <w:tcPr>
            <w:tcW w:w="927" w:type="pct"/>
          </w:tcPr>
          <w:p w14:paraId="3D9173E0" w14:textId="07AD39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829" w:type="pct"/>
          </w:tcPr>
          <w:p w14:paraId="101732AB" w14:textId="1B92EE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4FF78E0" w14:textId="6ED14B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37CD1067" w14:textId="6E53C6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232" w:type="pct"/>
          </w:tcPr>
          <w:p w14:paraId="50FB0FE4" w14:textId="1EE602C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A9D7AD0" w14:textId="7904D4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67D675D" w14:textId="4946B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3F3208B" w14:textId="387C40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1345276" w14:textId="11CDDE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C19057" w14:textId="77777777" w:rsidTr="000C2718">
        <w:tc>
          <w:tcPr>
            <w:tcW w:w="464" w:type="pct"/>
          </w:tcPr>
          <w:p w14:paraId="48994E56" w14:textId="0BCB3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R4-2111126</w:t>
            </w:r>
          </w:p>
        </w:tc>
        <w:tc>
          <w:tcPr>
            <w:tcW w:w="927" w:type="pct"/>
          </w:tcPr>
          <w:p w14:paraId="3C5F104F" w14:textId="0D05D3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829" w:type="pct"/>
          </w:tcPr>
          <w:p w14:paraId="26018316" w14:textId="33955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30EBB69" w14:textId="027AD4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07386B83" w14:textId="3D27FF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0943</w:t>
            </w:r>
          </w:p>
        </w:tc>
        <w:tc>
          <w:tcPr>
            <w:tcW w:w="232" w:type="pct"/>
          </w:tcPr>
          <w:p w14:paraId="1A81353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E25FE8" w14:textId="429110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C862F95" w14:textId="52357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2DC3AFA" w14:textId="694C00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5CF461D" w14:textId="23B6B2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9D3BA10" w14:textId="77777777" w:rsidTr="000C2718">
        <w:tc>
          <w:tcPr>
            <w:tcW w:w="464" w:type="pct"/>
          </w:tcPr>
          <w:p w14:paraId="5D2BEA99" w14:textId="0A95C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R4-2111127</w:t>
            </w:r>
          </w:p>
        </w:tc>
        <w:tc>
          <w:tcPr>
            <w:tcW w:w="927" w:type="pct"/>
          </w:tcPr>
          <w:p w14:paraId="78D3DB7A" w14:textId="2F59B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829" w:type="pct"/>
          </w:tcPr>
          <w:p w14:paraId="7297C6BC" w14:textId="1F4F8A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3B01E65" w14:textId="497305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568AEB85" w14:textId="5CA14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0944</w:t>
            </w:r>
          </w:p>
        </w:tc>
        <w:tc>
          <w:tcPr>
            <w:tcW w:w="232" w:type="pct"/>
          </w:tcPr>
          <w:p w14:paraId="2A7A3D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987489" w14:textId="3230AD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BB8097" w14:textId="108FE0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940EC03" w14:textId="7AA0E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AAAE9AE" w14:textId="0AEFE2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EA42E14" w14:textId="77777777" w:rsidTr="000C2718">
        <w:tc>
          <w:tcPr>
            <w:tcW w:w="464" w:type="pct"/>
          </w:tcPr>
          <w:p w14:paraId="2969A856" w14:textId="6B888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R4-2111140</w:t>
            </w:r>
          </w:p>
        </w:tc>
        <w:tc>
          <w:tcPr>
            <w:tcW w:w="927" w:type="pct"/>
          </w:tcPr>
          <w:p w14:paraId="556BA4A3" w14:textId="6F37A3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829" w:type="pct"/>
          </w:tcPr>
          <w:p w14:paraId="1D97E04D" w14:textId="4496CC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684B0B4" w14:textId="682F2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0B7BD537" w14:textId="7309AF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0945</w:t>
            </w:r>
          </w:p>
        </w:tc>
        <w:tc>
          <w:tcPr>
            <w:tcW w:w="232" w:type="pct"/>
          </w:tcPr>
          <w:p w14:paraId="28AF61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2BAAF4" w14:textId="55957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54A546C" w14:textId="6299A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F95576E" w14:textId="3C41A4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F47C02B" w14:textId="3D4C9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57279D" w14:textId="77777777" w:rsidTr="000C2718">
        <w:tc>
          <w:tcPr>
            <w:tcW w:w="464" w:type="pct"/>
          </w:tcPr>
          <w:p w14:paraId="790CDB37" w14:textId="06976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R4-2111141</w:t>
            </w:r>
          </w:p>
        </w:tc>
        <w:tc>
          <w:tcPr>
            <w:tcW w:w="927" w:type="pct"/>
          </w:tcPr>
          <w:p w14:paraId="7D42B73A" w14:textId="79D05C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829" w:type="pct"/>
          </w:tcPr>
          <w:p w14:paraId="037C1BCB" w14:textId="496F9C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B42E7A1" w14:textId="59E4F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60BCDDC2" w14:textId="409CE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0946</w:t>
            </w:r>
          </w:p>
        </w:tc>
        <w:tc>
          <w:tcPr>
            <w:tcW w:w="232" w:type="pct"/>
          </w:tcPr>
          <w:p w14:paraId="4894464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57D8DE" w14:textId="5F25C1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427B1C2" w14:textId="46783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1DB5C15" w14:textId="0D9BA6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7686E2A" w14:textId="27590E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D64D31" w14:textId="77777777" w:rsidTr="000C2718">
        <w:tc>
          <w:tcPr>
            <w:tcW w:w="464" w:type="pct"/>
          </w:tcPr>
          <w:p w14:paraId="4616E64B" w14:textId="165C3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R4-2111142</w:t>
            </w:r>
          </w:p>
        </w:tc>
        <w:tc>
          <w:tcPr>
            <w:tcW w:w="927" w:type="pct"/>
          </w:tcPr>
          <w:p w14:paraId="778D97D2" w14:textId="6BD94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829" w:type="pct"/>
          </w:tcPr>
          <w:p w14:paraId="0E06458F" w14:textId="09360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1A73294" w14:textId="7807F0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264C1103" w14:textId="63A73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0947</w:t>
            </w:r>
          </w:p>
        </w:tc>
        <w:tc>
          <w:tcPr>
            <w:tcW w:w="232" w:type="pct"/>
          </w:tcPr>
          <w:p w14:paraId="4F35713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460022" w14:textId="205A3B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880036D" w14:textId="40A81D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21035BA" w14:textId="0C938A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2EA0533" w14:textId="132F0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D8141E8" w14:textId="77777777" w:rsidTr="000C2718">
        <w:tc>
          <w:tcPr>
            <w:tcW w:w="464" w:type="pct"/>
          </w:tcPr>
          <w:p w14:paraId="67EBF29B" w14:textId="22CA2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R4-2111222</w:t>
            </w:r>
          </w:p>
        </w:tc>
        <w:tc>
          <w:tcPr>
            <w:tcW w:w="927" w:type="pct"/>
          </w:tcPr>
          <w:p w14:paraId="61C716F2" w14:textId="40B45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829" w:type="pct"/>
          </w:tcPr>
          <w:p w14:paraId="2DC83EAC" w14:textId="60FEF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6191084" w14:textId="2FCA99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42" w:type="pct"/>
          </w:tcPr>
          <w:p w14:paraId="3A9B9575" w14:textId="0A6C49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0948</w:t>
            </w:r>
          </w:p>
        </w:tc>
        <w:tc>
          <w:tcPr>
            <w:tcW w:w="232" w:type="pct"/>
          </w:tcPr>
          <w:p w14:paraId="7DC18C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5488817" w14:textId="774EA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A99971F" w14:textId="1EBB1C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1476605" w14:textId="0B32C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2B21748E" w14:textId="35C8E8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6276ED0F" w14:textId="77777777" w:rsidTr="000C2718">
        <w:tc>
          <w:tcPr>
            <w:tcW w:w="464" w:type="pct"/>
          </w:tcPr>
          <w:p w14:paraId="6587435A" w14:textId="07714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927" w:type="pct"/>
          </w:tcPr>
          <w:p w14:paraId="112FB10F" w14:textId="1FC7E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829" w:type="pct"/>
          </w:tcPr>
          <w:p w14:paraId="6DA84C5C" w14:textId="540F7C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6C86634D" w14:textId="7122BF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7A9C60CD" w14:textId="5D25B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232" w:type="pct"/>
          </w:tcPr>
          <w:p w14:paraId="5C3AA4F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D76162" w14:textId="0A3B09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1BFDBA5" w14:textId="15E41C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85A2A1F" w14:textId="6B29A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660ED7BA" w14:textId="394B7C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B12A7C0" w14:textId="77777777" w:rsidTr="000C2718">
        <w:tc>
          <w:tcPr>
            <w:tcW w:w="464" w:type="pct"/>
          </w:tcPr>
          <w:p w14:paraId="401B8A52" w14:textId="25BA5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  <w:tc>
          <w:tcPr>
            <w:tcW w:w="927" w:type="pct"/>
          </w:tcPr>
          <w:p w14:paraId="7B963E82" w14:textId="7958D7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829" w:type="pct"/>
          </w:tcPr>
          <w:p w14:paraId="4DE8EF72" w14:textId="60437D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7C36C9BE" w14:textId="1836C6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5CE67C5A" w14:textId="086CED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232" w:type="pct"/>
          </w:tcPr>
          <w:p w14:paraId="113D6C21" w14:textId="55E93A8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C69E2E2" w14:textId="6F786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5320173" w14:textId="78A33A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A6E4A4D" w14:textId="2901D9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24256EA6" w14:textId="47049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BB1B7E" w14:textId="77777777" w:rsidTr="000C2718">
        <w:tc>
          <w:tcPr>
            <w:tcW w:w="464" w:type="pct"/>
          </w:tcPr>
          <w:p w14:paraId="2234D57B" w14:textId="261A95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R4-2109902</w:t>
            </w:r>
          </w:p>
        </w:tc>
        <w:tc>
          <w:tcPr>
            <w:tcW w:w="927" w:type="pct"/>
          </w:tcPr>
          <w:p w14:paraId="5FEE9D02" w14:textId="64D9C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Rel-16</w:t>
            </w:r>
          </w:p>
        </w:tc>
        <w:tc>
          <w:tcPr>
            <w:tcW w:w="829" w:type="pct"/>
          </w:tcPr>
          <w:p w14:paraId="600A40F3" w14:textId="11EC9D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046A8159" w14:textId="3D6BC5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04F0E95C" w14:textId="6A7B4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232" w:type="pct"/>
          </w:tcPr>
          <w:p w14:paraId="293520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2BA8AE" w14:textId="15C26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3F31C8B" w14:textId="5F08F7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09AA164" w14:textId="76063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672E4933" w14:textId="686FFA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585BD3" w14:textId="77777777" w:rsidTr="000C2718">
        <w:tc>
          <w:tcPr>
            <w:tcW w:w="464" w:type="pct"/>
          </w:tcPr>
          <w:p w14:paraId="64962FA0" w14:textId="51C78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R4-2109903</w:t>
            </w:r>
          </w:p>
        </w:tc>
        <w:tc>
          <w:tcPr>
            <w:tcW w:w="927" w:type="pct"/>
          </w:tcPr>
          <w:p w14:paraId="70ADFA4B" w14:textId="6FC251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Rel-17</w:t>
            </w:r>
          </w:p>
        </w:tc>
        <w:tc>
          <w:tcPr>
            <w:tcW w:w="829" w:type="pct"/>
          </w:tcPr>
          <w:p w14:paraId="5D680209" w14:textId="0CC2E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7A22F798" w14:textId="2C4A55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2A818ABD" w14:textId="3AB0E8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232" w:type="pct"/>
          </w:tcPr>
          <w:p w14:paraId="46B44C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DEF5947" w14:textId="2FC4C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240C200" w14:textId="2BE1F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95F3F3B" w14:textId="162E0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5609B457" w14:textId="7F942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CC115F" w14:textId="77777777" w:rsidTr="000C2718">
        <w:tc>
          <w:tcPr>
            <w:tcW w:w="464" w:type="pct"/>
          </w:tcPr>
          <w:p w14:paraId="55A66ED5" w14:textId="00C32D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R4-2110103</w:t>
            </w:r>
          </w:p>
        </w:tc>
        <w:tc>
          <w:tcPr>
            <w:tcW w:w="927" w:type="pct"/>
          </w:tcPr>
          <w:p w14:paraId="6CF6BB71" w14:textId="5ABA0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n67</w:t>
            </w:r>
          </w:p>
        </w:tc>
        <w:tc>
          <w:tcPr>
            <w:tcW w:w="829" w:type="pct"/>
          </w:tcPr>
          <w:p w14:paraId="5081C4A0" w14:textId="2E3FE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D612198" w14:textId="65570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3252742D" w14:textId="579B54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232" w:type="pct"/>
          </w:tcPr>
          <w:p w14:paraId="203F9F6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D380C5" w14:textId="7D00E5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3FFE88C" w14:textId="2679FE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B891AAD" w14:textId="311C4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45D13431" w14:textId="25D7BB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243597B" w14:textId="77777777" w:rsidTr="000C2718">
        <w:tc>
          <w:tcPr>
            <w:tcW w:w="464" w:type="pct"/>
          </w:tcPr>
          <w:p w14:paraId="70F46513" w14:textId="0CCC76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R4-2110115</w:t>
            </w:r>
          </w:p>
        </w:tc>
        <w:tc>
          <w:tcPr>
            <w:tcW w:w="927" w:type="pct"/>
          </w:tcPr>
          <w:p w14:paraId="6AD6853B" w14:textId="1AE1B3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829" w:type="pct"/>
          </w:tcPr>
          <w:p w14:paraId="42C22809" w14:textId="5FA16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D86C7FF" w14:textId="4E7AD4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26B35C9A" w14:textId="5948FD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232" w:type="pct"/>
          </w:tcPr>
          <w:p w14:paraId="49F4470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56A606" w14:textId="603B3F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62C0807" w14:textId="5BEFF9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23CB1D5" w14:textId="203F7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4D7F288C" w14:textId="3F128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5E4A57A" w14:textId="77777777" w:rsidTr="000C2718">
        <w:tc>
          <w:tcPr>
            <w:tcW w:w="464" w:type="pct"/>
          </w:tcPr>
          <w:p w14:paraId="3073C867" w14:textId="4FAD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  <w:tc>
          <w:tcPr>
            <w:tcW w:w="927" w:type="pct"/>
          </w:tcPr>
          <w:p w14:paraId="64DBF59A" w14:textId="3D2F6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829" w:type="pct"/>
          </w:tcPr>
          <w:p w14:paraId="6569FB25" w14:textId="5E275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DD4B15B" w14:textId="26D158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53A4ADA6" w14:textId="484AB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232" w:type="pct"/>
          </w:tcPr>
          <w:p w14:paraId="6FA69EFB" w14:textId="74C136D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62DEFAE" w14:textId="33612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B50C0A7" w14:textId="325D4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3FB835C" w14:textId="3F739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52EB3F35" w14:textId="5124E8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B2FB9AF" w14:textId="77777777" w:rsidTr="000C2718">
        <w:tc>
          <w:tcPr>
            <w:tcW w:w="464" w:type="pct"/>
          </w:tcPr>
          <w:p w14:paraId="409A0B6E" w14:textId="40F33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R4-2110485</w:t>
            </w:r>
          </w:p>
        </w:tc>
        <w:tc>
          <w:tcPr>
            <w:tcW w:w="927" w:type="pct"/>
          </w:tcPr>
          <w:p w14:paraId="70B556AC" w14:textId="4DA71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Intoduction of 35 MHz and 45 MHz</w:t>
            </w:r>
          </w:p>
        </w:tc>
        <w:tc>
          <w:tcPr>
            <w:tcW w:w="829" w:type="pct"/>
          </w:tcPr>
          <w:p w14:paraId="77CAEAE9" w14:textId="1E819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EA2D22C" w14:textId="6CCBF8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0765C09F" w14:textId="67F7C9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232" w:type="pct"/>
          </w:tcPr>
          <w:p w14:paraId="659B570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367458C" w14:textId="27EF0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BE3CBB2" w14:textId="18461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D0A6293" w14:textId="5403A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4274856F" w14:textId="2BF16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CB06657" w14:textId="77777777" w:rsidTr="000C2718">
        <w:tc>
          <w:tcPr>
            <w:tcW w:w="464" w:type="pct"/>
          </w:tcPr>
          <w:p w14:paraId="278E94AC" w14:textId="2652FE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927" w:type="pct"/>
          </w:tcPr>
          <w:p w14:paraId="23EA6154" w14:textId="58FC7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829" w:type="pct"/>
          </w:tcPr>
          <w:p w14:paraId="71A49AFF" w14:textId="6965A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2DB0D6A" w14:textId="7C8DD6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389E8130" w14:textId="686384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232" w:type="pct"/>
          </w:tcPr>
          <w:p w14:paraId="33CED49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BDBF7B" w14:textId="4CD8F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A678E61" w14:textId="398857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1CDD7A8" w14:textId="3E843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0D73F9E" w14:textId="70A884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11B5E8B" w14:textId="77777777" w:rsidTr="000C2718">
        <w:tc>
          <w:tcPr>
            <w:tcW w:w="464" w:type="pct"/>
          </w:tcPr>
          <w:p w14:paraId="75E0DE55" w14:textId="5206D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  <w:tc>
          <w:tcPr>
            <w:tcW w:w="927" w:type="pct"/>
          </w:tcPr>
          <w:p w14:paraId="4EBE5525" w14:textId="6AC7B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829" w:type="pct"/>
          </w:tcPr>
          <w:p w14:paraId="76D55D5B" w14:textId="0B84D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26B61FE" w14:textId="01ED0C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1C9B49E2" w14:textId="7E04F1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232" w:type="pct"/>
          </w:tcPr>
          <w:p w14:paraId="0C6E1947" w14:textId="1EC1D4C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6CC78C7" w14:textId="0D0C0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D426F25" w14:textId="21A13B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8AE93DE" w14:textId="418692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C6B72AD" w14:textId="62B6D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050612" w14:textId="77777777" w:rsidTr="000C2718">
        <w:tc>
          <w:tcPr>
            <w:tcW w:w="464" w:type="pct"/>
          </w:tcPr>
          <w:p w14:paraId="58ABEC1F" w14:textId="65C68F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R4-2111132</w:t>
            </w:r>
          </w:p>
        </w:tc>
        <w:tc>
          <w:tcPr>
            <w:tcW w:w="927" w:type="pct"/>
          </w:tcPr>
          <w:p w14:paraId="568E5998" w14:textId="0D76F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829" w:type="pct"/>
          </w:tcPr>
          <w:p w14:paraId="2E10117C" w14:textId="27F412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97B7FCA" w14:textId="5981D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51E235A2" w14:textId="648C99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232" w:type="pct"/>
          </w:tcPr>
          <w:p w14:paraId="6E306C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B022FF" w14:textId="00D9B8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A3B6CB9" w14:textId="3B8833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4C6D81C" w14:textId="731BA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B5DA162" w14:textId="07B59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88107CE" w14:textId="77777777" w:rsidTr="000C2718">
        <w:tc>
          <w:tcPr>
            <w:tcW w:w="464" w:type="pct"/>
          </w:tcPr>
          <w:p w14:paraId="01692EB9" w14:textId="49153E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R4-2111133</w:t>
            </w:r>
          </w:p>
        </w:tc>
        <w:tc>
          <w:tcPr>
            <w:tcW w:w="927" w:type="pct"/>
          </w:tcPr>
          <w:p w14:paraId="3B321486" w14:textId="4F1CF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829" w:type="pct"/>
          </w:tcPr>
          <w:p w14:paraId="0B4A1DB1" w14:textId="263C59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561D968" w14:textId="7445F9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42" w:type="pct"/>
          </w:tcPr>
          <w:p w14:paraId="05DE36EA" w14:textId="3B7629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232" w:type="pct"/>
          </w:tcPr>
          <w:p w14:paraId="38ED51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4D1EBA" w14:textId="3F2A31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0A0759A" w14:textId="50A8EA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6CC58FB" w14:textId="7B358F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87E8354" w14:textId="50CCBE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C197D03" w14:textId="77777777" w:rsidTr="000C2718">
        <w:tc>
          <w:tcPr>
            <w:tcW w:w="464" w:type="pct"/>
          </w:tcPr>
          <w:p w14:paraId="72963D83" w14:textId="58DDB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R4-2110133</w:t>
            </w:r>
          </w:p>
        </w:tc>
        <w:tc>
          <w:tcPr>
            <w:tcW w:w="927" w:type="pct"/>
          </w:tcPr>
          <w:p w14:paraId="08C2C075" w14:textId="4C0F43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37.107 with NR-U introduction for performance part</w:t>
            </w:r>
          </w:p>
        </w:tc>
        <w:tc>
          <w:tcPr>
            <w:tcW w:w="829" w:type="pct"/>
          </w:tcPr>
          <w:p w14:paraId="325DF157" w14:textId="00973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9007038" w14:textId="457EAF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37.107</w:t>
            </w:r>
          </w:p>
        </w:tc>
        <w:tc>
          <w:tcPr>
            <w:tcW w:w="242" w:type="pct"/>
          </w:tcPr>
          <w:p w14:paraId="00DDF77A" w14:textId="282036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32" w:type="pct"/>
          </w:tcPr>
          <w:p w14:paraId="5E6BC2B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198D38" w14:textId="76CFAA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A4B7F20" w14:textId="17C4F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D58CA0A" w14:textId="796969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724BAC2F" w14:textId="5BEF9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267E98" w14:textId="77777777" w:rsidTr="000C2718">
        <w:tc>
          <w:tcPr>
            <w:tcW w:w="464" w:type="pct"/>
          </w:tcPr>
          <w:p w14:paraId="1559B158" w14:textId="3AD349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927" w:type="pct"/>
          </w:tcPr>
          <w:p w14:paraId="2CF52774" w14:textId="56C74E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829" w:type="pct"/>
          </w:tcPr>
          <w:p w14:paraId="53F7669B" w14:textId="3718A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55281D80" w14:textId="47391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42" w:type="pct"/>
          </w:tcPr>
          <w:p w14:paraId="7F00A57E" w14:textId="745B3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232" w:type="pct"/>
          </w:tcPr>
          <w:p w14:paraId="56D9C57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7A29D8" w14:textId="6A8FB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8A430B8" w14:textId="26774C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DEDB006" w14:textId="49C65F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286C453" w14:textId="5A4777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3ACA208" w14:textId="77777777" w:rsidTr="000C2718">
        <w:tc>
          <w:tcPr>
            <w:tcW w:w="464" w:type="pct"/>
          </w:tcPr>
          <w:p w14:paraId="339DF4E7" w14:textId="30D0C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  <w:tc>
          <w:tcPr>
            <w:tcW w:w="927" w:type="pct"/>
          </w:tcPr>
          <w:p w14:paraId="4DC91982" w14:textId="5431D8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829" w:type="pct"/>
          </w:tcPr>
          <w:p w14:paraId="36E47707" w14:textId="174FA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75B72979" w14:textId="664C8B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42" w:type="pct"/>
          </w:tcPr>
          <w:p w14:paraId="0EBEF04F" w14:textId="21812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232" w:type="pct"/>
          </w:tcPr>
          <w:p w14:paraId="4E15C929" w14:textId="73458A7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4D30828" w14:textId="4DDDB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EECAD57" w14:textId="4E8875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8C2AF07" w14:textId="64089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FC1AA3C" w14:textId="3882F8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3CEF7F" w14:textId="77777777" w:rsidTr="000C2718">
        <w:tc>
          <w:tcPr>
            <w:tcW w:w="464" w:type="pct"/>
          </w:tcPr>
          <w:p w14:paraId="61B337CE" w14:textId="30BC95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R4-2109648</w:t>
            </w:r>
          </w:p>
        </w:tc>
        <w:tc>
          <w:tcPr>
            <w:tcW w:w="927" w:type="pct"/>
          </w:tcPr>
          <w:p w14:paraId="3370CE0D" w14:textId="4DD1A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829" w:type="pct"/>
          </w:tcPr>
          <w:p w14:paraId="099D9800" w14:textId="7E41F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7DDCF237" w14:textId="43E460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42" w:type="pct"/>
          </w:tcPr>
          <w:p w14:paraId="20452D5B" w14:textId="2B585A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232" w:type="pct"/>
          </w:tcPr>
          <w:p w14:paraId="18E9BB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9D7573B" w14:textId="7788A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53A5A83" w14:textId="502BE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AAF1288" w14:textId="3F832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966B50F" w14:textId="255E7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96DE80" w14:textId="77777777" w:rsidTr="000C2718">
        <w:tc>
          <w:tcPr>
            <w:tcW w:w="464" w:type="pct"/>
          </w:tcPr>
          <w:p w14:paraId="2ADE024D" w14:textId="0AE2C4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927" w:type="pct"/>
          </w:tcPr>
          <w:p w14:paraId="220B05C3" w14:textId="3888AB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829" w:type="pct"/>
          </w:tcPr>
          <w:p w14:paraId="1BE8CFC0" w14:textId="6E329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4D76BE48" w14:textId="26F676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5F6EBF93" w14:textId="581D9D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232" w:type="pct"/>
          </w:tcPr>
          <w:p w14:paraId="36B848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B16999" w14:textId="033EC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F2CFFFA" w14:textId="1ADE3F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C64FB27" w14:textId="5B2FD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3903DF36" w14:textId="5570E8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54D733C" w14:textId="77777777" w:rsidTr="000C2718">
        <w:tc>
          <w:tcPr>
            <w:tcW w:w="464" w:type="pct"/>
          </w:tcPr>
          <w:p w14:paraId="4A6E36ED" w14:textId="774A90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  <w:tc>
          <w:tcPr>
            <w:tcW w:w="927" w:type="pct"/>
          </w:tcPr>
          <w:p w14:paraId="013DFE43" w14:textId="029DFC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829" w:type="pct"/>
          </w:tcPr>
          <w:p w14:paraId="425013DA" w14:textId="01FD82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15165EED" w14:textId="75786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1644690A" w14:textId="271703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232" w:type="pct"/>
          </w:tcPr>
          <w:p w14:paraId="597E6E49" w14:textId="38E033C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259D590" w14:textId="0C2E2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B62D67F" w14:textId="614EE3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9CB902B" w14:textId="2A70A4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16686C7" w14:textId="3E6C60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D4E7A8" w14:textId="77777777" w:rsidTr="000C2718">
        <w:tc>
          <w:tcPr>
            <w:tcW w:w="464" w:type="pct"/>
          </w:tcPr>
          <w:p w14:paraId="5D274A7A" w14:textId="61C80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927" w:type="pct"/>
          </w:tcPr>
          <w:p w14:paraId="47611325" w14:textId="5259BE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829" w:type="pct"/>
          </w:tcPr>
          <w:p w14:paraId="722850B3" w14:textId="57EE69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0FACD033" w14:textId="7041F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73BC0107" w14:textId="2D53F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0977</w:t>
            </w:r>
          </w:p>
        </w:tc>
        <w:tc>
          <w:tcPr>
            <w:tcW w:w="232" w:type="pct"/>
          </w:tcPr>
          <w:p w14:paraId="0E8054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439A23" w14:textId="08BBE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87D2F57" w14:textId="2AADD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58E1BE8" w14:textId="69279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67D1847F" w14:textId="301519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C55391" w14:textId="77777777" w:rsidTr="000C2718">
        <w:tc>
          <w:tcPr>
            <w:tcW w:w="464" w:type="pct"/>
          </w:tcPr>
          <w:p w14:paraId="4D9D100D" w14:textId="4F2391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  <w:tc>
          <w:tcPr>
            <w:tcW w:w="927" w:type="pct"/>
          </w:tcPr>
          <w:p w14:paraId="1D7DA57B" w14:textId="2296B0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829" w:type="pct"/>
          </w:tcPr>
          <w:p w14:paraId="78422297" w14:textId="0A0E0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1C3602EE" w14:textId="5687E3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5F1B128A" w14:textId="363C3A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0977</w:t>
            </w:r>
          </w:p>
        </w:tc>
        <w:tc>
          <w:tcPr>
            <w:tcW w:w="232" w:type="pct"/>
          </w:tcPr>
          <w:p w14:paraId="2CA32D2C" w14:textId="3F916582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B08C030" w14:textId="47F001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9C1A4B0" w14:textId="5D81B3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4D7D711" w14:textId="53C54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7628CEE" w14:textId="529FC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46380A" w14:textId="77777777" w:rsidTr="000C2718">
        <w:tc>
          <w:tcPr>
            <w:tcW w:w="464" w:type="pct"/>
          </w:tcPr>
          <w:p w14:paraId="749A13F3" w14:textId="4AE0A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R4-2109906</w:t>
            </w:r>
          </w:p>
        </w:tc>
        <w:tc>
          <w:tcPr>
            <w:tcW w:w="927" w:type="pct"/>
          </w:tcPr>
          <w:p w14:paraId="55FC40B2" w14:textId="284E00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37.141: Regional requirements for band 41, </w:t>
            </w:r>
            <w:r>
              <w:rPr>
                <w:sz w:val="16"/>
              </w:rPr>
              <w:lastRenderedPageBreak/>
              <w:t>n41, and n90 in Japan, Rel-17</w:t>
            </w:r>
          </w:p>
        </w:tc>
        <w:tc>
          <w:tcPr>
            <w:tcW w:w="829" w:type="pct"/>
          </w:tcPr>
          <w:p w14:paraId="494ACA66" w14:textId="5383A3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NEC, SoftBank, KDDI, Nokia</w:t>
            </w:r>
          </w:p>
        </w:tc>
        <w:tc>
          <w:tcPr>
            <w:tcW w:w="336" w:type="pct"/>
          </w:tcPr>
          <w:p w14:paraId="55438DCF" w14:textId="7C1FA7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1BA4277A" w14:textId="656C2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0978</w:t>
            </w:r>
          </w:p>
        </w:tc>
        <w:tc>
          <w:tcPr>
            <w:tcW w:w="232" w:type="pct"/>
          </w:tcPr>
          <w:p w14:paraId="038B2EA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D8A0435" w14:textId="01D3BF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D00D92" w14:textId="335502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2A542E1" w14:textId="5F4367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190364FF" w14:textId="37DC0C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058DE0" w14:textId="77777777" w:rsidTr="000C2718">
        <w:tc>
          <w:tcPr>
            <w:tcW w:w="464" w:type="pct"/>
          </w:tcPr>
          <w:p w14:paraId="6925A4D3" w14:textId="4320B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R4-2110102</w:t>
            </w:r>
          </w:p>
        </w:tc>
        <w:tc>
          <w:tcPr>
            <w:tcW w:w="927" w:type="pct"/>
          </w:tcPr>
          <w:p w14:paraId="64311B1A" w14:textId="596AB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n67</w:t>
            </w:r>
          </w:p>
        </w:tc>
        <w:tc>
          <w:tcPr>
            <w:tcW w:w="829" w:type="pct"/>
          </w:tcPr>
          <w:p w14:paraId="4AE9AD3B" w14:textId="6DEDD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1A782C9" w14:textId="58533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1250FE0A" w14:textId="0B87B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0979</w:t>
            </w:r>
          </w:p>
        </w:tc>
        <w:tc>
          <w:tcPr>
            <w:tcW w:w="232" w:type="pct"/>
          </w:tcPr>
          <w:p w14:paraId="482E6E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5C5631" w14:textId="70874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963770F" w14:textId="10EF1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7DB4B73" w14:textId="3F2394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02EA3BD2" w14:textId="52FDA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D4C487" w14:textId="77777777" w:rsidTr="000C2718">
        <w:tc>
          <w:tcPr>
            <w:tcW w:w="464" w:type="pct"/>
          </w:tcPr>
          <w:p w14:paraId="3D15CF5F" w14:textId="518460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R4-2110114</w:t>
            </w:r>
          </w:p>
        </w:tc>
        <w:tc>
          <w:tcPr>
            <w:tcW w:w="927" w:type="pct"/>
          </w:tcPr>
          <w:p w14:paraId="08C1533F" w14:textId="5E764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n85</w:t>
            </w:r>
          </w:p>
        </w:tc>
        <w:tc>
          <w:tcPr>
            <w:tcW w:w="829" w:type="pct"/>
          </w:tcPr>
          <w:p w14:paraId="7BA3424B" w14:textId="7BC2EB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133301B" w14:textId="7FDFE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63C95532" w14:textId="4BCFBE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0980</w:t>
            </w:r>
          </w:p>
        </w:tc>
        <w:tc>
          <w:tcPr>
            <w:tcW w:w="232" w:type="pct"/>
          </w:tcPr>
          <w:p w14:paraId="3DD653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257DEDD" w14:textId="7BCC9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0DB6A0" w14:textId="733180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923F903" w14:textId="4D2466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4414963F" w14:textId="088EF4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209525" w14:textId="77777777" w:rsidTr="000C2718">
        <w:tc>
          <w:tcPr>
            <w:tcW w:w="464" w:type="pct"/>
          </w:tcPr>
          <w:p w14:paraId="0D2C540E" w14:textId="2306A4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R4-2110659</w:t>
            </w:r>
          </w:p>
        </w:tc>
        <w:tc>
          <w:tcPr>
            <w:tcW w:w="927" w:type="pct"/>
          </w:tcPr>
          <w:p w14:paraId="78A16850" w14:textId="50EC35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829" w:type="pct"/>
          </w:tcPr>
          <w:p w14:paraId="632BACFC" w14:textId="10C17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D983D5B" w14:textId="69E19D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74767E8F" w14:textId="0F654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0981</w:t>
            </w:r>
          </w:p>
        </w:tc>
        <w:tc>
          <w:tcPr>
            <w:tcW w:w="232" w:type="pct"/>
          </w:tcPr>
          <w:p w14:paraId="00E21E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DAA73EF" w14:textId="3C878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F2E8E84" w14:textId="35F624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81E122F" w14:textId="3ED55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04AC3958" w14:textId="192B4F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0A6D2398" w14:textId="77777777" w:rsidTr="000C2718">
        <w:tc>
          <w:tcPr>
            <w:tcW w:w="464" w:type="pct"/>
          </w:tcPr>
          <w:p w14:paraId="604F81DC" w14:textId="17FB33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R4-2111129</w:t>
            </w:r>
          </w:p>
        </w:tc>
        <w:tc>
          <w:tcPr>
            <w:tcW w:w="927" w:type="pct"/>
          </w:tcPr>
          <w:p w14:paraId="6535B6A0" w14:textId="1B01A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829" w:type="pct"/>
          </w:tcPr>
          <w:p w14:paraId="58AC12EE" w14:textId="2986F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C5F297F" w14:textId="3A435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49C7E2B3" w14:textId="44DEE4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0982</w:t>
            </w:r>
          </w:p>
        </w:tc>
        <w:tc>
          <w:tcPr>
            <w:tcW w:w="232" w:type="pct"/>
          </w:tcPr>
          <w:p w14:paraId="1450C6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E164B4" w14:textId="35F94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6E15981" w14:textId="368F4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E339D7B" w14:textId="31A7C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D2D3593" w14:textId="0C5B3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A942E2A" w14:textId="77777777" w:rsidTr="000C2718">
        <w:tc>
          <w:tcPr>
            <w:tcW w:w="464" w:type="pct"/>
          </w:tcPr>
          <w:p w14:paraId="6F097284" w14:textId="21BC09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R4-2111130</w:t>
            </w:r>
          </w:p>
        </w:tc>
        <w:tc>
          <w:tcPr>
            <w:tcW w:w="927" w:type="pct"/>
          </w:tcPr>
          <w:p w14:paraId="587B2B90" w14:textId="45B8F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829" w:type="pct"/>
          </w:tcPr>
          <w:p w14:paraId="084305AA" w14:textId="62EA2B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E3CEFC7" w14:textId="4C808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52C74E6E" w14:textId="7A7741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0983</w:t>
            </w:r>
          </w:p>
        </w:tc>
        <w:tc>
          <w:tcPr>
            <w:tcW w:w="232" w:type="pct"/>
          </w:tcPr>
          <w:p w14:paraId="4318A1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E89BA4" w14:textId="4C169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0A7A377" w14:textId="18D2E2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A36F19C" w14:textId="6D4AA9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8DFBE4C" w14:textId="644F78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54CF7B" w14:textId="77777777" w:rsidTr="000C2718">
        <w:tc>
          <w:tcPr>
            <w:tcW w:w="464" w:type="pct"/>
          </w:tcPr>
          <w:p w14:paraId="090BD59A" w14:textId="34A87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R4-2111143</w:t>
            </w:r>
          </w:p>
        </w:tc>
        <w:tc>
          <w:tcPr>
            <w:tcW w:w="927" w:type="pct"/>
          </w:tcPr>
          <w:p w14:paraId="260E2460" w14:textId="3CF3E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829" w:type="pct"/>
          </w:tcPr>
          <w:p w14:paraId="07964FE5" w14:textId="74211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C83AF94" w14:textId="33E497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52F37AC2" w14:textId="63993D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0984</w:t>
            </w:r>
          </w:p>
        </w:tc>
        <w:tc>
          <w:tcPr>
            <w:tcW w:w="232" w:type="pct"/>
          </w:tcPr>
          <w:p w14:paraId="61B954F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FC940B" w14:textId="08D44F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DC83273" w14:textId="53F93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444586C" w14:textId="1A88A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D00D76A" w14:textId="081623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B76CE0D" w14:textId="77777777" w:rsidTr="000C2718">
        <w:tc>
          <w:tcPr>
            <w:tcW w:w="464" w:type="pct"/>
          </w:tcPr>
          <w:p w14:paraId="4053C8DA" w14:textId="07CB92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R4-2111144</w:t>
            </w:r>
          </w:p>
        </w:tc>
        <w:tc>
          <w:tcPr>
            <w:tcW w:w="927" w:type="pct"/>
          </w:tcPr>
          <w:p w14:paraId="694D380C" w14:textId="27AFDC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829" w:type="pct"/>
          </w:tcPr>
          <w:p w14:paraId="526C10EE" w14:textId="20A87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6D25BDF" w14:textId="7B42FB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1F1B3296" w14:textId="53C2E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0985</w:t>
            </w:r>
          </w:p>
        </w:tc>
        <w:tc>
          <w:tcPr>
            <w:tcW w:w="232" w:type="pct"/>
          </w:tcPr>
          <w:p w14:paraId="71705D4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B7AD94" w14:textId="7641B4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78B14E7" w14:textId="51C8A6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ADD1C9" w14:textId="199CC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055ED20" w14:textId="2DD215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430707" w14:textId="77777777" w:rsidTr="000C2718">
        <w:tc>
          <w:tcPr>
            <w:tcW w:w="464" w:type="pct"/>
          </w:tcPr>
          <w:p w14:paraId="3EB519DB" w14:textId="3F719A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R4-2111145</w:t>
            </w:r>
          </w:p>
        </w:tc>
        <w:tc>
          <w:tcPr>
            <w:tcW w:w="927" w:type="pct"/>
          </w:tcPr>
          <w:p w14:paraId="44ADB037" w14:textId="04334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829" w:type="pct"/>
          </w:tcPr>
          <w:p w14:paraId="564DF6A9" w14:textId="3E5DD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7FC9295" w14:textId="302FD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7F9001CB" w14:textId="36E646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0986</w:t>
            </w:r>
          </w:p>
        </w:tc>
        <w:tc>
          <w:tcPr>
            <w:tcW w:w="232" w:type="pct"/>
          </w:tcPr>
          <w:p w14:paraId="52A1B44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8D87B8" w14:textId="3B30E9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09C70B6" w14:textId="5E6F51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C9CF246" w14:textId="6F9FE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C074084" w14:textId="6597C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277B1E" w14:textId="77777777" w:rsidTr="000C2718">
        <w:tc>
          <w:tcPr>
            <w:tcW w:w="464" w:type="pct"/>
          </w:tcPr>
          <w:p w14:paraId="5412DE35" w14:textId="34AB2E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927" w:type="pct"/>
          </w:tcPr>
          <w:p w14:paraId="72E3888B" w14:textId="261FE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829" w:type="pct"/>
          </w:tcPr>
          <w:p w14:paraId="1DFA2EEA" w14:textId="31C778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1E68892" w14:textId="4C6F1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24122068" w14:textId="5DB11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232" w:type="pct"/>
          </w:tcPr>
          <w:p w14:paraId="667207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9D6624" w14:textId="6D969E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4645B4E" w14:textId="463AEC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90F8C36" w14:textId="5D886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482DB65" w14:textId="562BB6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EC505C1" w14:textId="77777777" w:rsidTr="000C2718">
        <w:tc>
          <w:tcPr>
            <w:tcW w:w="464" w:type="pct"/>
          </w:tcPr>
          <w:p w14:paraId="7EC01576" w14:textId="577A8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  <w:tc>
          <w:tcPr>
            <w:tcW w:w="927" w:type="pct"/>
          </w:tcPr>
          <w:p w14:paraId="2A0445CE" w14:textId="12D31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829" w:type="pct"/>
          </w:tcPr>
          <w:p w14:paraId="00F6C615" w14:textId="477D61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619C9BB" w14:textId="30145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765CC3F4" w14:textId="17635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232" w:type="pct"/>
          </w:tcPr>
          <w:p w14:paraId="5FD655BF" w14:textId="597473F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CA46A69" w14:textId="63912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A9318D0" w14:textId="52C27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82B8ECC" w14:textId="0A4C5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A11FA88" w14:textId="2D61C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831EBDD" w14:textId="77777777" w:rsidTr="000C2718">
        <w:tc>
          <w:tcPr>
            <w:tcW w:w="464" w:type="pct"/>
          </w:tcPr>
          <w:p w14:paraId="12ADFA08" w14:textId="5E3273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R4-2111216</w:t>
            </w:r>
          </w:p>
        </w:tc>
        <w:tc>
          <w:tcPr>
            <w:tcW w:w="927" w:type="pct"/>
          </w:tcPr>
          <w:p w14:paraId="375DC772" w14:textId="508F46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(Rel-16)</w:t>
            </w:r>
          </w:p>
        </w:tc>
        <w:tc>
          <w:tcPr>
            <w:tcW w:w="829" w:type="pct"/>
          </w:tcPr>
          <w:p w14:paraId="23B91F48" w14:textId="239F9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FF1CFD8" w14:textId="3C799C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4ABF5E45" w14:textId="207CAE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0988</w:t>
            </w:r>
          </w:p>
        </w:tc>
        <w:tc>
          <w:tcPr>
            <w:tcW w:w="232" w:type="pct"/>
          </w:tcPr>
          <w:p w14:paraId="2A905D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6E27EC" w14:textId="6A49F3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FFE88DD" w14:textId="321E45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2D55124" w14:textId="4E583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6C969729" w14:textId="29F57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CEC24D" w14:textId="77777777" w:rsidTr="000C2718">
        <w:tc>
          <w:tcPr>
            <w:tcW w:w="464" w:type="pct"/>
          </w:tcPr>
          <w:p w14:paraId="5ADF2B3F" w14:textId="0200E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927" w:type="pct"/>
          </w:tcPr>
          <w:p w14:paraId="3E8AE9BA" w14:textId="76F3EA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829" w:type="pct"/>
          </w:tcPr>
          <w:p w14:paraId="7235563D" w14:textId="066778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33A61EB" w14:textId="4A97E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71CB1C4E" w14:textId="41681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232" w:type="pct"/>
          </w:tcPr>
          <w:p w14:paraId="1809D56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4D6F2B" w14:textId="52912D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1AEA3C7" w14:textId="269C2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3CDFD5C" w14:textId="4F5B8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007D73C3" w14:textId="05774F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24A276B" w14:textId="77777777" w:rsidTr="000C2718">
        <w:tc>
          <w:tcPr>
            <w:tcW w:w="464" w:type="pct"/>
          </w:tcPr>
          <w:p w14:paraId="0122C711" w14:textId="11D6F0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  <w:tc>
          <w:tcPr>
            <w:tcW w:w="927" w:type="pct"/>
          </w:tcPr>
          <w:p w14:paraId="2E3B7FA3" w14:textId="7DD1E3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829" w:type="pct"/>
          </w:tcPr>
          <w:p w14:paraId="3B9C6D5A" w14:textId="780BF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B1BF291" w14:textId="7D8A31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42" w:type="pct"/>
          </w:tcPr>
          <w:p w14:paraId="7A35972A" w14:textId="39878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232" w:type="pct"/>
          </w:tcPr>
          <w:p w14:paraId="74F51513" w14:textId="1F98D1C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9366C9D" w14:textId="44B5AC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7F1C6D6" w14:textId="08B2C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165C6B3" w14:textId="4CF8A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48849B64" w14:textId="7A116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1C28DE" w14:textId="77777777" w:rsidTr="000C2718">
        <w:tc>
          <w:tcPr>
            <w:tcW w:w="464" w:type="pct"/>
          </w:tcPr>
          <w:p w14:paraId="21D1BEA8" w14:textId="0B587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927" w:type="pct"/>
          </w:tcPr>
          <w:p w14:paraId="068C0588" w14:textId="5CBC82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829" w:type="pct"/>
          </w:tcPr>
          <w:p w14:paraId="44BCE55C" w14:textId="46F4FC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1DB7C1AE" w14:textId="3F8F43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2D8E0016" w14:textId="761D9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232" w:type="pct"/>
          </w:tcPr>
          <w:p w14:paraId="3BA617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E4069F" w14:textId="68F4D5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FDEEAE2" w14:textId="13B544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5E5DA50" w14:textId="2C1D6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5DF4EC5A" w14:textId="7E9A29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1378BA2" w14:textId="77777777" w:rsidTr="000C2718">
        <w:tc>
          <w:tcPr>
            <w:tcW w:w="464" w:type="pct"/>
          </w:tcPr>
          <w:p w14:paraId="0229AC8D" w14:textId="2AF4B3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  <w:tc>
          <w:tcPr>
            <w:tcW w:w="927" w:type="pct"/>
          </w:tcPr>
          <w:p w14:paraId="13CD5340" w14:textId="089318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829" w:type="pct"/>
          </w:tcPr>
          <w:p w14:paraId="46FF704E" w14:textId="0E3165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508437B4" w14:textId="18000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7B59C649" w14:textId="542827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232" w:type="pct"/>
          </w:tcPr>
          <w:p w14:paraId="3E18CCD0" w14:textId="2376844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8762FC9" w14:textId="14BCD9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9142542" w14:textId="2BE38C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4E63CC1" w14:textId="53999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2FB5818B" w14:textId="478B77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A382863" w14:textId="77777777" w:rsidTr="000C2718">
        <w:tc>
          <w:tcPr>
            <w:tcW w:w="464" w:type="pct"/>
          </w:tcPr>
          <w:p w14:paraId="064331BA" w14:textId="477215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R4-2109908</w:t>
            </w:r>
          </w:p>
        </w:tc>
        <w:tc>
          <w:tcPr>
            <w:tcW w:w="927" w:type="pct"/>
          </w:tcPr>
          <w:p w14:paraId="5AD7558E" w14:textId="7EB4E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Rel-16</w:t>
            </w:r>
          </w:p>
        </w:tc>
        <w:tc>
          <w:tcPr>
            <w:tcW w:w="829" w:type="pct"/>
          </w:tcPr>
          <w:p w14:paraId="11FA1024" w14:textId="7CFAD5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4149E99A" w14:textId="3DDC66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4B939F72" w14:textId="4B4AF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232" w:type="pct"/>
          </w:tcPr>
          <w:p w14:paraId="7958C4D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841936" w14:textId="173B03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FC813F2" w14:textId="4DF44F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9B1F0E6" w14:textId="308875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2A73740F" w14:textId="7E2173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C8D99D" w14:textId="77777777" w:rsidTr="000C2718">
        <w:tc>
          <w:tcPr>
            <w:tcW w:w="464" w:type="pct"/>
          </w:tcPr>
          <w:p w14:paraId="620ECE85" w14:textId="1C50FF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R4-2109909</w:t>
            </w:r>
          </w:p>
        </w:tc>
        <w:tc>
          <w:tcPr>
            <w:tcW w:w="927" w:type="pct"/>
          </w:tcPr>
          <w:p w14:paraId="6D15C1F8" w14:textId="6A5762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Rel-17</w:t>
            </w:r>
          </w:p>
        </w:tc>
        <w:tc>
          <w:tcPr>
            <w:tcW w:w="829" w:type="pct"/>
          </w:tcPr>
          <w:p w14:paraId="76BF3862" w14:textId="356DD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20E2FA05" w14:textId="529144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3E9E5361" w14:textId="2A076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232" w:type="pct"/>
          </w:tcPr>
          <w:p w14:paraId="5AF187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EC1734" w14:textId="7A5A4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243142F" w14:textId="74A69A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26A374D" w14:textId="3676F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5FD851D9" w14:textId="0C3437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CED9C3" w14:textId="77777777" w:rsidTr="000C2718">
        <w:tc>
          <w:tcPr>
            <w:tcW w:w="464" w:type="pct"/>
          </w:tcPr>
          <w:p w14:paraId="79CF8438" w14:textId="7684D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R4-2110081</w:t>
            </w:r>
          </w:p>
        </w:tc>
        <w:tc>
          <w:tcPr>
            <w:tcW w:w="927" w:type="pct"/>
          </w:tcPr>
          <w:p w14:paraId="29104AC3" w14:textId="60ED1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829" w:type="pct"/>
          </w:tcPr>
          <w:p w14:paraId="7110DC66" w14:textId="018EEB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2EE432C9" w14:textId="62F88F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037D1B12" w14:textId="74A16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232" w:type="pct"/>
          </w:tcPr>
          <w:p w14:paraId="7184310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5A52FA" w14:textId="6EA38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F2E34E2" w14:textId="119AC5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AAFA9E1" w14:textId="79951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014E62C" w14:textId="6837B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AD26FD0" w14:textId="77777777" w:rsidTr="000C2718">
        <w:tc>
          <w:tcPr>
            <w:tcW w:w="464" w:type="pct"/>
          </w:tcPr>
          <w:p w14:paraId="77CA9D62" w14:textId="76187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  <w:tc>
          <w:tcPr>
            <w:tcW w:w="927" w:type="pct"/>
          </w:tcPr>
          <w:p w14:paraId="3304A40D" w14:textId="24E67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829" w:type="pct"/>
          </w:tcPr>
          <w:p w14:paraId="54164C7B" w14:textId="38329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7680E8A4" w14:textId="0919E1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4A69D33D" w14:textId="40F17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232" w:type="pct"/>
          </w:tcPr>
          <w:p w14:paraId="58D9A825" w14:textId="0B118AE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1147D3E" w14:textId="3B0AC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A157947" w14:textId="27482D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4DA9D1E" w14:textId="170B1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1CA5958" w14:textId="1E7EC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A13184B" w14:textId="77777777" w:rsidTr="000C2718">
        <w:tc>
          <w:tcPr>
            <w:tcW w:w="464" w:type="pct"/>
          </w:tcPr>
          <w:p w14:paraId="1F30E5E9" w14:textId="2997D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R4-2110082</w:t>
            </w:r>
          </w:p>
        </w:tc>
        <w:tc>
          <w:tcPr>
            <w:tcW w:w="927" w:type="pct"/>
          </w:tcPr>
          <w:p w14:paraId="31F0D228" w14:textId="410CE3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829" w:type="pct"/>
          </w:tcPr>
          <w:p w14:paraId="7EBB14B1" w14:textId="268E5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6A15CFC9" w14:textId="3D927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61D12F74" w14:textId="378983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232" w:type="pct"/>
          </w:tcPr>
          <w:p w14:paraId="311662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C9435C" w14:textId="317AB4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E2A00A1" w14:textId="4B5C7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C670304" w14:textId="345BD3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6EBAB30" w14:textId="41D16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561740A" w14:textId="77777777" w:rsidTr="000C2718">
        <w:tc>
          <w:tcPr>
            <w:tcW w:w="464" w:type="pct"/>
          </w:tcPr>
          <w:p w14:paraId="2B6485DB" w14:textId="56AD6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  <w:tc>
          <w:tcPr>
            <w:tcW w:w="927" w:type="pct"/>
          </w:tcPr>
          <w:p w14:paraId="4A6FDDC0" w14:textId="568E5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829" w:type="pct"/>
          </w:tcPr>
          <w:p w14:paraId="409AFB9F" w14:textId="2D6C6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Huawei,HiSilicon</w:t>
            </w:r>
          </w:p>
        </w:tc>
        <w:tc>
          <w:tcPr>
            <w:tcW w:w="336" w:type="pct"/>
          </w:tcPr>
          <w:p w14:paraId="14B3D9AE" w14:textId="326260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52B2B6A9" w14:textId="0312BE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232" w:type="pct"/>
          </w:tcPr>
          <w:p w14:paraId="2D16520E" w14:textId="01100EE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C56A2B3" w14:textId="60183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2AC8F09" w14:textId="1CB1E2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0F8163A" w14:textId="6F389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8796D42" w14:textId="681E2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EED2BCD" w14:textId="77777777" w:rsidTr="000C2718">
        <w:tc>
          <w:tcPr>
            <w:tcW w:w="464" w:type="pct"/>
          </w:tcPr>
          <w:p w14:paraId="5E9F8591" w14:textId="6BB657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R4-2110083</w:t>
            </w:r>
          </w:p>
        </w:tc>
        <w:tc>
          <w:tcPr>
            <w:tcW w:w="927" w:type="pct"/>
          </w:tcPr>
          <w:p w14:paraId="28D3E2AB" w14:textId="4D489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829" w:type="pct"/>
          </w:tcPr>
          <w:p w14:paraId="63AB8F8A" w14:textId="75432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47AE7DAB" w14:textId="2C83C3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0C17EF7A" w14:textId="55E98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232" w:type="pct"/>
          </w:tcPr>
          <w:p w14:paraId="0D4AD3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9E71C4" w14:textId="7B44CD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B7F2C43" w14:textId="199CC2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8D21228" w14:textId="2DCF6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E0F6047" w14:textId="094461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2F30287" w14:textId="77777777" w:rsidTr="000C2718">
        <w:tc>
          <w:tcPr>
            <w:tcW w:w="464" w:type="pct"/>
          </w:tcPr>
          <w:p w14:paraId="5BBC9F4B" w14:textId="2FB4BA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  <w:tc>
          <w:tcPr>
            <w:tcW w:w="927" w:type="pct"/>
          </w:tcPr>
          <w:p w14:paraId="6E37F1AF" w14:textId="436688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37.145-1 to modify statement in Co-existence </w:t>
            </w:r>
            <w:r>
              <w:rPr>
                <w:sz w:val="16"/>
              </w:rPr>
              <w:lastRenderedPageBreak/>
              <w:t>with other systems in the same geographical area in R17</w:t>
            </w:r>
          </w:p>
        </w:tc>
        <w:tc>
          <w:tcPr>
            <w:tcW w:w="829" w:type="pct"/>
          </w:tcPr>
          <w:p w14:paraId="733FC6EC" w14:textId="4F9BB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Huawei,HiSilicon</w:t>
            </w:r>
          </w:p>
        </w:tc>
        <w:tc>
          <w:tcPr>
            <w:tcW w:w="336" w:type="pct"/>
          </w:tcPr>
          <w:p w14:paraId="70BF51C7" w14:textId="24D2EF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76B13DD8" w14:textId="4B2A2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232" w:type="pct"/>
          </w:tcPr>
          <w:p w14:paraId="089E7FBB" w14:textId="2B08A09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396F0F1" w14:textId="05057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0A61662" w14:textId="3D04D5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B5765B" w14:textId="7D8A4D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28A6936" w14:textId="3DC61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52E2B9" w14:textId="77777777" w:rsidTr="000C2718">
        <w:tc>
          <w:tcPr>
            <w:tcW w:w="464" w:type="pct"/>
          </w:tcPr>
          <w:p w14:paraId="2DC87E7A" w14:textId="35D0CF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R4-2110104</w:t>
            </w:r>
          </w:p>
        </w:tc>
        <w:tc>
          <w:tcPr>
            <w:tcW w:w="927" w:type="pct"/>
          </w:tcPr>
          <w:p w14:paraId="7FA8E994" w14:textId="26B2DB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n67</w:t>
            </w:r>
          </w:p>
        </w:tc>
        <w:tc>
          <w:tcPr>
            <w:tcW w:w="829" w:type="pct"/>
          </w:tcPr>
          <w:p w14:paraId="0E15DC1D" w14:textId="36A7E2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7A9F60F" w14:textId="61B69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4E51A020" w14:textId="35CC30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232" w:type="pct"/>
          </w:tcPr>
          <w:p w14:paraId="2C78BD1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FA4663" w14:textId="75649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26B1E8D" w14:textId="300AB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27FF836" w14:textId="26B99F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32622C86" w14:textId="3A2AD7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3B8743" w14:textId="77777777" w:rsidTr="000C2718">
        <w:tc>
          <w:tcPr>
            <w:tcW w:w="464" w:type="pct"/>
          </w:tcPr>
          <w:p w14:paraId="2602CC1D" w14:textId="0EC0E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R4-2110116</w:t>
            </w:r>
          </w:p>
        </w:tc>
        <w:tc>
          <w:tcPr>
            <w:tcW w:w="927" w:type="pct"/>
          </w:tcPr>
          <w:p w14:paraId="545D4A67" w14:textId="18D2D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829" w:type="pct"/>
          </w:tcPr>
          <w:p w14:paraId="19FC3167" w14:textId="6CA84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B000A0A" w14:textId="0F6D16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4B8E28BA" w14:textId="670AC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232" w:type="pct"/>
          </w:tcPr>
          <w:p w14:paraId="27BD54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56309B6" w14:textId="24329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3785153" w14:textId="4350F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9D4BE90" w14:textId="154031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119F52E3" w14:textId="5AA64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472C031" w14:textId="77777777" w:rsidTr="000C2718">
        <w:tc>
          <w:tcPr>
            <w:tcW w:w="464" w:type="pct"/>
          </w:tcPr>
          <w:p w14:paraId="35601207" w14:textId="014402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  <w:tc>
          <w:tcPr>
            <w:tcW w:w="927" w:type="pct"/>
          </w:tcPr>
          <w:p w14:paraId="41A053D6" w14:textId="290F75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829" w:type="pct"/>
          </w:tcPr>
          <w:p w14:paraId="3EBD028C" w14:textId="512BF0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4178B79" w14:textId="1DBDBB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464EA043" w14:textId="12D70B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232" w:type="pct"/>
          </w:tcPr>
          <w:p w14:paraId="5166F531" w14:textId="5EE4447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5D9443F" w14:textId="76248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B1C10DC" w14:textId="7394D5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EBF9805" w14:textId="2FC63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4737D853" w14:textId="62FFD6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388CE5D" w14:textId="77777777" w:rsidTr="000C2718">
        <w:tc>
          <w:tcPr>
            <w:tcW w:w="464" w:type="pct"/>
          </w:tcPr>
          <w:p w14:paraId="64AF0628" w14:textId="6261AB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R4-2110599</w:t>
            </w:r>
          </w:p>
        </w:tc>
        <w:tc>
          <w:tcPr>
            <w:tcW w:w="927" w:type="pct"/>
          </w:tcPr>
          <w:p w14:paraId="298C05EC" w14:textId="58045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829" w:type="pct"/>
          </w:tcPr>
          <w:p w14:paraId="7BCBFCF5" w14:textId="39FC99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5BB4351E" w14:textId="2AA8C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2B66B251" w14:textId="28687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232" w:type="pct"/>
          </w:tcPr>
          <w:p w14:paraId="1DD38EE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1E7768" w14:textId="4A0650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3D7A6CD" w14:textId="6F3A7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326CE08" w14:textId="311066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22BACE4B" w14:textId="5D2BAD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2CA7A3CA" w14:textId="77777777" w:rsidTr="000C2718">
        <w:tc>
          <w:tcPr>
            <w:tcW w:w="464" w:type="pct"/>
          </w:tcPr>
          <w:p w14:paraId="22E4DB64" w14:textId="36435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R4-2110746</w:t>
            </w:r>
          </w:p>
        </w:tc>
        <w:tc>
          <w:tcPr>
            <w:tcW w:w="927" w:type="pct"/>
          </w:tcPr>
          <w:p w14:paraId="40C15A9A" w14:textId="5007B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829" w:type="pct"/>
          </w:tcPr>
          <w:p w14:paraId="54BDA687" w14:textId="5401F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AAA680E" w14:textId="6B619D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4666A0DA" w14:textId="1AE99A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232" w:type="pct"/>
          </w:tcPr>
          <w:p w14:paraId="6A3594C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4995802" w14:textId="0EC61B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D203AB" w14:textId="6110B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8E380C6" w14:textId="5A96C7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4AD01AF9" w14:textId="657B4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50BA0B2" w14:textId="77777777" w:rsidTr="000C2718">
        <w:tc>
          <w:tcPr>
            <w:tcW w:w="464" w:type="pct"/>
          </w:tcPr>
          <w:p w14:paraId="04B26715" w14:textId="6A20A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R4-2110756</w:t>
            </w:r>
          </w:p>
        </w:tc>
        <w:tc>
          <w:tcPr>
            <w:tcW w:w="927" w:type="pct"/>
          </w:tcPr>
          <w:p w14:paraId="4B294F45" w14:textId="01F99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829" w:type="pct"/>
          </w:tcPr>
          <w:p w14:paraId="0AD2DE37" w14:textId="5E2A57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6A396C8" w14:textId="1975FA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5CDC5657" w14:textId="5E1450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232" w:type="pct"/>
          </w:tcPr>
          <w:p w14:paraId="0BE91F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72C710" w14:textId="4C5F6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34B75E6" w14:textId="03455C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0F6BE2A" w14:textId="16E9C3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24EA2149" w14:textId="210B6D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453929" w14:textId="77777777" w:rsidTr="000C2718">
        <w:tc>
          <w:tcPr>
            <w:tcW w:w="464" w:type="pct"/>
          </w:tcPr>
          <w:p w14:paraId="64DC1CFB" w14:textId="65AEC0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927" w:type="pct"/>
          </w:tcPr>
          <w:p w14:paraId="6B50A378" w14:textId="7C2BE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829" w:type="pct"/>
          </w:tcPr>
          <w:p w14:paraId="0F9C2E14" w14:textId="3C5E4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5A075ED" w14:textId="076CC2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27D8FBF0" w14:textId="725C9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232" w:type="pct"/>
          </w:tcPr>
          <w:p w14:paraId="4A45DCF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3A9ABD" w14:textId="6672D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44F288A" w14:textId="5E27C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BD314EB" w14:textId="36268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BD64C97" w14:textId="7F771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BF5CBF7" w14:textId="77777777" w:rsidTr="000C2718">
        <w:tc>
          <w:tcPr>
            <w:tcW w:w="464" w:type="pct"/>
          </w:tcPr>
          <w:p w14:paraId="23DE0746" w14:textId="2F9EA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  <w:tc>
          <w:tcPr>
            <w:tcW w:w="927" w:type="pct"/>
          </w:tcPr>
          <w:p w14:paraId="17C9CC3E" w14:textId="73E933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829" w:type="pct"/>
          </w:tcPr>
          <w:p w14:paraId="33AD28C3" w14:textId="545E1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5018A33" w14:textId="38763C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771F7355" w14:textId="2B017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232" w:type="pct"/>
          </w:tcPr>
          <w:p w14:paraId="0C98758C" w14:textId="7384369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FE24477" w14:textId="323060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6696372" w14:textId="04F8E0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418DA91" w14:textId="5AC0D6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885B176" w14:textId="32E10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72A0A4" w14:textId="77777777" w:rsidTr="000C2718">
        <w:tc>
          <w:tcPr>
            <w:tcW w:w="464" w:type="pct"/>
          </w:tcPr>
          <w:p w14:paraId="7C5FB0EE" w14:textId="1D89A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R4-2111135</w:t>
            </w:r>
          </w:p>
        </w:tc>
        <w:tc>
          <w:tcPr>
            <w:tcW w:w="927" w:type="pct"/>
          </w:tcPr>
          <w:p w14:paraId="7E138AED" w14:textId="44E886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829" w:type="pct"/>
          </w:tcPr>
          <w:p w14:paraId="4EC598AA" w14:textId="27831C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D7E8143" w14:textId="6BFA4D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4931901A" w14:textId="7C6AB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232" w:type="pct"/>
          </w:tcPr>
          <w:p w14:paraId="0D72081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AD419B" w14:textId="25E52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3BABCB1" w14:textId="62E5FD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DE57C8F" w14:textId="2C2BE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7E864DF" w14:textId="2ADC82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E19230" w14:textId="77777777" w:rsidTr="000C2718">
        <w:tc>
          <w:tcPr>
            <w:tcW w:w="464" w:type="pct"/>
          </w:tcPr>
          <w:p w14:paraId="7F0B2077" w14:textId="65B20A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R4-2111136</w:t>
            </w:r>
          </w:p>
        </w:tc>
        <w:tc>
          <w:tcPr>
            <w:tcW w:w="927" w:type="pct"/>
          </w:tcPr>
          <w:p w14:paraId="68E97727" w14:textId="7A5A6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829" w:type="pct"/>
          </w:tcPr>
          <w:p w14:paraId="5F8D122B" w14:textId="796097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1FEF741" w14:textId="09A8E2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6D604736" w14:textId="2EF60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232" w:type="pct"/>
          </w:tcPr>
          <w:p w14:paraId="2198D1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9EE259" w14:textId="2F4504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05E7974" w14:textId="05C6F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3661A34" w14:textId="3C16C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F08062B" w14:textId="50A048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152294" w14:textId="77777777" w:rsidTr="000C2718">
        <w:tc>
          <w:tcPr>
            <w:tcW w:w="464" w:type="pct"/>
          </w:tcPr>
          <w:p w14:paraId="08DBDC89" w14:textId="11DC6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R4-2111210</w:t>
            </w:r>
          </w:p>
        </w:tc>
        <w:tc>
          <w:tcPr>
            <w:tcW w:w="927" w:type="pct"/>
          </w:tcPr>
          <w:p w14:paraId="75A81EA0" w14:textId="500098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(Rel-15)</w:t>
            </w:r>
          </w:p>
        </w:tc>
        <w:tc>
          <w:tcPr>
            <w:tcW w:w="829" w:type="pct"/>
          </w:tcPr>
          <w:p w14:paraId="4DABDC6E" w14:textId="41F35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5344EFD" w14:textId="2EC06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52C71062" w14:textId="25EE84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232" w:type="pct"/>
          </w:tcPr>
          <w:p w14:paraId="39CC5C9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08D04A" w14:textId="4A58D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D2B9302" w14:textId="4C4F53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BB36B66" w14:textId="1A4A73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D2C0053" w14:textId="353E23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2E62A13" w14:textId="77777777" w:rsidTr="000C2718">
        <w:tc>
          <w:tcPr>
            <w:tcW w:w="464" w:type="pct"/>
          </w:tcPr>
          <w:p w14:paraId="590569DA" w14:textId="12E8E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R4-2111211</w:t>
            </w:r>
          </w:p>
        </w:tc>
        <w:tc>
          <w:tcPr>
            <w:tcW w:w="927" w:type="pct"/>
          </w:tcPr>
          <w:p w14:paraId="3FBAAC95" w14:textId="0B3BE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(Rel-16)</w:t>
            </w:r>
          </w:p>
        </w:tc>
        <w:tc>
          <w:tcPr>
            <w:tcW w:w="829" w:type="pct"/>
          </w:tcPr>
          <w:p w14:paraId="777BA88B" w14:textId="153ED1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DFDC339" w14:textId="25E71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6B373CBE" w14:textId="2C8CC3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232" w:type="pct"/>
          </w:tcPr>
          <w:p w14:paraId="4122397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9034832" w14:textId="2F3B8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DF58851" w14:textId="191DE8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F7B89AD" w14:textId="2B730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15DB499" w14:textId="777947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93A97D" w14:textId="77777777" w:rsidTr="000C2718">
        <w:tc>
          <w:tcPr>
            <w:tcW w:w="464" w:type="pct"/>
          </w:tcPr>
          <w:p w14:paraId="5A0A7661" w14:textId="45D9CC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R4-2111288</w:t>
            </w:r>
          </w:p>
        </w:tc>
        <w:tc>
          <w:tcPr>
            <w:tcW w:w="927" w:type="pct"/>
          </w:tcPr>
          <w:p w14:paraId="5E6C3F5A" w14:textId="4F9A09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(Rel-17)</w:t>
            </w:r>
          </w:p>
        </w:tc>
        <w:tc>
          <w:tcPr>
            <w:tcW w:w="829" w:type="pct"/>
          </w:tcPr>
          <w:p w14:paraId="79C750E9" w14:textId="63597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E77E617" w14:textId="79A3E4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42" w:type="pct"/>
          </w:tcPr>
          <w:p w14:paraId="08C2EC7B" w14:textId="1F7D3A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232" w:type="pct"/>
          </w:tcPr>
          <w:p w14:paraId="38F6E25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569552" w14:textId="2229C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AB69F0" w14:textId="37BDFB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10C25D5" w14:textId="0E55E0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A1429C8" w14:textId="0FA54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9E29D61" w14:textId="77777777" w:rsidTr="000C2718">
        <w:tc>
          <w:tcPr>
            <w:tcW w:w="464" w:type="pct"/>
          </w:tcPr>
          <w:p w14:paraId="576B5CC8" w14:textId="75BC6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927" w:type="pct"/>
          </w:tcPr>
          <w:p w14:paraId="4CD35041" w14:textId="58712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829" w:type="pct"/>
          </w:tcPr>
          <w:p w14:paraId="61BAA128" w14:textId="090273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4FC569AD" w14:textId="3E1B06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6373EC22" w14:textId="2DC36E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232" w:type="pct"/>
          </w:tcPr>
          <w:p w14:paraId="7136CFD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ED00567" w14:textId="3D76A9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D6C3754" w14:textId="0C53E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B937578" w14:textId="0A9865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130E626D" w14:textId="138048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8CD2B0" w14:textId="77777777" w:rsidTr="000C2718">
        <w:tc>
          <w:tcPr>
            <w:tcW w:w="464" w:type="pct"/>
          </w:tcPr>
          <w:p w14:paraId="2BFBBD65" w14:textId="577B5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  <w:tc>
          <w:tcPr>
            <w:tcW w:w="927" w:type="pct"/>
          </w:tcPr>
          <w:p w14:paraId="739D9605" w14:textId="30DE5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829" w:type="pct"/>
          </w:tcPr>
          <w:p w14:paraId="7F9135D9" w14:textId="5C157D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00CBC5BD" w14:textId="3F72D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246D9989" w14:textId="349590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232" w:type="pct"/>
          </w:tcPr>
          <w:p w14:paraId="1BA7E741" w14:textId="68E7E5A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35F565C" w14:textId="2362A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B80C9EC" w14:textId="1BB86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6CF314C" w14:textId="0D0EF1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75A30892" w14:textId="11594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060C77D" w14:textId="77777777" w:rsidTr="000C2718">
        <w:tc>
          <w:tcPr>
            <w:tcW w:w="464" w:type="pct"/>
          </w:tcPr>
          <w:p w14:paraId="267214FE" w14:textId="5BD1D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R4-2109911</w:t>
            </w:r>
          </w:p>
        </w:tc>
        <w:tc>
          <w:tcPr>
            <w:tcW w:w="927" w:type="pct"/>
          </w:tcPr>
          <w:p w14:paraId="019C2367" w14:textId="1BF6DB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Rel-16</w:t>
            </w:r>
          </w:p>
        </w:tc>
        <w:tc>
          <w:tcPr>
            <w:tcW w:w="829" w:type="pct"/>
          </w:tcPr>
          <w:p w14:paraId="5E06D2B3" w14:textId="68514E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46CE0448" w14:textId="124B7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688708A2" w14:textId="756C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0298</w:t>
            </w:r>
          </w:p>
        </w:tc>
        <w:tc>
          <w:tcPr>
            <w:tcW w:w="232" w:type="pct"/>
          </w:tcPr>
          <w:p w14:paraId="1F631D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7BDB81" w14:textId="7151ED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2A0B204" w14:textId="6F19D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9DA083C" w14:textId="4D8FC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6C7ADC42" w14:textId="20CD3D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A4FA51" w14:textId="77777777" w:rsidTr="000C2718">
        <w:tc>
          <w:tcPr>
            <w:tcW w:w="464" w:type="pct"/>
          </w:tcPr>
          <w:p w14:paraId="3AF0707E" w14:textId="6123D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R4-2109912</w:t>
            </w:r>
          </w:p>
        </w:tc>
        <w:tc>
          <w:tcPr>
            <w:tcW w:w="927" w:type="pct"/>
          </w:tcPr>
          <w:p w14:paraId="35185283" w14:textId="3737A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Rel-17</w:t>
            </w:r>
          </w:p>
        </w:tc>
        <w:tc>
          <w:tcPr>
            <w:tcW w:w="829" w:type="pct"/>
          </w:tcPr>
          <w:p w14:paraId="01224E80" w14:textId="6CD1A7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336" w:type="pct"/>
          </w:tcPr>
          <w:p w14:paraId="1C2A2EFD" w14:textId="4216AA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19595304" w14:textId="7AA983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0299</w:t>
            </w:r>
          </w:p>
        </w:tc>
        <w:tc>
          <w:tcPr>
            <w:tcW w:w="232" w:type="pct"/>
          </w:tcPr>
          <w:p w14:paraId="12D27AC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FBD474D" w14:textId="541CE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B6521BD" w14:textId="73C74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1CC19CD" w14:textId="3ECEFC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694" w:type="pct"/>
          </w:tcPr>
          <w:p w14:paraId="4E06B044" w14:textId="25C55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58B30F9" w14:textId="77777777" w:rsidTr="000C2718">
        <w:tc>
          <w:tcPr>
            <w:tcW w:w="464" w:type="pct"/>
          </w:tcPr>
          <w:p w14:paraId="6F60C71B" w14:textId="27E29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R4-2110084</w:t>
            </w:r>
          </w:p>
        </w:tc>
        <w:tc>
          <w:tcPr>
            <w:tcW w:w="927" w:type="pct"/>
          </w:tcPr>
          <w:p w14:paraId="6EC33C09" w14:textId="3B68A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829" w:type="pct"/>
          </w:tcPr>
          <w:p w14:paraId="52E30E65" w14:textId="38AAC5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6BAC0C89" w14:textId="0A5D61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4269C76D" w14:textId="3B72F3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232" w:type="pct"/>
          </w:tcPr>
          <w:p w14:paraId="6F146A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D4887C6" w14:textId="43E7C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28DAE24" w14:textId="2CC6DB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05E749D" w14:textId="63E06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2ACAD8F" w14:textId="3284B3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28A2CD0" w14:textId="77777777" w:rsidTr="000C2718">
        <w:tc>
          <w:tcPr>
            <w:tcW w:w="464" w:type="pct"/>
          </w:tcPr>
          <w:p w14:paraId="29BD1713" w14:textId="59E5E7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  <w:tc>
          <w:tcPr>
            <w:tcW w:w="927" w:type="pct"/>
          </w:tcPr>
          <w:p w14:paraId="562B068C" w14:textId="63E28B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829" w:type="pct"/>
          </w:tcPr>
          <w:p w14:paraId="4BA7101C" w14:textId="0508E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6321E78C" w14:textId="425313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26BCDCD9" w14:textId="082571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232" w:type="pct"/>
          </w:tcPr>
          <w:p w14:paraId="36713564" w14:textId="1F856C1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01A1EE3" w14:textId="5C9125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51FB0F8" w14:textId="474EA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BD5175F" w14:textId="2FAD60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8EE8C54" w14:textId="296D9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760654" w14:textId="77777777" w:rsidTr="000C2718">
        <w:tc>
          <w:tcPr>
            <w:tcW w:w="464" w:type="pct"/>
          </w:tcPr>
          <w:p w14:paraId="73F892F9" w14:textId="37DDA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R4-2110085</w:t>
            </w:r>
          </w:p>
        </w:tc>
        <w:tc>
          <w:tcPr>
            <w:tcW w:w="927" w:type="pct"/>
          </w:tcPr>
          <w:p w14:paraId="222B5B7C" w14:textId="4DF6A4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829" w:type="pct"/>
          </w:tcPr>
          <w:p w14:paraId="746175CA" w14:textId="0A1FF8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59F0CD1A" w14:textId="079A5D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05F94F11" w14:textId="480761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232" w:type="pct"/>
          </w:tcPr>
          <w:p w14:paraId="485AF2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2461F3" w14:textId="5E2E8E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2CE9AAA" w14:textId="3B1B49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B106179" w14:textId="20D567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E782025" w14:textId="35FED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683EDDA" w14:textId="77777777" w:rsidTr="000C2718">
        <w:tc>
          <w:tcPr>
            <w:tcW w:w="464" w:type="pct"/>
          </w:tcPr>
          <w:p w14:paraId="50C714B1" w14:textId="0E487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  <w:tc>
          <w:tcPr>
            <w:tcW w:w="927" w:type="pct"/>
          </w:tcPr>
          <w:p w14:paraId="0071B84D" w14:textId="0E6174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829" w:type="pct"/>
          </w:tcPr>
          <w:p w14:paraId="25B807F7" w14:textId="4BCD33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201645BB" w14:textId="1A4A9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117DE25A" w14:textId="39912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232" w:type="pct"/>
          </w:tcPr>
          <w:p w14:paraId="25615680" w14:textId="1162605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2402662" w14:textId="06169E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20D5070" w14:textId="2CBA5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3D397D1" w14:textId="04CCC3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773F4D3" w14:textId="3E85C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656550B" w14:textId="77777777" w:rsidTr="000C2718">
        <w:tc>
          <w:tcPr>
            <w:tcW w:w="464" w:type="pct"/>
          </w:tcPr>
          <w:p w14:paraId="4DDFBD53" w14:textId="79096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R4-2110086</w:t>
            </w:r>
          </w:p>
        </w:tc>
        <w:tc>
          <w:tcPr>
            <w:tcW w:w="927" w:type="pct"/>
          </w:tcPr>
          <w:p w14:paraId="1B6EF684" w14:textId="78A6A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829" w:type="pct"/>
          </w:tcPr>
          <w:p w14:paraId="0AF3E5DF" w14:textId="2C2591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49C64D2A" w14:textId="383D7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578B2417" w14:textId="292EB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232" w:type="pct"/>
          </w:tcPr>
          <w:p w14:paraId="0FF46C6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EFBAC2" w14:textId="7F2BF8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DDC6A4F" w14:textId="54EE75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BE73DA1" w14:textId="5B172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13416AB" w14:textId="224D5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14EF0CD" w14:textId="77777777" w:rsidTr="000C2718">
        <w:tc>
          <w:tcPr>
            <w:tcW w:w="464" w:type="pct"/>
          </w:tcPr>
          <w:p w14:paraId="2AF03056" w14:textId="6C78AA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  <w:tc>
          <w:tcPr>
            <w:tcW w:w="927" w:type="pct"/>
          </w:tcPr>
          <w:p w14:paraId="5B7B19AC" w14:textId="6C427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829" w:type="pct"/>
          </w:tcPr>
          <w:p w14:paraId="1C94D1CC" w14:textId="4BF91F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144151AF" w14:textId="2F4B87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28E7607F" w14:textId="7FA25A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232" w:type="pct"/>
          </w:tcPr>
          <w:p w14:paraId="4F6DAB46" w14:textId="1278188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D506CAE" w14:textId="2452D0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166174B" w14:textId="18244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498680B" w14:textId="435E9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5DC58FE" w14:textId="1E83E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ACD299A" w14:textId="77777777" w:rsidTr="000C2718">
        <w:tc>
          <w:tcPr>
            <w:tcW w:w="464" w:type="pct"/>
          </w:tcPr>
          <w:p w14:paraId="0AECB3AD" w14:textId="2BC1F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R4-2110105</w:t>
            </w:r>
          </w:p>
        </w:tc>
        <w:tc>
          <w:tcPr>
            <w:tcW w:w="927" w:type="pct"/>
          </w:tcPr>
          <w:p w14:paraId="35B59B09" w14:textId="4A8BA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n67</w:t>
            </w:r>
          </w:p>
        </w:tc>
        <w:tc>
          <w:tcPr>
            <w:tcW w:w="829" w:type="pct"/>
          </w:tcPr>
          <w:p w14:paraId="13098209" w14:textId="6A10D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ECE5DF8" w14:textId="2224FB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7DF7F6F7" w14:textId="7FE01E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232" w:type="pct"/>
          </w:tcPr>
          <w:p w14:paraId="2CCA55F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4FF443" w14:textId="5408FC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B5A95E4" w14:textId="77D9F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D3526B8" w14:textId="7FB44D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1B1B20FC" w14:textId="4303F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B9592C" w14:textId="77777777" w:rsidTr="000C2718">
        <w:tc>
          <w:tcPr>
            <w:tcW w:w="464" w:type="pct"/>
          </w:tcPr>
          <w:p w14:paraId="3E799E12" w14:textId="459EA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R4-2110117</w:t>
            </w:r>
          </w:p>
        </w:tc>
        <w:tc>
          <w:tcPr>
            <w:tcW w:w="927" w:type="pct"/>
          </w:tcPr>
          <w:p w14:paraId="5AB1F779" w14:textId="735BCB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n85</w:t>
            </w:r>
          </w:p>
        </w:tc>
        <w:tc>
          <w:tcPr>
            <w:tcW w:w="829" w:type="pct"/>
          </w:tcPr>
          <w:p w14:paraId="786FBC1D" w14:textId="238A5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1909899" w14:textId="0C608F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533B0D5B" w14:textId="6F735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232" w:type="pct"/>
          </w:tcPr>
          <w:p w14:paraId="1B7C4B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79A435" w14:textId="35D6F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79D4850" w14:textId="12BF7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7EC14B4" w14:textId="574599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66E3301B" w14:textId="2420ED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098A2C" w14:textId="77777777" w:rsidTr="000C2718">
        <w:tc>
          <w:tcPr>
            <w:tcW w:w="464" w:type="pct"/>
          </w:tcPr>
          <w:p w14:paraId="509A86E2" w14:textId="55068D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R4-2110660</w:t>
            </w:r>
          </w:p>
        </w:tc>
        <w:tc>
          <w:tcPr>
            <w:tcW w:w="927" w:type="pct"/>
          </w:tcPr>
          <w:p w14:paraId="53356989" w14:textId="7781B8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829" w:type="pct"/>
          </w:tcPr>
          <w:p w14:paraId="431E9A04" w14:textId="468C9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8075EDA" w14:textId="1AE48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1DCE8B0B" w14:textId="4B9532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232" w:type="pct"/>
          </w:tcPr>
          <w:p w14:paraId="17B8E1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AA2DCA1" w14:textId="35B27A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4F6D432" w14:textId="1B1A3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C37557C" w14:textId="57F5D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01D74F4A" w14:textId="0D8DA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6329F75E" w14:textId="77777777" w:rsidTr="000C2718">
        <w:tc>
          <w:tcPr>
            <w:tcW w:w="464" w:type="pct"/>
          </w:tcPr>
          <w:p w14:paraId="13CAFE32" w14:textId="5C03CC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927" w:type="pct"/>
          </w:tcPr>
          <w:p w14:paraId="6D86723E" w14:textId="18BFC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829" w:type="pct"/>
          </w:tcPr>
          <w:p w14:paraId="59D9A98F" w14:textId="0FD53D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E4AC8AA" w14:textId="02B75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6600E2F2" w14:textId="4E343A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232" w:type="pct"/>
          </w:tcPr>
          <w:p w14:paraId="4B0F38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02F6FA" w14:textId="44A51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6C99AE0" w14:textId="0C8AA6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F477D35" w14:textId="3E23A9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549B416E" w14:textId="79235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20FCD6A" w14:textId="77777777" w:rsidTr="000C2718">
        <w:tc>
          <w:tcPr>
            <w:tcW w:w="464" w:type="pct"/>
          </w:tcPr>
          <w:p w14:paraId="0964724C" w14:textId="73483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  <w:tc>
          <w:tcPr>
            <w:tcW w:w="927" w:type="pct"/>
          </w:tcPr>
          <w:p w14:paraId="6D817D69" w14:textId="358C59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829" w:type="pct"/>
          </w:tcPr>
          <w:p w14:paraId="1BB52101" w14:textId="6451C7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EBFE095" w14:textId="306A2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721776F6" w14:textId="73507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232" w:type="pct"/>
          </w:tcPr>
          <w:p w14:paraId="093BBC79" w14:textId="7068B19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3BA203C" w14:textId="7B714F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6737311" w14:textId="44F89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61221C7" w14:textId="102081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70A69785" w14:textId="4A10B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080803" w14:textId="77777777" w:rsidTr="000C2718">
        <w:tc>
          <w:tcPr>
            <w:tcW w:w="464" w:type="pct"/>
          </w:tcPr>
          <w:p w14:paraId="445B77D9" w14:textId="7A2828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R4-2110920</w:t>
            </w:r>
          </w:p>
        </w:tc>
        <w:tc>
          <w:tcPr>
            <w:tcW w:w="927" w:type="pct"/>
          </w:tcPr>
          <w:p w14:paraId="0411ABCF" w14:textId="71ABF5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829" w:type="pct"/>
          </w:tcPr>
          <w:p w14:paraId="34F8CDDC" w14:textId="6CEFFB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7FE4A76" w14:textId="4D9C9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017B6D08" w14:textId="0AB90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232" w:type="pct"/>
          </w:tcPr>
          <w:p w14:paraId="77128F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14C89A" w14:textId="7696CA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E607AF6" w14:textId="11F0E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659FFFD" w14:textId="6140DD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75BE77D4" w14:textId="106B2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4B322F0" w14:textId="77777777" w:rsidTr="000C2718">
        <w:tc>
          <w:tcPr>
            <w:tcW w:w="464" w:type="pct"/>
          </w:tcPr>
          <w:p w14:paraId="39C80971" w14:textId="275033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927" w:type="pct"/>
          </w:tcPr>
          <w:p w14:paraId="4A1F0B0B" w14:textId="4AC5E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829" w:type="pct"/>
          </w:tcPr>
          <w:p w14:paraId="23F77A6B" w14:textId="26782C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820110B" w14:textId="6B5260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313AB959" w14:textId="52521C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232" w:type="pct"/>
          </w:tcPr>
          <w:p w14:paraId="34E569D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1952A3" w14:textId="331328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6841DA4" w14:textId="0103DC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5720208" w14:textId="0C2E3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1C4C480" w14:textId="64AFF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B518155" w14:textId="77777777" w:rsidTr="000C2718">
        <w:tc>
          <w:tcPr>
            <w:tcW w:w="464" w:type="pct"/>
          </w:tcPr>
          <w:p w14:paraId="71D86F65" w14:textId="00DB83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  <w:tc>
          <w:tcPr>
            <w:tcW w:w="927" w:type="pct"/>
          </w:tcPr>
          <w:p w14:paraId="1736676F" w14:textId="0051B0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829" w:type="pct"/>
          </w:tcPr>
          <w:p w14:paraId="1D2ADCFA" w14:textId="58E847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06C1985" w14:textId="61F93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1E1BCDB9" w14:textId="30F01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232" w:type="pct"/>
          </w:tcPr>
          <w:p w14:paraId="2BAFF3D9" w14:textId="0650BB4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82A83CE" w14:textId="622DC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20F439D" w14:textId="10A27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EA1A658" w14:textId="44F9C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A773C4F" w14:textId="3D767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FA76C7" w14:textId="77777777" w:rsidTr="000C2718">
        <w:tc>
          <w:tcPr>
            <w:tcW w:w="464" w:type="pct"/>
          </w:tcPr>
          <w:p w14:paraId="26EAC0C8" w14:textId="1CAB8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R4-2111138</w:t>
            </w:r>
          </w:p>
        </w:tc>
        <w:tc>
          <w:tcPr>
            <w:tcW w:w="927" w:type="pct"/>
          </w:tcPr>
          <w:p w14:paraId="16F270C8" w14:textId="7CBF41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829" w:type="pct"/>
          </w:tcPr>
          <w:p w14:paraId="6DDD5E01" w14:textId="50515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06C32CA" w14:textId="5CB7EE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31E554E9" w14:textId="173841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232" w:type="pct"/>
          </w:tcPr>
          <w:p w14:paraId="45F74D3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59A692" w14:textId="64269B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9581158" w14:textId="381801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29E42CC" w14:textId="0C0A8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C756041" w14:textId="0AFF9A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A5C0A5F" w14:textId="77777777" w:rsidTr="000C2718">
        <w:tc>
          <w:tcPr>
            <w:tcW w:w="464" w:type="pct"/>
          </w:tcPr>
          <w:p w14:paraId="16CB13DE" w14:textId="1806B2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R4-2111139</w:t>
            </w:r>
          </w:p>
        </w:tc>
        <w:tc>
          <w:tcPr>
            <w:tcW w:w="927" w:type="pct"/>
          </w:tcPr>
          <w:p w14:paraId="07C5D9F5" w14:textId="53F81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829" w:type="pct"/>
          </w:tcPr>
          <w:p w14:paraId="4C474938" w14:textId="6EA110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5D0D28B" w14:textId="33F665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1729F93D" w14:textId="0E9A90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232" w:type="pct"/>
          </w:tcPr>
          <w:p w14:paraId="404B4B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396FD16" w14:textId="5A96F2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27807B6" w14:textId="6BE546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1CCBF57" w14:textId="55D706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6D52793" w14:textId="35109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812A56" w14:textId="77777777" w:rsidTr="000C2718">
        <w:tc>
          <w:tcPr>
            <w:tcW w:w="464" w:type="pct"/>
          </w:tcPr>
          <w:p w14:paraId="2EE16F79" w14:textId="7F41EE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R4-2111213</w:t>
            </w:r>
          </w:p>
        </w:tc>
        <w:tc>
          <w:tcPr>
            <w:tcW w:w="927" w:type="pct"/>
          </w:tcPr>
          <w:p w14:paraId="197E40F0" w14:textId="1F6297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(Rel-15)</w:t>
            </w:r>
          </w:p>
        </w:tc>
        <w:tc>
          <w:tcPr>
            <w:tcW w:w="829" w:type="pct"/>
          </w:tcPr>
          <w:p w14:paraId="1B8DF1B6" w14:textId="244D1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F7E8146" w14:textId="3C97A1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23323013" w14:textId="2021D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232" w:type="pct"/>
          </w:tcPr>
          <w:p w14:paraId="576B13F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1EA5E2C" w14:textId="4C468F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72B9D97" w14:textId="49FC7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F49A15E" w14:textId="75503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6C06220" w14:textId="213B7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C918BB" w14:textId="77777777" w:rsidTr="000C2718">
        <w:tc>
          <w:tcPr>
            <w:tcW w:w="464" w:type="pct"/>
          </w:tcPr>
          <w:p w14:paraId="53F5D9BF" w14:textId="76C68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R4-2111214</w:t>
            </w:r>
          </w:p>
        </w:tc>
        <w:tc>
          <w:tcPr>
            <w:tcW w:w="927" w:type="pct"/>
          </w:tcPr>
          <w:p w14:paraId="19AF5379" w14:textId="38F91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(Rel-16)</w:t>
            </w:r>
          </w:p>
        </w:tc>
        <w:tc>
          <w:tcPr>
            <w:tcW w:w="829" w:type="pct"/>
          </w:tcPr>
          <w:p w14:paraId="76220FB0" w14:textId="47258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3C0BEC3" w14:textId="06CD0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64630100" w14:textId="019F2D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232" w:type="pct"/>
          </w:tcPr>
          <w:p w14:paraId="452A45C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C2AE0C" w14:textId="52AE27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49BA6ED" w14:textId="7E2BAC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25F9E28" w14:textId="6C768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94316A9" w14:textId="1AB9E7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01218E" w14:textId="77777777" w:rsidTr="000C2718">
        <w:tc>
          <w:tcPr>
            <w:tcW w:w="464" w:type="pct"/>
          </w:tcPr>
          <w:p w14:paraId="1040006A" w14:textId="25712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R4-2111215</w:t>
            </w:r>
          </w:p>
        </w:tc>
        <w:tc>
          <w:tcPr>
            <w:tcW w:w="927" w:type="pct"/>
          </w:tcPr>
          <w:p w14:paraId="025CA832" w14:textId="022FD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(Rel-17)</w:t>
            </w:r>
          </w:p>
        </w:tc>
        <w:tc>
          <w:tcPr>
            <w:tcW w:w="829" w:type="pct"/>
          </w:tcPr>
          <w:p w14:paraId="37AD36CB" w14:textId="7F51FA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B1BDF2C" w14:textId="07117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42" w:type="pct"/>
          </w:tcPr>
          <w:p w14:paraId="474D41CC" w14:textId="446961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232" w:type="pct"/>
          </w:tcPr>
          <w:p w14:paraId="79E20C6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025DFF" w14:textId="19D672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5DD01A4" w14:textId="52E67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94A9C0" w14:textId="6D6679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440F4EE" w14:textId="0F481D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AE577E" w14:textId="77777777" w:rsidTr="000C2718">
        <w:tc>
          <w:tcPr>
            <w:tcW w:w="464" w:type="pct"/>
          </w:tcPr>
          <w:p w14:paraId="090EB306" w14:textId="0E5F7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R4-2107982</w:t>
            </w:r>
          </w:p>
        </w:tc>
        <w:tc>
          <w:tcPr>
            <w:tcW w:w="927" w:type="pct"/>
          </w:tcPr>
          <w:p w14:paraId="13F6AA40" w14:textId="7F3940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IMD MSD only</w:t>
            </w:r>
          </w:p>
        </w:tc>
        <w:tc>
          <w:tcPr>
            <w:tcW w:w="829" w:type="pct"/>
          </w:tcPr>
          <w:p w14:paraId="78EE0E25" w14:textId="5276F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36" w:type="pct"/>
          </w:tcPr>
          <w:p w14:paraId="5FA1AAC9" w14:textId="386A39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821B8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232" w:type="pct"/>
          </w:tcPr>
          <w:p w14:paraId="20BF9E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41EE73" w14:textId="5E27C0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6659CA0" w14:textId="361040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33680DD" w14:textId="2878A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694" w:type="pct"/>
          </w:tcPr>
          <w:p w14:paraId="3CFA76DA" w14:textId="38C716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CC13D84" w14:textId="77777777" w:rsidTr="000C2718">
        <w:tc>
          <w:tcPr>
            <w:tcW w:w="464" w:type="pct"/>
          </w:tcPr>
          <w:p w14:paraId="6EB85A11" w14:textId="0C61BE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R4-2108790</w:t>
            </w:r>
          </w:p>
        </w:tc>
        <w:tc>
          <w:tcPr>
            <w:tcW w:w="927" w:type="pct"/>
          </w:tcPr>
          <w:p w14:paraId="316421AF" w14:textId="1CCAB5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829" w:type="pct"/>
          </w:tcPr>
          <w:p w14:paraId="696CF271" w14:textId="27942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139DB7EA" w14:textId="79C127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4A53DD6" w14:textId="021535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0724</w:t>
            </w:r>
          </w:p>
        </w:tc>
        <w:tc>
          <w:tcPr>
            <w:tcW w:w="232" w:type="pct"/>
          </w:tcPr>
          <w:p w14:paraId="72420C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E8D7A3" w14:textId="02AFD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1A574A4" w14:textId="30008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37864C3" w14:textId="20077A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CBE549E" w14:textId="5A016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A0AB387" w14:textId="77777777" w:rsidTr="000C2718">
        <w:tc>
          <w:tcPr>
            <w:tcW w:w="464" w:type="pct"/>
          </w:tcPr>
          <w:p w14:paraId="1908A701" w14:textId="17961C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R4-2108791</w:t>
            </w:r>
          </w:p>
        </w:tc>
        <w:tc>
          <w:tcPr>
            <w:tcW w:w="927" w:type="pct"/>
          </w:tcPr>
          <w:p w14:paraId="7BFB8B48" w14:textId="74DDD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829" w:type="pct"/>
          </w:tcPr>
          <w:p w14:paraId="7C1B32A7" w14:textId="7E77A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A732748" w14:textId="500A69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EB6BD4F" w14:textId="3A89A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0725</w:t>
            </w:r>
          </w:p>
        </w:tc>
        <w:tc>
          <w:tcPr>
            <w:tcW w:w="232" w:type="pct"/>
          </w:tcPr>
          <w:p w14:paraId="73897C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86B80A" w14:textId="4F2AD6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74F4E8B" w14:textId="397A2D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8850E87" w14:textId="1F34F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38B1753" w14:textId="4EB00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9E5A0E1" w14:textId="77777777" w:rsidTr="000C2718">
        <w:tc>
          <w:tcPr>
            <w:tcW w:w="464" w:type="pct"/>
          </w:tcPr>
          <w:p w14:paraId="703A2B2A" w14:textId="39599A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R4-2108792</w:t>
            </w:r>
          </w:p>
        </w:tc>
        <w:tc>
          <w:tcPr>
            <w:tcW w:w="927" w:type="pct"/>
          </w:tcPr>
          <w:p w14:paraId="0296DA94" w14:textId="3D947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829" w:type="pct"/>
          </w:tcPr>
          <w:p w14:paraId="704C1E07" w14:textId="03297F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328F093" w14:textId="6A061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4A215E3" w14:textId="06811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0726</w:t>
            </w:r>
          </w:p>
        </w:tc>
        <w:tc>
          <w:tcPr>
            <w:tcW w:w="232" w:type="pct"/>
          </w:tcPr>
          <w:p w14:paraId="192E81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1E81C7" w14:textId="20F6AE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656E62" w14:textId="328FE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F487D32" w14:textId="55EC0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AF7A79A" w14:textId="5BEF9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B7545CC" w14:textId="77777777" w:rsidTr="000C2718">
        <w:tc>
          <w:tcPr>
            <w:tcW w:w="464" w:type="pct"/>
          </w:tcPr>
          <w:p w14:paraId="5B3FE282" w14:textId="6D0376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R4-2108795</w:t>
            </w:r>
          </w:p>
        </w:tc>
        <w:tc>
          <w:tcPr>
            <w:tcW w:w="927" w:type="pct"/>
          </w:tcPr>
          <w:p w14:paraId="3CE16E18" w14:textId="38EEB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829" w:type="pct"/>
          </w:tcPr>
          <w:p w14:paraId="2F495288" w14:textId="3849B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AEFEDA5" w14:textId="7F6A6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17C9C4C" w14:textId="2F73AC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0727</w:t>
            </w:r>
          </w:p>
        </w:tc>
        <w:tc>
          <w:tcPr>
            <w:tcW w:w="232" w:type="pct"/>
          </w:tcPr>
          <w:p w14:paraId="3484E2C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FCDDF5" w14:textId="03A7B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7DBEEE6" w14:textId="53D816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B68C0CC" w14:textId="23E006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5CB94ABE" w14:textId="6466F0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26D41A09" w14:textId="77777777" w:rsidTr="000C2718">
        <w:tc>
          <w:tcPr>
            <w:tcW w:w="464" w:type="pct"/>
          </w:tcPr>
          <w:p w14:paraId="5324CCA9" w14:textId="31F78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R4-2108796</w:t>
            </w:r>
          </w:p>
        </w:tc>
        <w:tc>
          <w:tcPr>
            <w:tcW w:w="927" w:type="pct"/>
          </w:tcPr>
          <w:p w14:paraId="45CC61A9" w14:textId="7F057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829" w:type="pct"/>
          </w:tcPr>
          <w:p w14:paraId="4CCB6A4F" w14:textId="0F482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2BA3157" w14:textId="5F03D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C03ABE0" w14:textId="309703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0728</w:t>
            </w:r>
          </w:p>
        </w:tc>
        <w:tc>
          <w:tcPr>
            <w:tcW w:w="232" w:type="pct"/>
          </w:tcPr>
          <w:p w14:paraId="23E57E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45050D" w14:textId="2C72B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0DFA176" w14:textId="48496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E41E842" w14:textId="43D43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71781540" w14:textId="3F6BA5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53E13C2" w14:textId="77777777" w:rsidTr="000C2718">
        <w:tc>
          <w:tcPr>
            <w:tcW w:w="464" w:type="pct"/>
          </w:tcPr>
          <w:p w14:paraId="764D5795" w14:textId="4988E2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R4-2108815</w:t>
            </w:r>
          </w:p>
        </w:tc>
        <w:tc>
          <w:tcPr>
            <w:tcW w:w="927" w:type="pct"/>
          </w:tcPr>
          <w:p w14:paraId="1025DD6D" w14:textId="236A0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829" w:type="pct"/>
          </w:tcPr>
          <w:p w14:paraId="17AC6076" w14:textId="34D0A6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336" w:type="pct"/>
          </w:tcPr>
          <w:p w14:paraId="4AFD5BBE" w14:textId="43838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4B56FCC" w14:textId="28DA0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0729</w:t>
            </w:r>
          </w:p>
        </w:tc>
        <w:tc>
          <w:tcPr>
            <w:tcW w:w="232" w:type="pct"/>
          </w:tcPr>
          <w:p w14:paraId="6F8ED4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8A7C0E" w14:textId="4FC263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CC612B5" w14:textId="6F7F9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5C879A1" w14:textId="0D5D4E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6EEE117" w14:textId="4F9421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C734DD8" w14:textId="77777777" w:rsidTr="000C2718">
        <w:tc>
          <w:tcPr>
            <w:tcW w:w="464" w:type="pct"/>
          </w:tcPr>
          <w:p w14:paraId="6F64634D" w14:textId="4E7E4D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R4-2108816</w:t>
            </w:r>
          </w:p>
        </w:tc>
        <w:tc>
          <w:tcPr>
            <w:tcW w:w="927" w:type="pct"/>
          </w:tcPr>
          <w:p w14:paraId="79427FE6" w14:textId="5E5E0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829" w:type="pct"/>
          </w:tcPr>
          <w:p w14:paraId="07318F5F" w14:textId="5806A2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336" w:type="pct"/>
          </w:tcPr>
          <w:p w14:paraId="1355E9E2" w14:textId="1192D5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1FA49AF" w14:textId="49089F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232" w:type="pct"/>
          </w:tcPr>
          <w:p w14:paraId="59E99C7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242531" w14:textId="6AE452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FB3D032" w14:textId="543EC2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046F0B1" w14:textId="06A987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C8CB11C" w14:textId="30C07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D240EEF" w14:textId="77777777" w:rsidTr="000C2718">
        <w:tc>
          <w:tcPr>
            <w:tcW w:w="464" w:type="pct"/>
          </w:tcPr>
          <w:p w14:paraId="5FC26C51" w14:textId="7B5DCF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R4-2108817</w:t>
            </w:r>
          </w:p>
        </w:tc>
        <w:tc>
          <w:tcPr>
            <w:tcW w:w="927" w:type="pct"/>
          </w:tcPr>
          <w:p w14:paraId="40C242B5" w14:textId="58EE31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829" w:type="pct"/>
          </w:tcPr>
          <w:p w14:paraId="7785E714" w14:textId="44FA3A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Incorporated, Lenovo, </w:t>
            </w:r>
            <w:r>
              <w:rPr>
                <w:sz w:val="16"/>
              </w:rPr>
              <w:lastRenderedPageBreak/>
              <w:t>Motorola Mobility</w:t>
            </w:r>
          </w:p>
        </w:tc>
        <w:tc>
          <w:tcPr>
            <w:tcW w:w="336" w:type="pct"/>
          </w:tcPr>
          <w:p w14:paraId="66FED57C" w14:textId="4EAAD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38.101-1</w:t>
            </w:r>
          </w:p>
        </w:tc>
        <w:tc>
          <w:tcPr>
            <w:tcW w:w="242" w:type="pct"/>
          </w:tcPr>
          <w:p w14:paraId="5950F38D" w14:textId="0B099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0731</w:t>
            </w:r>
          </w:p>
        </w:tc>
        <w:tc>
          <w:tcPr>
            <w:tcW w:w="232" w:type="pct"/>
          </w:tcPr>
          <w:p w14:paraId="119C4B9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40C4110" w14:textId="0947E9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528C38D" w14:textId="26E39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7E2CFAB" w14:textId="04353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345859F" w14:textId="07841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D2EB383" w14:textId="77777777" w:rsidTr="000C2718">
        <w:tc>
          <w:tcPr>
            <w:tcW w:w="464" w:type="pct"/>
          </w:tcPr>
          <w:p w14:paraId="1AFF4250" w14:textId="73A97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R4-2108853</w:t>
            </w:r>
          </w:p>
        </w:tc>
        <w:tc>
          <w:tcPr>
            <w:tcW w:w="927" w:type="pct"/>
          </w:tcPr>
          <w:p w14:paraId="4D9FB8A0" w14:textId="477F38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829" w:type="pct"/>
          </w:tcPr>
          <w:p w14:paraId="037AA97F" w14:textId="76B42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36" w:type="pct"/>
          </w:tcPr>
          <w:p w14:paraId="13C518AC" w14:textId="7869EC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B50466B" w14:textId="12A89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0732</w:t>
            </w:r>
          </w:p>
        </w:tc>
        <w:tc>
          <w:tcPr>
            <w:tcW w:w="232" w:type="pct"/>
          </w:tcPr>
          <w:p w14:paraId="21AA38B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4F512D" w14:textId="68020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FE9ECC2" w14:textId="315C0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C2CBE44" w14:textId="329FA8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NR_n48-Core</w:t>
            </w:r>
          </w:p>
        </w:tc>
        <w:tc>
          <w:tcPr>
            <w:tcW w:w="694" w:type="pct"/>
          </w:tcPr>
          <w:p w14:paraId="5B8C3734" w14:textId="320E4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4A78E0A" w14:textId="77777777" w:rsidTr="000C2718">
        <w:tc>
          <w:tcPr>
            <w:tcW w:w="464" w:type="pct"/>
          </w:tcPr>
          <w:p w14:paraId="61C5C510" w14:textId="2B00BE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R4-2108854</w:t>
            </w:r>
          </w:p>
        </w:tc>
        <w:tc>
          <w:tcPr>
            <w:tcW w:w="927" w:type="pct"/>
          </w:tcPr>
          <w:p w14:paraId="7B25D2F9" w14:textId="568F3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829" w:type="pct"/>
          </w:tcPr>
          <w:p w14:paraId="751B8454" w14:textId="4FEE2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36" w:type="pct"/>
          </w:tcPr>
          <w:p w14:paraId="3BB07DAE" w14:textId="7E299B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CD25D17" w14:textId="1D48C6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0733</w:t>
            </w:r>
          </w:p>
        </w:tc>
        <w:tc>
          <w:tcPr>
            <w:tcW w:w="232" w:type="pct"/>
          </w:tcPr>
          <w:p w14:paraId="2D4A363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30F97CE" w14:textId="0BE2C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83F84EA" w14:textId="171E5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7DADF00" w14:textId="01BC3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NR_n48-Core</w:t>
            </w:r>
          </w:p>
        </w:tc>
        <w:tc>
          <w:tcPr>
            <w:tcW w:w="694" w:type="pct"/>
          </w:tcPr>
          <w:p w14:paraId="42A9BC3F" w14:textId="2BEF56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AF548B0" w14:textId="77777777" w:rsidTr="000C2718">
        <w:tc>
          <w:tcPr>
            <w:tcW w:w="464" w:type="pct"/>
          </w:tcPr>
          <w:p w14:paraId="1B5EA926" w14:textId="2EF27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R4-2108869</w:t>
            </w:r>
          </w:p>
        </w:tc>
        <w:tc>
          <w:tcPr>
            <w:tcW w:w="927" w:type="pct"/>
          </w:tcPr>
          <w:p w14:paraId="198BD6CC" w14:textId="26BCF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829" w:type="pct"/>
          </w:tcPr>
          <w:p w14:paraId="24BC083C" w14:textId="3B46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5C949B25" w14:textId="0B771E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C10C0DE" w14:textId="73E363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0734</w:t>
            </w:r>
          </w:p>
        </w:tc>
        <w:tc>
          <w:tcPr>
            <w:tcW w:w="232" w:type="pct"/>
          </w:tcPr>
          <w:p w14:paraId="39C3EA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F8BF0A" w14:textId="757E1D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0C5A313" w14:textId="024232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0DCB79" w14:textId="409C04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143A3F1" w14:textId="3C63AD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5C760E5" w14:textId="77777777" w:rsidTr="000C2718">
        <w:tc>
          <w:tcPr>
            <w:tcW w:w="464" w:type="pct"/>
          </w:tcPr>
          <w:p w14:paraId="1404F404" w14:textId="5CDD1A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R4-2108870</w:t>
            </w:r>
          </w:p>
        </w:tc>
        <w:tc>
          <w:tcPr>
            <w:tcW w:w="927" w:type="pct"/>
          </w:tcPr>
          <w:p w14:paraId="1D11F73A" w14:textId="295E6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829" w:type="pct"/>
          </w:tcPr>
          <w:p w14:paraId="55462145" w14:textId="25CECE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7E772C8E" w14:textId="09E71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CF53148" w14:textId="026CE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0735</w:t>
            </w:r>
          </w:p>
        </w:tc>
        <w:tc>
          <w:tcPr>
            <w:tcW w:w="232" w:type="pct"/>
          </w:tcPr>
          <w:p w14:paraId="25706E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38BD7B" w14:textId="26387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CC9FC76" w14:textId="5EB6BC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BE72077" w14:textId="2374D7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CD5811F" w14:textId="54863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6EB0C4" w14:textId="77777777" w:rsidTr="000C2718">
        <w:tc>
          <w:tcPr>
            <w:tcW w:w="464" w:type="pct"/>
          </w:tcPr>
          <w:p w14:paraId="53288281" w14:textId="197FF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R4-2108871</w:t>
            </w:r>
          </w:p>
        </w:tc>
        <w:tc>
          <w:tcPr>
            <w:tcW w:w="927" w:type="pct"/>
          </w:tcPr>
          <w:p w14:paraId="54237CDB" w14:textId="5D868F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829" w:type="pct"/>
          </w:tcPr>
          <w:p w14:paraId="7079D045" w14:textId="0E3495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0C37EACB" w14:textId="12536F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8372DCF" w14:textId="25DFA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0736</w:t>
            </w:r>
          </w:p>
        </w:tc>
        <w:tc>
          <w:tcPr>
            <w:tcW w:w="232" w:type="pct"/>
          </w:tcPr>
          <w:p w14:paraId="57E543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613543" w14:textId="105F06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9450BC7" w14:textId="289B57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8E1B339" w14:textId="6A7D4E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5A57B0F" w14:textId="64374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904945" w14:textId="77777777" w:rsidTr="000C2718">
        <w:tc>
          <w:tcPr>
            <w:tcW w:w="464" w:type="pct"/>
          </w:tcPr>
          <w:p w14:paraId="0D3E3740" w14:textId="3B57D3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R4-2108918</w:t>
            </w:r>
          </w:p>
        </w:tc>
        <w:tc>
          <w:tcPr>
            <w:tcW w:w="927" w:type="pct"/>
          </w:tcPr>
          <w:p w14:paraId="26DA3C5D" w14:textId="336263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R16 CAT F</w:t>
            </w:r>
          </w:p>
        </w:tc>
        <w:tc>
          <w:tcPr>
            <w:tcW w:w="829" w:type="pct"/>
          </w:tcPr>
          <w:p w14:paraId="1D4A7269" w14:textId="60922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4C13E994" w14:textId="622423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2F4BEE3" w14:textId="1F7B4E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0737</w:t>
            </w:r>
          </w:p>
        </w:tc>
        <w:tc>
          <w:tcPr>
            <w:tcW w:w="232" w:type="pct"/>
          </w:tcPr>
          <w:p w14:paraId="724BE86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206EE5" w14:textId="58729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84B242E" w14:textId="3F614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B7BC25" w14:textId="12B848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54B9C390" w14:textId="42D4DB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B7AEF91" w14:textId="77777777" w:rsidTr="000C2718">
        <w:tc>
          <w:tcPr>
            <w:tcW w:w="464" w:type="pct"/>
          </w:tcPr>
          <w:p w14:paraId="4E2A3D86" w14:textId="464576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R4-2108919</w:t>
            </w:r>
          </w:p>
        </w:tc>
        <w:tc>
          <w:tcPr>
            <w:tcW w:w="927" w:type="pct"/>
          </w:tcPr>
          <w:p w14:paraId="45870E87" w14:textId="71E5B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R17 CAT F</w:t>
            </w:r>
          </w:p>
        </w:tc>
        <w:tc>
          <w:tcPr>
            <w:tcW w:w="829" w:type="pct"/>
          </w:tcPr>
          <w:p w14:paraId="69452A81" w14:textId="1482A1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1D7C926C" w14:textId="727FF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F0A00DD" w14:textId="31A9CD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0738</w:t>
            </w:r>
          </w:p>
        </w:tc>
        <w:tc>
          <w:tcPr>
            <w:tcW w:w="232" w:type="pct"/>
          </w:tcPr>
          <w:p w14:paraId="4DD011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290A5C" w14:textId="5A2B3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B7F51B3" w14:textId="47CCBF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E6E178C" w14:textId="14E58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008A0F55" w14:textId="44308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8EAA43" w14:textId="77777777" w:rsidTr="000C2718">
        <w:tc>
          <w:tcPr>
            <w:tcW w:w="464" w:type="pct"/>
          </w:tcPr>
          <w:p w14:paraId="2C36897B" w14:textId="3826C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R4-2108920</w:t>
            </w:r>
          </w:p>
        </w:tc>
        <w:tc>
          <w:tcPr>
            <w:tcW w:w="927" w:type="pct"/>
          </w:tcPr>
          <w:p w14:paraId="43450521" w14:textId="42A74C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829" w:type="pct"/>
          </w:tcPr>
          <w:p w14:paraId="49E2ADD6" w14:textId="271E35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1833C555" w14:textId="4CEB6C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5261883" w14:textId="7EB99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0739</w:t>
            </w:r>
          </w:p>
        </w:tc>
        <w:tc>
          <w:tcPr>
            <w:tcW w:w="232" w:type="pct"/>
          </w:tcPr>
          <w:p w14:paraId="718709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8E9C89" w14:textId="313C6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E18292E" w14:textId="74422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FF0BBC1" w14:textId="292E23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694" w:type="pct"/>
          </w:tcPr>
          <w:p w14:paraId="215FA020" w14:textId="6A1B8E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611DA42" w14:textId="77777777" w:rsidTr="000C2718">
        <w:tc>
          <w:tcPr>
            <w:tcW w:w="464" w:type="pct"/>
          </w:tcPr>
          <w:p w14:paraId="7AB5EFA9" w14:textId="05EEED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  <w:tc>
          <w:tcPr>
            <w:tcW w:w="927" w:type="pct"/>
          </w:tcPr>
          <w:p w14:paraId="30B813CB" w14:textId="3A16F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829" w:type="pct"/>
          </w:tcPr>
          <w:p w14:paraId="20DC0DB8" w14:textId="1E9DE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3506FD73" w14:textId="2AEC2C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835E1B1" w14:textId="41684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0739</w:t>
            </w:r>
          </w:p>
        </w:tc>
        <w:tc>
          <w:tcPr>
            <w:tcW w:w="232" w:type="pct"/>
          </w:tcPr>
          <w:p w14:paraId="762036FD" w14:textId="57F3187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CEA7322" w14:textId="23FF3E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94FB67E" w14:textId="1215B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18E320" w14:textId="66B435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694" w:type="pct"/>
          </w:tcPr>
          <w:p w14:paraId="6FCE3D48" w14:textId="2A6EF6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07EC22" w14:textId="77777777" w:rsidTr="000C2718">
        <w:tc>
          <w:tcPr>
            <w:tcW w:w="464" w:type="pct"/>
          </w:tcPr>
          <w:p w14:paraId="49D8F6A6" w14:textId="4BFACB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R4-2108921</w:t>
            </w:r>
          </w:p>
        </w:tc>
        <w:tc>
          <w:tcPr>
            <w:tcW w:w="927" w:type="pct"/>
          </w:tcPr>
          <w:p w14:paraId="237B2DCD" w14:textId="6F6BAC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R17</w:t>
            </w:r>
          </w:p>
        </w:tc>
        <w:tc>
          <w:tcPr>
            <w:tcW w:w="829" w:type="pct"/>
          </w:tcPr>
          <w:p w14:paraId="4798CFBD" w14:textId="10BF2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4C665D53" w14:textId="10DE64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E1726ED" w14:textId="3ED17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0740</w:t>
            </w:r>
          </w:p>
        </w:tc>
        <w:tc>
          <w:tcPr>
            <w:tcW w:w="232" w:type="pct"/>
          </w:tcPr>
          <w:p w14:paraId="293D098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5A40339" w14:textId="04065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01C6080" w14:textId="0362F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BAECA37" w14:textId="075782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694" w:type="pct"/>
          </w:tcPr>
          <w:p w14:paraId="7B909743" w14:textId="434453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680BFB" w14:textId="77777777" w:rsidTr="000C2718">
        <w:tc>
          <w:tcPr>
            <w:tcW w:w="464" w:type="pct"/>
          </w:tcPr>
          <w:p w14:paraId="088D6E37" w14:textId="3CA05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R4-2108927</w:t>
            </w:r>
          </w:p>
        </w:tc>
        <w:tc>
          <w:tcPr>
            <w:tcW w:w="927" w:type="pct"/>
          </w:tcPr>
          <w:p w14:paraId="34C9E80F" w14:textId="6DBAF0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R15 CATF</w:t>
            </w:r>
          </w:p>
        </w:tc>
        <w:tc>
          <w:tcPr>
            <w:tcW w:w="829" w:type="pct"/>
          </w:tcPr>
          <w:p w14:paraId="40D84424" w14:textId="37BA9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3BAF7DD" w14:textId="0D3B0D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6C3AA81" w14:textId="2D709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232" w:type="pct"/>
          </w:tcPr>
          <w:p w14:paraId="4B7113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F93FA6" w14:textId="541C30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40B93C7" w14:textId="587668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B311648" w14:textId="518A0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5308B97" w14:textId="36C9D4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CE3A0DE" w14:textId="77777777" w:rsidTr="000C2718">
        <w:tc>
          <w:tcPr>
            <w:tcW w:w="464" w:type="pct"/>
          </w:tcPr>
          <w:p w14:paraId="1D788AE8" w14:textId="139F2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R4-2108928</w:t>
            </w:r>
          </w:p>
        </w:tc>
        <w:tc>
          <w:tcPr>
            <w:tcW w:w="927" w:type="pct"/>
          </w:tcPr>
          <w:p w14:paraId="34759BDB" w14:textId="5ABDA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R16 CATA</w:t>
            </w:r>
          </w:p>
        </w:tc>
        <w:tc>
          <w:tcPr>
            <w:tcW w:w="829" w:type="pct"/>
          </w:tcPr>
          <w:p w14:paraId="1EE8F588" w14:textId="389C8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A201521" w14:textId="67625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BD79210" w14:textId="436E4E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0742</w:t>
            </w:r>
          </w:p>
        </w:tc>
        <w:tc>
          <w:tcPr>
            <w:tcW w:w="232" w:type="pct"/>
          </w:tcPr>
          <w:p w14:paraId="480B72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A31170F" w14:textId="79D95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84E9063" w14:textId="23123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905FC36" w14:textId="0C9910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5A959B7" w14:textId="670EB6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801DC12" w14:textId="77777777" w:rsidTr="000C2718">
        <w:tc>
          <w:tcPr>
            <w:tcW w:w="464" w:type="pct"/>
          </w:tcPr>
          <w:p w14:paraId="6F55C577" w14:textId="6A645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R4-2108929</w:t>
            </w:r>
          </w:p>
        </w:tc>
        <w:tc>
          <w:tcPr>
            <w:tcW w:w="927" w:type="pct"/>
          </w:tcPr>
          <w:p w14:paraId="488560AA" w14:textId="264C2D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R17 CATA</w:t>
            </w:r>
          </w:p>
        </w:tc>
        <w:tc>
          <w:tcPr>
            <w:tcW w:w="829" w:type="pct"/>
          </w:tcPr>
          <w:p w14:paraId="3FDA2C1B" w14:textId="53890F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FDAD330" w14:textId="4C3381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8E4A7EF" w14:textId="6EE9F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0743</w:t>
            </w:r>
          </w:p>
        </w:tc>
        <w:tc>
          <w:tcPr>
            <w:tcW w:w="232" w:type="pct"/>
          </w:tcPr>
          <w:p w14:paraId="770B714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D06DCB6" w14:textId="218D75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4DF314" w14:textId="4AE05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873329C" w14:textId="1AEDB7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6697D89" w14:textId="2C98D1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58DD65F" w14:textId="77777777" w:rsidTr="000C2718">
        <w:tc>
          <w:tcPr>
            <w:tcW w:w="464" w:type="pct"/>
          </w:tcPr>
          <w:p w14:paraId="6BE298AD" w14:textId="2D65A2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R4-2108940</w:t>
            </w:r>
          </w:p>
        </w:tc>
        <w:tc>
          <w:tcPr>
            <w:tcW w:w="927" w:type="pct"/>
          </w:tcPr>
          <w:p w14:paraId="6F0805CD" w14:textId="2F1BA8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829" w:type="pct"/>
          </w:tcPr>
          <w:p w14:paraId="21D38B7A" w14:textId="531212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4B9A807D" w14:textId="774EAA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1402BF5" w14:textId="1FF845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232" w:type="pct"/>
          </w:tcPr>
          <w:p w14:paraId="15E302B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ECD0FF" w14:textId="12821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81A9ECA" w14:textId="24405E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04A8CF1" w14:textId="547043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694" w:type="pct"/>
          </w:tcPr>
          <w:p w14:paraId="170DC010" w14:textId="71E38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EB64E11" w14:textId="77777777" w:rsidTr="000C2718">
        <w:tc>
          <w:tcPr>
            <w:tcW w:w="464" w:type="pct"/>
          </w:tcPr>
          <w:p w14:paraId="61814170" w14:textId="12DDD7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  <w:tc>
          <w:tcPr>
            <w:tcW w:w="927" w:type="pct"/>
          </w:tcPr>
          <w:p w14:paraId="36B83F9A" w14:textId="63962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829" w:type="pct"/>
          </w:tcPr>
          <w:p w14:paraId="556CCF96" w14:textId="129046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4A6482C3" w14:textId="43E6C1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CF94171" w14:textId="0691C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232" w:type="pct"/>
          </w:tcPr>
          <w:p w14:paraId="51505448" w14:textId="226ED3B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1BE2BE5" w14:textId="10BE1C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7A6AC95" w14:textId="68600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037B967" w14:textId="473F3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694" w:type="pct"/>
          </w:tcPr>
          <w:p w14:paraId="54D08620" w14:textId="5FDC73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FAF7E05" w14:textId="77777777" w:rsidTr="000C2718">
        <w:tc>
          <w:tcPr>
            <w:tcW w:w="464" w:type="pct"/>
          </w:tcPr>
          <w:p w14:paraId="504B985F" w14:textId="5A824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R4-2108941</w:t>
            </w:r>
          </w:p>
        </w:tc>
        <w:tc>
          <w:tcPr>
            <w:tcW w:w="927" w:type="pct"/>
          </w:tcPr>
          <w:p w14:paraId="7F2142F5" w14:textId="5412DE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829" w:type="pct"/>
          </w:tcPr>
          <w:p w14:paraId="3A12B806" w14:textId="72FF34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7B2AA44E" w14:textId="438D8C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DEE3448" w14:textId="2842D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232" w:type="pct"/>
          </w:tcPr>
          <w:p w14:paraId="265870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CE3CB2" w14:textId="283C92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7FB3A13" w14:textId="36CA1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BEFDAB2" w14:textId="00E8D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694" w:type="pct"/>
          </w:tcPr>
          <w:p w14:paraId="2BA5B8CE" w14:textId="7F657D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B0E9B5D" w14:textId="77777777" w:rsidTr="000C2718">
        <w:tc>
          <w:tcPr>
            <w:tcW w:w="464" w:type="pct"/>
          </w:tcPr>
          <w:p w14:paraId="7306FAE4" w14:textId="1A6B03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  <w:tc>
          <w:tcPr>
            <w:tcW w:w="927" w:type="pct"/>
          </w:tcPr>
          <w:p w14:paraId="6DD3E25A" w14:textId="168327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829" w:type="pct"/>
          </w:tcPr>
          <w:p w14:paraId="749F9BB1" w14:textId="408ED8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2A24BF07" w14:textId="431B3E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EC12E68" w14:textId="07439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232" w:type="pct"/>
          </w:tcPr>
          <w:p w14:paraId="341E34D5" w14:textId="47171EF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5DD9C2F" w14:textId="5D0B45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BD7185" w14:textId="146C2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BB8C8DD" w14:textId="13A48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694" w:type="pct"/>
          </w:tcPr>
          <w:p w14:paraId="7AFEC669" w14:textId="28EFE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09A3A6" w14:textId="77777777" w:rsidTr="000C2718">
        <w:tc>
          <w:tcPr>
            <w:tcW w:w="464" w:type="pct"/>
          </w:tcPr>
          <w:p w14:paraId="0A781206" w14:textId="79D7FF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R4-2108942</w:t>
            </w:r>
          </w:p>
        </w:tc>
        <w:tc>
          <w:tcPr>
            <w:tcW w:w="927" w:type="pct"/>
          </w:tcPr>
          <w:p w14:paraId="3B582754" w14:textId="6E8410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UE RF requirements of n79 in Rel-17 TS 38.101-1</w:t>
            </w:r>
          </w:p>
        </w:tc>
        <w:tc>
          <w:tcPr>
            <w:tcW w:w="829" w:type="pct"/>
          </w:tcPr>
          <w:p w14:paraId="3FE98F5E" w14:textId="5B7A1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7E2DD86B" w14:textId="764EE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FD487D1" w14:textId="4B2F83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0746</w:t>
            </w:r>
          </w:p>
        </w:tc>
        <w:tc>
          <w:tcPr>
            <w:tcW w:w="232" w:type="pct"/>
          </w:tcPr>
          <w:p w14:paraId="576B3C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EA05D2" w14:textId="78E189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7EE351C" w14:textId="7F6F5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8785BA0" w14:textId="6CDEC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694" w:type="pct"/>
          </w:tcPr>
          <w:p w14:paraId="0C5FC4B2" w14:textId="3A0C03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30575E14" w14:textId="77777777" w:rsidTr="000C2718">
        <w:tc>
          <w:tcPr>
            <w:tcW w:w="464" w:type="pct"/>
          </w:tcPr>
          <w:p w14:paraId="67C11456" w14:textId="22C0F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R4-2108943</w:t>
            </w:r>
          </w:p>
        </w:tc>
        <w:tc>
          <w:tcPr>
            <w:tcW w:w="927" w:type="pct"/>
          </w:tcPr>
          <w:p w14:paraId="7536215F" w14:textId="5FAD2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829" w:type="pct"/>
          </w:tcPr>
          <w:p w14:paraId="38AB3C90" w14:textId="0FB3F0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1C3F2E51" w14:textId="05148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EE09046" w14:textId="00B480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0747</w:t>
            </w:r>
          </w:p>
        </w:tc>
        <w:tc>
          <w:tcPr>
            <w:tcW w:w="232" w:type="pct"/>
          </w:tcPr>
          <w:p w14:paraId="480BA5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E35654" w14:textId="27BAA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9738D3D" w14:textId="3F5A97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0FE23E5" w14:textId="116E0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NR_UE_PC2_n34-Core</w:t>
            </w:r>
          </w:p>
        </w:tc>
        <w:tc>
          <w:tcPr>
            <w:tcW w:w="694" w:type="pct"/>
          </w:tcPr>
          <w:p w14:paraId="20B3E4A5" w14:textId="443F2F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09553DB" w14:textId="77777777" w:rsidTr="000C2718">
        <w:tc>
          <w:tcPr>
            <w:tcW w:w="464" w:type="pct"/>
          </w:tcPr>
          <w:p w14:paraId="653C760B" w14:textId="7BBE99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R4-2108944</w:t>
            </w:r>
          </w:p>
        </w:tc>
        <w:tc>
          <w:tcPr>
            <w:tcW w:w="927" w:type="pct"/>
          </w:tcPr>
          <w:p w14:paraId="5B897A75" w14:textId="5A2026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829" w:type="pct"/>
          </w:tcPr>
          <w:p w14:paraId="442BBB03" w14:textId="1E6CC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5CB23A21" w14:textId="4F060A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C6CEE3D" w14:textId="35CC0F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0748</w:t>
            </w:r>
          </w:p>
        </w:tc>
        <w:tc>
          <w:tcPr>
            <w:tcW w:w="232" w:type="pct"/>
          </w:tcPr>
          <w:p w14:paraId="39FC635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7CD262" w14:textId="7078E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9FCD26" w14:textId="689625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28DF295" w14:textId="63346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NR_UE_PC2_n39-Core</w:t>
            </w:r>
          </w:p>
        </w:tc>
        <w:tc>
          <w:tcPr>
            <w:tcW w:w="694" w:type="pct"/>
          </w:tcPr>
          <w:p w14:paraId="4AA03EC8" w14:textId="6DA2A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908D74D" w14:textId="77777777" w:rsidTr="000C2718">
        <w:tc>
          <w:tcPr>
            <w:tcW w:w="464" w:type="pct"/>
          </w:tcPr>
          <w:p w14:paraId="46D3657C" w14:textId="43387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R4-2108945</w:t>
            </w:r>
          </w:p>
        </w:tc>
        <w:tc>
          <w:tcPr>
            <w:tcW w:w="927" w:type="pct"/>
          </w:tcPr>
          <w:p w14:paraId="36E92B6D" w14:textId="69268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829" w:type="pct"/>
          </w:tcPr>
          <w:p w14:paraId="2A33C539" w14:textId="05F294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336" w:type="pct"/>
          </w:tcPr>
          <w:p w14:paraId="1F21E045" w14:textId="463B5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1A57242" w14:textId="6CA70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232" w:type="pct"/>
          </w:tcPr>
          <w:p w14:paraId="731D3A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676DD3" w14:textId="5E605B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ED0D25" w14:textId="31A7E7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1E27F3" w14:textId="115BE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55EF5125" w14:textId="0DE64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3B3808F" w14:textId="77777777" w:rsidTr="000C2718">
        <w:tc>
          <w:tcPr>
            <w:tcW w:w="464" w:type="pct"/>
          </w:tcPr>
          <w:p w14:paraId="359269F1" w14:textId="5857D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  <w:tc>
          <w:tcPr>
            <w:tcW w:w="927" w:type="pct"/>
          </w:tcPr>
          <w:p w14:paraId="4CF709C5" w14:textId="3D196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829" w:type="pct"/>
          </w:tcPr>
          <w:p w14:paraId="3C3EAA2D" w14:textId="124CCA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336" w:type="pct"/>
          </w:tcPr>
          <w:p w14:paraId="4B13517F" w14:textId="26F1C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F2A441D" w14:textId="25BC4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232" w:type="pct"/>
          </w:tcPr>
          <w:p w14:paraId="5383D13E" w14:textId="43B88B2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2FF2705" w14:textId="19BF0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188A916" w14:textId="51728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2CB624C" w14:textId="31F807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0F86DC06" w14:textId="133FF0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0F9524" w14:textId="77777777" w:rsidTr="000C2718">
        <w:tc>
          <w:tcPr>
            <w:tcW w:w="464" w:type="pct"/>
          </w:tcPr>
          <w:p w14:paraId="6B617FD5" w14:textId="54D956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R4-2108946</w:t>
            </w:r>
          </w:p>
        </w:tc>
        <w:tc>
          <w:tcPr>
            <w:tcW w:w="927" w:type="pct"/>
          </w:tcPr>
          <w:p w14:paraId="1671FE53" w14:textId="30E89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Rel-17 TS 38.101-1</w:t>
            </w:r>
          </w:p>
        </w:tc>
        <w:tc>
          <w:tcPr>
            <w:tcW w:w="829" w:type="pct"/>
          </w:tcPr>
          <w:p w14:paraId="2E367804" w14:textId="66A4B8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336" w:type="pct"/>
          </w:tcPr>
          <w:p w14:paraId="7AA6FE54" w14:textId="58471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377C44A" w14:textId="3ADE3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0750</w:t>
            </w:r>
          </w:p>
        </w:tc>
        <w:tc>
          <w:tcPr>
            <w:tcW w:w="232" w:type="pct"/>
          </w:tcPr>
          <w:p w14:paraId="54B23AC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84B8EE" w14:textId="79D4F8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B772DC" w14:textId="7A594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2BE00B7" w14:textId="4D8581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5E2E5F6C" w14:textId="15D887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2220E7" w14:textId="77777777" w:rsidTr="000C2718">
        <w:tc>
          <w:tcPr>
            <w:tcW w:w="464" w:type="pct"/>
          </w:tcPr>
          <w:p w14:paraId="7484E148" w14:textId="3E551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R4-2108977</w:t>
            </w:r>
          </w:p>
        </w:tc>
        <w:tc>
          <w:tcPr>
            <w:tcW w:w="927" w:type="pct"/>
          </w:tcPr>
          <w:p w14:paraId="28C36B43" w14:textId="6299D2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 of n70</w:t>
            </w:r>
          </w:p>
        </w:tc>
        <w:tc>
          <w:tcPr>
            <w:tcW w:w="829" w:type="pct"/>
          </w:tcPr>
          <w:p w14:paraId="6BF6B697" w14:textId="422761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336" w:type="pct"/>
          </w:tcPr>
          <w:p w14:paraId="72C7A31B" w14:textId="7BCF4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FC94482" w14:textId="59CF0B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0751</w:t>
            </w:r>
          </w:p>
        </w:tc>
        <w:tc>
          <w:tcPr>
            <w:tcW w:w="232" w:type="pct"/>
          </w:tcPr>
          <w:p w14:paraId="1756194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1386FD" w14:textId="76FD4B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12E707A" w14:textId="6E460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D9DC69E" w14:textId="0FDCB1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8D9947C" w14:textId="2097A3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741762" w14:textId="77777777" w:rsidTr="000C2718">
        <w:tc>
          <w:tcPr>
            <w:tcW w:w="464" w:type="pct"/>
          </w:tcPr>
          <w:p w14:paraId="56A49E12" w14:textId="13B1E9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R4-2108986</w:t>
            </w:r>
          </w:p>
        </w:tc>
        <w:tc>
          <w:tcPr>
            <w:tcW w:w="927" w:type="pct"/>
          </w:tcPr>
          <w:p w14:paraId="0450F155" w14:textId="2B590B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829" w:type="pct"/>
          </w:tcPr>
          <w:p w14:paraId="304706B9" w14:textId="122B77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2FD9AD91" w14:textId="28874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CE45CA8" w14:textId="68D27B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0752</w:t>
            </w:r>
          </w:p>
        </w:tc>
        <w:tc>
          <w:tcPr>
            <w:tcW w:w="232" w:type="pct"/>
          </w:tcPr>
          <w:p w14:paraId="6FC36F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A1EC1E" w14:textId="6DC733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9EC018E" w14:textId="0E063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E048970" w14:textId="1EB0B8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694" w:type="pct"/>
          </w:tcPr>
          <w:p w14:paraId="1F197A43" w14:textId="7CA3B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65F0655" w14:textId="77777777" w:rsidTr="000C2718">
        <w:tc>
          <w:tcPr>
            <w:tcW w:w="464" w:type="pct"/>
          </w:tcPr>
          <w:p w14:paraId="61B790E3" w14:textId="3682E7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R4-2107800</w:t>
            </w:r>
          </w:p>
        </w:tc>
        <w:tc>
          <w:tcPr>
            <w:tcW w:w="927" w:type="pct"/>
          </w:tcPr>
          <w:p w14:paraId="5A3E3BCA" w14:textId="57089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829" w:type="pct"/>
          </w:tcPr>
          <w:p w14:paraId="2088A0BB" w14:textId="004E21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336" w:type="pct"/>
          </w:tcPr>
          <w:p w14:paraId="348AF270" w14:textId="50747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183779F" w14:textId="1FD4A8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0752</w:t>
            </w:r>
          </w:p>
        </w:tc>
        <w:tc>
          <w:tcPr>
            <w:tcW w:w="232" w:type="pct"/>
          </w:tcPr>
          <w:p w14:paraId="3B90ECCC" w14:textId="3C52EF22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1D92660" w14:textId="54ACB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2A209AA" w14:textId="000ABD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59A1F6" w14:textId="37157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694" w:type="pct"/>
          </w:tcPr>
          <w:p w14:paraId="52A74716" w14:textId="4D357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CFB764" w14:textId="77777777" w:rsidTr="000C2718">
        <w:tc>
          <w:tcPr>
            <w:tcW w:w="464" w:type="pct"/>
          </w:tcPr>
          <w:p w14:paraId="19E339F5" w14:textId="28BB6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R4-2109039</w:t>
            </w:r>
          </w:p>
        </w:tc>
        <w:tc>
          <w:tcPr>
            <w:tcW w:w="927" w:type="pct"/>
          </w:tcPr>
          <w:p w14:paraId="3D333CB4" w14:textId="37B23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V2X_n78A-n47A</w:t>
            </w:r>
          </w:p>
        </w:tc>
        <w:tc>
          <w:tcPr>
            <w:tcW w:w="829" w:type="pct"/>
          </w:tcPr>
          <w:p w14:paraId="71AC90EA" w14:textId="4A58E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044064D0" w14:textId="505B8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5682028" w14:textId="6268D8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0753</w:t>
            </w:r>
          </w:p>
        </w:tc>
        <w:tc>
          <w:tcPr>
            <w:tcW w:w="232" w:type="pct"/>
          </w:tcPr>
          <w:p w14:paraId="76A678E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78C547" w14:textId="6B490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33517C7" w14:textId="6ACE48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6DDDED1" w14:textId="06C070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694" w:type="pct"/>
          </w:tcPr>
          <w:p w14:paraId="38B9FA9A" w14:textId="1FA7DC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1C786CC6" w14:textId="77777777" w:rsidTr="000C2718">
        <w:tc>
          <w:tcPr>
            <w:tcW w:w="464" w:type="pct"/>
          </w:tcPr>
          <w:p w14:paraId="790F36C0" w14:textId="52F19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R4-2109041</w:t>
            </w:r>
          </w:p>
        </w:tc>
        <w:tc>
          <w:tcPr>
            <w:tcW w:w="927" w:type="pct"/>
          </w:tcPr>
          <w:p w14:paraId="57B457BD" w14:textId="19D83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TS 38.101-1, Introduce new band </w:t>
            </w:r>
            <w:r>
              <w:rPr>
                <w:sz w:val="16"/>
              </w:rPr>
              <w:lastRenderedPageBreak/>
              <w:t>combination of V2X_n79A-n47A</w:t>
            </w:r>
          </w:p>
        </w:tc>
        <w:tc>
          <w:tcPr>
            <w:tcW w:w="829" w:type="pct"/>
          </w:tcPr>
          <w:p w14:paraId="3C96CE65" w14:textId="16C1B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336" w:type="pct"/>
          </w:tcPr>
          <w:p w14:paraId="0078BF47" w14:textId="1FD543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34EBE51" w14:textId="5397A9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0754</w:t>
            </w:r>
          </w:p>
        </w:tc>
        <w:tc>
          <w:tcPr>
            <w:tcW w:w="232" w:type="pct"/>
          </w:tcPr>
          <w:p w14:paraId="6EE7F3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7F1FA5" w14:textId="7C4028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EDEE28" w14:textId="4464B4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8D65FFB" w14:textId="66785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694" w:type="pct"/>
          </w:tcPr>
          <w:p w14:paraId="732CE5CA" w14:textId="30D48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7045035D" w14:textId="77777777" w:rsidTr="000C2718">
        <w:tc>
          <w:tcPr>
            <w:tcW w:w="464" w:type="pct"/>
          </w:tcPr>
          <w:p w14:paraId="58E05F37" w14:textId="229EE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R4-2109123</w:t>
            </w:r>
          </w:p>
        </w:tc>
        <w:tc>
          <w:tcPr>
            <w:tcW w:w="927" w:type="pct"/>
          </w:tcPr>
          <w:p w14:paraId="32B1B6EB" w14:textId="45D6D7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829" w:type="pct"/>
          </w:tcPr>
          <w:p w14:paraId="66C32B76" w14:textId="5E279D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686742C1" w14:textId="30D34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C78CDBD" w14:textId="3477F0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0755</w:t>
            </w:r>
          </w:p>
        </w:tc>
        <w:tc>
          <w:tcPr>
            <w:tcW w:w="232" w:type="pct"/>
          </w:tcPr>
          <w:p w14:paraId="2179AD8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028355" w14:textId="784C80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F7540AC" w14:textId="29DAD2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03EFCCC" w14:textId="4ACCC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694" w:type="pct"/>
          </w:tcPr>
          <w:p w14:paraId="1B74F0C2" w14:textId="2C0EF2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5FDDB24" w14:textId="77777777" w:rsidTr="000C2718">
        <w:tc>
          <w:tcPr>
            <w:tcW w:w="464" w:type="pct"/>
          </w:tcPr>
          <w:p w14:paraId="21DFEDB4" w14:textId="36CCD9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R4-2109125</w:t>
            </w:r>
          </w:p>
        </w:tc>
        <w:tc>
          <w:tcPr>
            <w:tcW w:w="927" w:type="pct"/>
          </w:tcPr>
          <w:p w14:paraId="26AEDC1F" w14:textId="6BC4ED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829" w:type="pct"/>
          </w:tcPr>
          <w:p w14:paraId="1D3F60EA" w14:textId="7CE640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336" w:type="pct"/>
          </w:tcPr>
          <w:p w14:paraId="2375A7B5" w14:textId="283EB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3AF9528" w14:textId="094816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0756</w:t>
            </w:r>
          </w:p>
        </w:tc>
        <w:tc>
          <w:tcPr>
            <w:tcW w:w="232" w:type="pct"/>
          </w:tcPr>
          <w:p w14:paraId="31FA07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FFCABD" w14:textId="2D833A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311A8CC" w14:textId="1E70E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78588C8" w14:textId="6C431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694" w:type="pct"/>
          </w:tcPr>
          <w:p w14:paraId="28DD1F13" w14:textId="65ECA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9E4FEE0" w14:textId="77777777" w:rsidTr="000C2718">
        <w:tc>
          <w:tcPr>
            <w:tcW w:w="464" w:type="pct"/>
          </w:tcPr>
          <w:p w14:paraId="195541F7" w14:textId="7112A8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R4-2109126</w:t>
            </w:r>
          </w:p>
        </w:tc>
        <w:tc>
          <w:tcPr>
            <w:tcW w:w="927" w:type="pct"/>
          </w:tcPr>
          <w:p w14:paraId="76D05806" w14:textId="73C6AC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829" w:type="pct"/>
          </w:tcPr>
          <w:p w14:paraId="31CDE055" w14:textId="27D1D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336" w:type="pct"/>
          </w:tcPr>
          <w:p w14:paraId="4223E3FC" w14:textId="37F47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5EE22D8" w14:textId="37A05A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0757</w:t>
            </w:r>
          </w:p>
        </w:tc>
        <w:tc>
          <w:tcPr>
            <w:tcW w:w="232" w:type="pct"/>
          </w:tcPr>
          <w:p w14:paraId="4BBBB2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AC27A93" w14:textId="1DBAF0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1E5508B" w14:textId="279EC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4F90C8" w14:textId="10D11E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694" w:type="pct"/>
          </w:tcPr>
          <w:p w14:paraId="7872098B" w14:textId="41925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27535A" w14:textId="77777777" w:rsidTr="000C2718">
        <w:tc>
          <w:tcPr>
            <w:tcW w:w="464" w:type="pct"/>
          </w:tcPr>
          <w:p w14:paraId="65E10039" w14:textId="0CB5A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R4-2109128</w:t>
            </w:r>
          </w:p>
        </w:tc>
        <w:tc>
          <w:tcPr>
            <w:tcW w:w="927" w:type="pct"/>
          </w:tcPr>
          <w:p w14:paraId="03D28020" w14:textId="2EFEA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829" w:type="pct"/>
          </w:tcPr>
          <w:p w14:paraId="3D89F0F1" w14:textId="79FF2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FED128F" w14:textId="4C0D9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4EDDCF3" w14:textId="412D84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0758</w:t>
            </w:r>
          </w:p>
        </w:tc>
        <w:tc>
          <w:tcPr>
            <w:tcW w:w="232" w:type="pct"/>
          </w:tcPr>
          <w:p w14:paraId="644250C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220842" w14:textId="0A4B8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7A3B2A1" w14:textId="0E9F14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E089E7C" w14:textId="07DB1F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BB4C646" w14:textId="7C4D7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CD8B0B8" w14:textId="77777777" w:rsidTr="000C2718">
        <w:tc>
          <w:tcPr>
            <w:tcW w:w="464" w:type="pct"/>
          </w:tcPr>
          <w:p w14:paraId="0E3C5953" w14:textId="20008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R4-2109129</w:t>
            </w:r>
          </w:p>
        </w:tc>
        <w:tc>
          <w:tcPr>
            <w:tcW w:w="927" w:type="pct"/>
          </w:tcPr>
          <w:p w14:paraId="3C3B85D1" w14:textId="4EB035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829" w:type="pct"/>
          </w:tcPr>
          <w:p w14:paraId="52897366" w14:textId="58F22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E1CED0A" w14:textId="5DBB94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6BE826F" w14:textId="00456F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0759</w:t>
            </w:r>
          </w:p>
        </w:tc>
        <w:tc>
          <w:tcPr>
            <w:tcW w:w="232" w:type="pct"/>
          </w:tcPr>
          <w:p w14:paraId="459EA2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BCDD96" w14:textId="02DAE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58DBB26" w14:textId="23FBD7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51A427" w14:textId="0F806F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C13560B" w14:textId="4D5270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9413852" w14:textId="77777777" w:rsidTr="000C2718">
        <w:tc>
          <w:tcPr>
            <w:tcW w:w="464" w:type="pct"/>
          </w:tcPr>
          <w:p w14:paraId="3147FD2E" w14:textId="061AA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  <w:tc>
          <w:tcPr>
            <w:tcW w:w="927" w:type="pct"/>
          </w:tcPr>
          <w:p w14:paraId="31C89857" w14:textId="468341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829" w:type="pct"/>
          </w:tcPr>
          <w:p w14:paraId="77891825" w14:textId="3484B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1703BC6" w14:textId="63BFA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9B21058" w14:textId="498C67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0759</w:t>
            </w:r>
          </w:p>
        </w:tc>
        <w:tc>
          <w:tcPr>
            <w:tcW w:w="232" w:type="pct"/>
          </w:tcPr>
          <w:p w14:paraId="2F29CBA6" w14:textId="2A6E724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1766450" w14:textId="6A23F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F33610" w14:textId="00B450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E6DFE52" w14:textId="206E4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CC268F5" w14:textId="42F8D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FC52BE7" w14:textId="77777777" w:rsidTr="000C2718">
        <w:tc>
          <w:tcPr>
            <w:tcW w:w="464" w:type="pct"/>
          </w:tcPr>
          <w:p w14:paraId="39DCCA32" w14:textId="5A32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R4-2109130</w:t>
            </w:r>
          </w:p>
        </w:tc>
        <w:tc>
          <w:tcPr>
            <w:tcW w:w="927" w:type="pct"/>
          </w:tcPr>
          <w:p w14:paraId="6645A0E6" w14:textId="4D806F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829" w:type="pct"/>
          </w:tcPr>
          <w:p w14:paraId="183A955D" w14:textId="533248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A80C34A" w14:textId="4B05E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8D0B1B1" w14:textId="3CCCD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0760</w:t>
            </w:r>
          </w:p>
        </w:tc>
        <w:tc>
          <w:tcPr>
            <w:tcW w:w="232" w:type="pct"/>
          </w:tcPr>
          <w:p w14:paraId="593DBB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5E5646" w14:textId="185B5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E208E9A" w14:textId="03E3D1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20B7540" w14:textId="55F25D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C9DE0C7" w14:textId="4DE70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A738AD6" w14:textId="77777777" w:rsidTr="000C2718">
        <w:tc>
          <w:tcPr>
            <w:tcW w:w="464" w:type="pct"/>
          </w:tcPr>
          <w:p w14:paraId="7FE652CC" w14:textId="7DA213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  <w:tc>
          <w:tcPr>
            <w:tcW w:w="927" w:type="pct"/>
          </w:tcPr>
          <w:p w14:paraId="42034E4D" w14:textId="4DD2F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829" w:type="pct"/>
          </w:tcPr>
          <w:p w14:paraId="13DFB2EC" w14:textId="30FDE5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7DFBE23" w14:textId="175287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D8DF33F" w14:textId="54213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0760</w:t>
            </w:r>
          </w:p>
        </w:tc>
        <w:tc>
          <w:tcPr>
            <w:tcW w:w="232" w:type="pct"/>
          </w:tcPr>
          <w:p w14:paraId="39B98A02" w14:textId="197CE9C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DF04B91" w14:textId="68208F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8FAF2D" w14:textId="4428E5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1401F58" w14:textId="6FF7B1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3FF768B" w14:textId="0C5A3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A35506" w14:textId="77777777" w:rsidTr="000C2718">
        <w:tc>
          <w:tcPr>
            <w:tcW w:w="464" w:type="pct"/>
          </w:tcPr>
          <w:p w14:paraId="778A5445" w14:textId="40018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R4-2109140</w:t>
            </w:r>
          </w:p>
        </w:tc>
        <w:tc>
          <w:tcPr>
            <w:tcW w:w="927" w:type="pct"/>
          </w:tcPr>
          <w:p w14:paraId="10CFCA30" w14:textId="15917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829" w:type="pct"/>
          </w:tcPr>
          <w:p w14:paraId="0E8C554E" w14:textId="09593D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38B137DA" w14:textId="3F9960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1B8679D" w14:textId="7A27F6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0761</w:t>
            </w:r>
          </w:p>
        </w:tc>
        <w:tc>
          <w:tcPr>
            <w:tcW w:w="232" w:type="pct"/>
          </w:tcPr>
          <w:p w14:paraId="1A6B95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C43E097" w14:textId="6A1B2D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30BB8AD" w14:textId="2FB71B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3B8AB0D" w14:textId="1E95C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E86E245" w14:textId="74347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1C41994" w14:textId="77777777" w:rsidTr="000C2718">
        <w:tc>
          <w:tcPr>
            <w:tcW w:w="464" w:type="pct"/>
          </w:tcPr>
          <w:p w14:paraId="362CCCC0" w14:textId="2B161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R4-2109143</w:t>
            </w:r>
          </w:p>
        </w:tc>
        <w:tc>
          <w:tcPr>
            <w:tcW w:w="927" w:type="pct"/>
          </w:tcPr>
          <w:p w14:paraId="6FB7B598" w14:textId="08770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829" w:type="pct"/>
          </w:tcPr>
          <w:p w14:paraId="75BE6BDF" w14:textId="5A4BC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253D3A55" w14:textId="2839E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8F38D25" w14:textId="4F785E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0762</w:t>
            </w:r>
          </w:p>
        </w:tc>
        <w:tc>
          <w:tcPr>
            <w:tcW w:w="232" w:type="pct"/>
          </w:tcPr>
          <w:p w14:paraId="727A9C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C3A594" w14:textId="57E0E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0B3FCA7" w14:textId="694C2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3F05CFF" w14:textId="29EA39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72C83AB" w14:textId="19BB8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09A7BF0" w14:textId="77777777" w:rsidTr="000C2718">
        <w:tc>
          <w:tcPr>
            <w:tcW w:w="464" w:type="pct"/>
          </w:tcPr>
          <w:p w14:paraId="19CD6523" w14:textId="519194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R4-2109145</w:t>
            </w:r>
          </w:p>
        </w:tc>
        <w:tc>
          <w:tcPr>
            <w:tcW w:w="927" w:type="pct"/>
          </w:tcPr>
          <w:p w14:paraId="77ADA1B0" w14:textId="58F73B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829" w:type="pct"/>
          </w:tcPr>
          <w:p w14:paraId="5B20E30F" w14:textId="1FA0BF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17B395B0" w14:textId="74E46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F822F3E" w14:textId="79E57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0763</w:t>
            </w:r>
          </w:p>
        </w:tc>
        <w:tc>
          <w:tcPr>
            <w:tcW w:w="232" w:type="pct"/>
          </w:tcPr>
          <w:p w14:paraId="205B41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DD6BA4" w14:textId="737DB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47773AE" w14:textId="38C04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59DB2C6" w14:textId="42D2D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DE04A97" w14:textId="2E4AF3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980AA1A" w14:textId="77777777" w:rsidTr="000C2718">
        <w:tc>
          <w:tcPr>
            <w:tcW w:w="464" w:type="pct"/>
          </w:tcPr>
          <w:p w14:paraId="252EA8DC" w14:textId="080A94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R4-2109167</w:t>
            </w:r>
          </w:p>
        </w:tc>
        <w:tc>
          <w:tcPr>
            <w:tcW w:w="927" w:type="pct"/>
          </w:tcPr>
          <w:p w14:paraId="0A10C0BD" w14:textId="18FA1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TS38.101-1[R16]: Addition of UE co-existence requirements for n40</w:t>
            </w:r>
          </w:p>
        </w:tc>
        <w:tc>
          <w:tcPr>
            <w:tcW w:w="829" w:type="pct"/>
          </w:tcPr>
          <w:p w14:paraId="3FBECAB5" w14:textId="4CF3F8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15735680" w14:textId="46803B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4CA30B0" w14:textId="406B24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0764</w:t>
            </w:r>
          </w:p>
        </w:tc>
        <w:tc>
          <w:tcPr>
            <w:tcW w:w="232" w:type="pct"/>
          </w:tcPr>
          <w:p w14:paraId="5BBA8E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FF77C8" w14:textId="69637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9A308B3" w14:textId="28875C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E919B17" w14:textId="6C005E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2F76F97" w14:textId="65426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52F62C" w14:textId="77777777" w:rsidTr="000C2718">
        <w:tc>
          <w:tcPr>
            <w:tcW w:w="464" w:type="pct"/>
          </w:tcPr>
          <w:p w14:paraId="25BAC5F0" w14:textId="79BAC3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R4-2109168</w:t>
            </w:r>
          </w:p>
        </w:tc>
        <w:tc>
          <w:tcPr>
            <w:tcW w:w="927" w:type="pct"/>
          </w:tcPr>
          <w:p w14:paraId="09485152" w14:textId="0CFD77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TS38.101-1[R17]: Addition of UE co-existence requirements for n40</w:t>
            </w:r>
          </w:p>
        </w:tc>
        <w:tc>
          <w:tcPr>
            <w:tcW w:w="829" w:type="pct"/>
          </w:tcPr>
          <w:p w14:paraId="3664750E" w14:textId="72E825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46EB71C0" w14:textId="4EFFA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177C085" w14:textId="4010F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0765</w:t>
            </w:r>
          </w:p>
        </w:tc>
        <w:tc>
          <w:tcPr>
            <w:tcW w:w="232" w:type="pct"/>
          </w:tcPr>
          <w:p w14:paraId="7A218C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4099159" w14:textId="653FC3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E19E890" w14:textId="5A49F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2FB9F13" w14:textId="63D13D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A126FAB" w14:textId="6D285A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A13543" w14:textId="77777777" w:rsidTr="000C2718">
        <w:tc>
          <w:tcPr>
            <w:tcW w:w="464" w:type="pct"/>
          </w:tcPr>
          <w:p w14:paraId="37F59DCB" w14:textId="69852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R4-2109166</w:t>
            </w:r>
          </w:p>
        </w:tc>
        <w:tc>
          <w:tcPr>
            <w:tcW w:w="927" w:type="pct"/>
          </w:tcPr>
          <w:p w14:paraId="64B33449" w14:textId="346EA1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TS38.101-1[R15]: Addition of UE co-existence requirements for n40</w:t>
            </w:r>
          </w:p>
        </w:tc>
        <w:tc>
          <w:tcPr>
            <w:tcW w:w="829" w:type="pct"/>
          </w:tcPr>
          <w:p w14:paraId="49E9AF8F" w14:textId="133DE7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2500CF07" w14:textId="48DAA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B12FD5C" w14:textId="08622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0766</w:t>
            </w:r>
          </w:p>
        </w:tc>
        <w:tc>
          <w:tcPr>
            <w:tcW w:w="232" w:type="pct"/>
          </w:tcPr>
          <w:p w14:paraId="128E86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D021B7" w14:textId="39C4A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BAA1EAE" w14:textId="488010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867D1B4" w14:textId="74072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1E4B930" w14:textId="511B7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D17C3C6" w14:textId="77777777" w:rsidTr="000C2718">
        <w:tc>
          <w:tcPr>
            <w:tcW w:w="464" w:type="pct"/>
          </w:tcPr>
          <w:p w14:paraId="31F20B10" w14:textId="03BE4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R4-2109185</w:t>
            </w:r>
          </w:p>
        </w:tc>
        <w:tc>
          <w:tcPr>
            <w:tcW w:w="927" w:type="pct"/>
          </w:tcPr>
          <w:p w14:paraId="2D9F2973" w14:textId="35732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829" w:type="pct"/>
          </w:tcPr>
          <w:p w14:paraId="4E05E2F0" w14:textId="1E65F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336" w:type="pct"/>
          </w:tcPr>
          <w:p w14:paraId="52DFF9F0" w14:textId="48239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584437A" w14:textId="17E924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0767</w:t>
            </w:r>
          </w:p>
        </w:tc>
        <w:tc>
          <w:tcPr>
            <w:tcW w:w="232" w:type="pct"/>
          </w:tcPr>
          <w:p w14:paraId="6E1D909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41A315" w14:textId="663072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41A6AEC" w14:textId="6BAF76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48490D0" w14:textId="45747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694" w:type="pct"/>
          </w:tcPr>
          <w:p w14:paraId="7CB4546D" w14:textId="20947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C785B3" w14:textId="77777777" w:rsidTr="000C2718">
        <w:tc>
          <w:tcPr>
            <w:tcW w:w="464" w:type="pct"/>
          </w:tcPr>
          <w:p w14:paraId="6A3979F0" w14:textId="04611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R4-2109262</w:t>
            </w:r>
          </w:p>
        </w:tc>
        <w:tc>
          <w:tcPr>
            <w:tcW w:w="927" w:type="pct"/>
          </w:tcPr>
          <w:p w14:paraId="3A07DFF4" w14:textId="1C5EC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Pcmax - NR-DC for DC cat. A-B combinations</w:t>
            </w:r>
          </w:p>
        </w:tc>
        <w:tc>
          <w:tcPr>
            <w:tcW w:w="829" w:type="pct"/>
          </w:tcPr>
          <w:p w14:paraId="5B275F77" w14:textId="7BDCE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336" w:type="pct"/>
          </w:tcPr>
          <w:p w14:paraId="1086518B" w14:textId="653C70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BF2F7E6" w14:textId="5AB1AB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0768</w:t>
            </w:r>
          </w:p>
        </w:tc>
        <w:tc>
          <w:tcPr>
            <w:tcW w:w="232" w:type="pct"/>
          </w:tcPr>
          <w:p w14:paraId="031CE11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5F3DB1E" w14:textId="6D1076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729C45F" w14:textId="2BAC6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85F635F" w14:textId="113D4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694" w:type="pct"/>
          </w:tcPr>
          <w:p w14:paraId="1E73E93D" w14:textId="77AE7D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722306" w14:textId="77777777" w:rsidTr="000C2718">
        <w:tc>
          <w:tcPr>
            <w:tcW w:w="464" w:type="pct"/>
          </w:tcPr>
          <w:p w14:paraId="7CE2ECF7" w14:textId="5BB696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R4-2109264</w:t>
            </w:r>
          </w:p>
        </w:tc>
        <w:tc>
          <w:tcPr>
            <w:tcW w:w="927" w:type="pct"/>
          </w:tcPr>
          <w:p w14:paraId="28A9C2DB" w14:textId="06B25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829" w:type="pct"/>
          </w:tcPr>
          <w:p w14:paraId="13A5209B" w14:textId="02AA97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36" w:type="pct"/>
          </w:tcPr>
          <w:p w14:paraId="40E09401" w14:textId="65736B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29ABEF6" w14:textId="17EE2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0769</w:t>
            </w:r>
          </w:p>
        </w:tc>
        <w:tc>
          <w:tcPr>
            <w:tcW w:w="232" w:type="pct"/>
          </w:tcPr>
          <w:p w14:paraId="059C999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BE095B" w14:textId="260F26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C79D96B" w14:textId="2E45F0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996A19B" w14:textId="4C2BD2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62C298F0" w14:textId="48283C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34719E0" w14:textId="77777777" w:rsidTr="000C2718">
        <w:tc>
          <w:tcPr>
            <w:tcW w:w="464" w:type="pct"/>
          </w:tcPr>
          <w:p w14:paraId="3674081E" w14:textId="39B88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  <w:tc>
          <w:tcPr>
            <w:tcW w:w="927" w:type="pct"/>
          </w:tcPr>
          <w:p w14:paraId="1C683E6B" w14:textId="7671CB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829" w:type="pct"/>
          </w:tcPr>
          <w:p w14:paraId="662F4857" w14:textId="06A33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36" w:type="pct"/>
          </w:tcPr>
          <w:p w14:paraId="3EF717A8" w14:textId="3F391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8537102" w14:textId="0CC73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0770</w:t>
            </w:r>
          </w:p>
        </w:tc>
        <w:tc>
          <w:tcPr>
            <w:tcW w:w="232" w:type="pct"/>
          </w:tcPr>
          <w:p w14:paraId="24231F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7E95E0" w14:textId="51F74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D48A5E9" w14:textId="175212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711DF71" w14:textId="429AC5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33B5DF5F" w14:textId="46A9F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4CE2B97" w14:textId="77777777" w:rsidTr="000C2718">
        <w:tc>
          <w:tcPr>
            <w:tcW w:w="464" w:type="pct"/>
          </w:tcPr>
          <w:p w14:paraId="643B6A55" w14:textId="046B20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927" w:type="pct"/>
          </w:tcPr>
          <w:p w14:paraId="566B1E43" w14:textId="1CDC66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829" w:type="pct"/>
          </w:tcPr>
          <w:p w14:paraId="6674D2F2" w14:textId="4E6043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36" w:type="pct"/>
          </w:tcPr>
          <w:p w14:paraId="2ACD6941" w14:textId="5DF82F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54BA633" w14:textId="154C81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0770</w:t>
            </w:r>
          </w:p>
        </w:tc>
        <w:tc>
          <w:tcPr>
            <w:tcW w:w="232" w:type="pct"/>
          </w:tcPr>
          <w:p w14:paraId="6233C63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484E6C" w14:textId="331CD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BF57DA5" w14:textId="737FF9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3E1F8E3" w14:textId="0F97B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0F15DD0E" w14:textId="4B292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CFDB50E" w14:textId="77777777" w:rsidTr="000C2718">
        <w:tc>
          <w:tcPr>
            <w:tcW w:w="464" w:type="pct"/>
          </w:tcPr>
          <w:p w14:paraId="1046FB77" w14:textId="1C17B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R4-2109266</w:t>
            </w:r>
          </w:p>
        </w:tc>
        <w:tc>
          <w:tcPr>
            <w:tcW w:w="927" w:type="pct"/>
          </w:tcPr>
          <w:p w14:paraId="0E29B17E" w14:textId="53F6E1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829" w:type="pct"/>
          </w:tcPr>
          <w:p w14:paraId="708AD728" w14:textId="4132E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36" w:type="pct"/>
          </w:tcPr>
          <w:p w14:paraId="196D1611" w14:textId="58D09F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8F43976" w14:textId="569444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0771</w:t>
            </w:r>
          </w:p>
        </w:tc>
        <w:tc>
          <w:tcPr>
            <w:tcW w:w="232" w:type="pct"/>
          </w:tcPr>
          <w:p w14:paraId="1C4D08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4F161E" w14:textId="11242A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F105C82" w14:textId="338A24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1B9B85F" w14:textId="55B3C1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7CE309D9" w14:textId="6C179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D5143C7" w14:textId="77777777" w:rsidTr="000C2718">
        <w:tc>
          <w:tcPr>
            <w:tcW w:w="464" w:type="pct"/>
          </w:tcPr>
          <w:p w14:paraId="4DD16836" w14:textId="21A1F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R4-2109267</w:t>
            </w:r>
          </w:p>
        </w:tc>
        <w:tc>
          <w:tcPr>
            <w:tcW w:w="927" w:type="pct"/>
          </w:tcPr>
          <w:p w14:paraId="7597AB97" w14:textId="5EB288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829" w:type="pct"/>
          </w:tcPr>
          <w:p w14:paraId="569EC71A" w14:textId="02364B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36" w:type="pct"/>
          </w:tcPr>
          <w:p w14:paraId="2449050B" w14:textId="77ED0F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0532D3F" w14:textId="5C691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0772</w:t>
            </w:r>
          </w:p>
        </w:tc>
        <w:tc>
          <w:tcPr>
            <w:tcW w:w="232" w:type="pct"/>
          </w:tcPr>
          <w:p w14:paraId="31FB90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F088D6" w14:textId="45CA3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8BE2F78" w14:textId="7A706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32FCB23" w14:textId="44F66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6B90CE8F" w14:textId="3B23B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5612042" w14:textId="77777777" w:rsidTr="000C2718">
        <w:tc>
          <w:tcPr>
            <w:tcW w:w="464" w:type="pct"/>
          </w:tcPr>
          <w:p w14:paraId="3BED3D9A" w14:textId="4A1F31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  <w:tc>
          <w:tcPr>
            <w:tcW w:w="927" w:type="pct"/>
          </w:tcPr>
          <w:p w14:paraId="1761009C" w14:textId="29B9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829" w:type="pct"/>
          </w:tcPr>
          <w:p w14:paraId="7F6114F8" w14:textId="41D2A3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36" w:type="pct"/>
          </w:tcPr>
          <w:p w14:paraId="4A6E660E" w14:textId="48DEE0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84DF996" w14:textId="295CF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0773</w:t>
            </w:r>
          </w:p>
        </w:tc>
        <w:tc>
          <w:tcPr>
            <w:tcW w:w="232" w:type="pct"/>
          </w:tcPr>
          <w:p w14:paraId="326CA2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CA0B6AD" w14:textId="6DDE9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C8CB45D" w14:textId="0EB5A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CEFF907" w14:textId="69B67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6D313F95" w14:textId="18C59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A105F2" w14:textId="77777777" w:rsidTr="000C2718">
        <w:tc>
          <w:tcPr>
            <w:tcW w:w="464" w:type="pct"/>
          </w:tcPr>
          <w:p w14:paraId="3986D77D" w14:textId="086DE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927" w:type="pct"/>
          </w:tcPr>
          <w:p w14:paraId="0505B9FE" w14:textId="7B703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829" w:type="pct"/>
          </w:tcPr>
          <w:p w14:paraId="47BD081C" w14:textId="1C341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336" w:type="pct"/>
          </w:tcPr>
          <w:p w14:paraId="39ECF4E9" w14:textId="15B11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27C6735" w14:textId="467CB8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0773</w:t>
            </w:r>
          </w:p>
        </w:tc>
        <w:tc>
          <w:tcPr>
            <w:tcW w:w="232" w:type="pct"/>
          </w:tcPr>
          <w:p w14:paraId="099050E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7D1A19" w14:textId="39C52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A5ED293" w14:textId="5AFB6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2C132AA" w14:textId="7A5FB8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48C159DB" w14:textId="453108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CBA0F3B" w14:textId="77777777" w:rsidTr="000C2718">
        <w:tc>
          <w:tcPr>
            <w:tcW w:w="464" w:type="pct"/>
          </w:tcPr>
          <w:p w14:paraId="42FB703C" w14:textId="58E6F1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R4-2109378</w:t>
            </w:r>
          </w:p>
        </w:tc>
        <w:tc>
          <w:tcPr>
            <w:tcW w:w="927" w:type="pct"/>
          </w:tcPr>
          <w:p w14:paraId="430D8DEE" w14:textId="2EB93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829" w:type="pct"/>
          </w:tcPr>
          <w:p w14:paraId="7A0ABF05" w14:textId="132EC8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336" w:type="pct"/>
          </w:tcPr>
          <w:p w14:paraId="094F21AC" w14:textId="04D356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BCB8AE4" w14:textId="3AA1A5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0774</w:t>
            </w:r>
          </w:p>
        </w:tc>
        <w:tc>
          <w:tcPr>
            <w:tcW w:w="232" w:type="pct"/>
          </w:tcPr>
          <w:p w14:paraId="0A9C2AA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41C98F1" w14:textId="66552D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8241456" w14:textId="6CCB09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B2D2FB0" w14:textId="4435B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694" w:type="pct"/>
          </w:tcPr>
          <w:p w14:paraId="2F8B43F0" w14:textId="5C23A6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196F171" w14:textId="77777777" w:rsidTr="000C2718">
        <w:tc>
          <w:tcPr>
            <w:tcW w:w="464" w:type="pct"/>
          </w:tcPr>
          <w:p w14:paraId="47FC1DFA" w14:textId="46B97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  <w:tc>
          <w:tcPr>
            <w:tcW w:w="927" w:type="pct"/>
          </w:tcPr>
          <w:p w14:paraId="2E16EA85" w14:textId="53766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829" w:type="pct"/>
          </w:tcPr>
          <w:p w14:paraId="402FBCF8" w14:textId="010CD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336" w:type="pct"/>
          </w:tcPr>
          <w:p w14:paraId="027148F8" w14:textId="65296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F090186" w14:textId="7F8336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0774</w:t>
            </w:r>
          </w:p>
        </w:tc>
        <w:tc>
          <w:tcPr>
            <w:tcW w:w="232" w:type="pct"/>
          </w:tcPr>
          <w:p w14:paraId="278C4AB3" w14:textId="67CDADC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C1A776A" w14:textId="589176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E63F4CD" w14:textId="5F78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BB32767" w14:textId="1DA11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694" w:type="pct"/>
          </w:tcPr>
          <w:p w14:paraId="32FB6679" w14:textId="47E932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697F4C" w14:textId="77777777" w:rsidTr="000C2718">
        <w:tc>
          <w:tcPr>
            <w:tcW w:w="464" w:type="pct"/>
          </w:tcPr>
          <w:p w14:paraId="680AD5AD" w14:textId="54457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R4-2109443</w:t>
            </w:r>
          </w:p>
        </w:tc>
        <w:tc>
          <w:tcPr>
            <w:tcW w:w="927" w:type="pct"/>
          </w:tcPr>
          <w:p w14:paraId="02B43135" w14:textId="084F2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Addition of 3.45-3.55 GHz and modifiedMPR behavior </w:t>
            </w:r>
            <w:r>
              <w:rPr>
                <w:sz w:val="16"/>
              </w:rPr>
              <w:lastRenderedPageBreak/>
              <w:t>in Band n77 for the US</w:t>
            </w:r>
          </w:p>
        </w:tc>
        <w:tc>
          <w:tcPr>
            <w:tcW w:w="829" w:type="pct"/>
          </w:tcPr>
          <w:p w14:paraId="55D06C2F" w14:textId="5EE6E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Apple, Skyworks Solutions Inc., T-Mobile </w:t>
            </w:r>
            <w:r>
              <w:rPr>
                <w:sz w:val="16"/>
              </w:rPr>
              <w:lastRenderedPageBreak/>
              <w:t>USA</w:t>
            </w:r>
          </w:p>
        </w:tc>
        <w:tc>
          <w:tcPr>
            <w:tcW w:w="336" w:type="pct"/>
          </w:tcPr>
          <w:p w14:paraId="37D32E2E" w14:textId="5BEF4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38.101-1</w:t>
            </w:r>
          </w:p>
        </w:tc>
        <w:tc>
          <w:tcPr>
            <w:tcW w:w="242" w:type="pct"/>
          </w:tcPr>
          <w:p w14:paraId="3B9F62CB" w14:textId="05DE77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0775</w:t>
            </w:r>
          </w:p>
        </w:tc>
        <w:tc>
          <w:tcPr>
            <w:tcW w:w="232" w:type="pct"/>
          </w:tcPr>
          <w:p w14:paraId="6C9DD58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16207D" w14:textId="4299B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1E96A4D" w14:textId="1EB3D6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9FCE6F" w14:textId="744883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27BF5696" w14:textId="1CDF5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CF41E1F" w14:textId="77777777" w:rsidTr="000C2718">
        <w:tc>
          <w:tcPr>
            <w:tcW w:w="464" w:type="pct"/>
          </w:tcPr>
          <w:p w14:paraId="05B85E61" w14:textId="1C3469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R4-2109444</w:t>
            </w:r>
          </w:p>
        </w:tc>
        <w:tc>
          <w:tcPr>
            <w:tcW w:w="927" w:type="pct"/>
          </w:tcPr>
          <w:p w14:paraId="0D095D79" w14:textId="21BB40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829" w:type="pct"/>
          </w:tcPr>
          <w:p w14:paraId="3B53A135" w14:textId="27AFB4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336" w:type="pct"/>
          </w:tcPr>
          <w:p w14:paraId="125C3537" w14:textId="1A9B60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67232FA" w14:textId="55D842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0776</w:t>
            </w:r>
          </w:p>
        </w:tc>
        <w:tc>
          <w:tcPr>
            <w:tcW w:w="232" w:type="pct"/>
          </w:tcPr>
          <w:p w14:paraId="161AA34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F6710D" w14:textId="648D8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75BB12E" w14:textId="2536D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3A8E0B0" w14:textId="42ECF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60C0BBDE" w14:textId="19057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59E3EBA" w14:textId="77777777" w:rsidTr="000C2718">
        <w:tc>
          <w:tcPr>
            <w:tcW w:w="464" w:type="pct"/>
          </w:tcPr>
          <w:p w14:paraId="27E947BF" w14:textId="42D93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R4-2109453</w:t>
            </w:r>
          </w:p>
        </w:tc>
        <w:tc>
          <w:tcPr>
            <w:tcW w:w="927" w:type="pct"/>
          </w:tcPr>
          <w:p w14:paraId="3B723D09" w14:textId="221D9F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829" w:type="pct"/>
          </w:tcPr>
          <w:p w14:paraId="289C4329" w14:textId="657A1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0DC93AEA" w14:textId="18D119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BE5CD44" w14:textId="28D54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0777</w:t>
            </w:r>
          </w:p>
        </w:tc>
        <w:tc>
          <w:tcPr>
            <w:tcW w:w="232" w:type="pct"/>
          </w:tcPr>
          <w:p w14:paraId="3A0094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529FC2" w14:textId="18473C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3C7A2F4" w14:textId="7FF3B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CC33D70" w14:textId="43E873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918C083" w14:textId="47ABCE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FF08A7A" w14:textId="77777777" w:rsidTr="000C2718">
        <w:tc>
          <w:tcPr>
            <w:tcW w:w="464" w:type="pct"/>
          </w:tcPr>
          <w:p w14:paraId="177FE3C6" w14:textId="29FD45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  <w:tc>
          <w:tcPr>
            <w:tcW w:w="927" w:type="pct"/>
          </w:tcPr>
          <w:p w14:paraId="2051EC23" w14:textId="74634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829" w:type="pct"/>
          </w:tcPr>
          <w:p w14:paraId="01DCBFF4" w14:textId="1FD231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0CBCA0D3" w14:textId="5DD48C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B728670" w14:textId="3E156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0777</w:t>
            </w:r>
          </w:p>
        </w:tc>
        <w:tc>
          <w:tcPr>
            <w:tcW w:w="232" w:type="pct"/>
          </w:tcPr>
          <w:p w14:paraId="339C419C" w14:textId="5757222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C8DBA71" w14:textId="44C74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4364071" w14:textId="2B6941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052FC27" w14:textId="7FFB4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AA03A7D" w14:textId="66142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D50CCE" w14:textId="77777777" w:rsidTr="000C2718">
        <w:tc>
          <w:tcPr>
            <w:tcW w:w="464" w:type="pct"/>
          </w:tcPr>
          <w:p w14:paraId="484B662B" w14:textId="4158F2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R4-2109454</w:t>
            </w:r>
          </w:p>
        </w:tc>
        <w:tc>
          <w:tcPr>
            <w:tcW w:w="927" w:type="pct"/>
          </w:tcPr>
          <w:p w14:paraId="0F9B5AF6" w14:textId="0C567D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829" w:type="pct"/>
          </w:tcPr>
          <w:p w14:paraId="55FD52F4" w14:textId="6D230F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2642E55" w14:textId="75214E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8526EF7" w14:textId="19BE7C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0778</w:t>
            </w:r>
          </w:p>
        </w:tc>
        <w:tc>
          <w:tcPr>
            <w:tcW w:w="232" w:type="pct"/>
          </w:tcPr>
          <w:p w14:paraId="5D77A5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11A960" w14:textId="3BAB3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9BA7DD" w14:textId="31A38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083708D" w14:textId="69F3EE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1D818B98" w14:textId="4E029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9442DF9" w14:textId="77777777" w:rsidTr="000C2718">
        <w:tc>
          <w:tcPr>
            <w:tcW w:w="464" w:type="pct"/>
          </w:tcPr>
          <w:p w14:paraId="666F4D0C" w14:textId="67A47A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  <w:tc>
          <w:tcPr>
            <w:tcW w:w="927" w:type="pct"/>
          </w:tcPr>
          <w:p w14:paraId="56EBB4DA" w14:textId="2C005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829" w:type="pct"/>
          </w:tcPr>
          <w:p w14:paraId="2B85F3D3" w14:textId="24BAC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CE7BD51" w14:textId="2C06D4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156BA31" w14:textId="1D157C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0778</w:t>
            </w:r>
          </w:p>
        </w:tc>
        <w:tc>
          <w:tcPr>
            <w:tcW w:w="232" w:type="pct"/>
          </w:tcPr>
          <w:p w14:paraId="2731EDFA" w14:textId="5C67013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183532E" w14:textId="76A688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61AF0DD" w14:textId="6DD90B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297305E" w14:textId="3A9D56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6D275712" w14:textId="4112E9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1D161E1" w14:textId="77777777" w:rsidTr="000C2718">
        <w:tc>
          <w:tcPr>
            <w:tcW w:w="464" w:type="pct"/>
          </w:tcPr>
          <w:p w14:paraId="6628F6B9" w14:textId="48A4B8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R4-2109458</w:t>
            </w:r>
          </w:p>
        </w:tc>
        <w:tc>
          <w:tcPr>
            <w:tcW w:w="927" w:type="pct"/>
          </w:tcPr>
          <w:p w14:paraId="4C8E1217" w14:textId="72377C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Rel-17</w:t>
            </w:r>
          </w:p>
        </w:tc>
        <w:tc>
          <w:tcPr>
            <w:tcW w:w="829" w:type="pct"/>
          </w:tcPr>
          <w:p w14:paraId="0158D201" w14:textId="55A5EB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77D1514" w14:textId="5956E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49E7A42" w14:textId="7604FE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0779</w:t>
            </w:r>
          </w:p>
        </w:tc>
        <w:tc>
          <w:tcPr>
            <w:tcW w:w="232" w:type="pct"/>
          </w:tcPr>
          <w:p w14:paraId="6EC4FAA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D1FB12" w14:textId="38ABE5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999FCE" w14:textId="35A29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7947981" w14:textId="3979D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6061146" w14:textId="1340F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45609A" w14:textId="77777777" w:rsidTr="000C2718">
        <w:tc>
          <w:tcPr>
            <w:tcW w:w="464" w:type="pct"/>
          </w:tcPr>
          <w:p w14:paraId="03F69559" w14:textId="2797D7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R4-2109477</w:t>
            </w:r>
          </w:p>
        </w:tc>
        <w:tc>
          <w:tcPr>
            <w:tcW w:w="927" w:type="pct"/>
          </w:tcPr>
          <w:p w14:paraId="25CC3467" w14:textId="073418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829" w:type="pct"/>
          </w:tcPr>
          <w:p w14:paraId="26030852" w14:textId="74AB4A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5D62EE68" w14:textId="6A550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760E399" w14:textId="5A5C8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0780</w:t>
            </w:r>
          </w:p>
        </w:tc>
        <w:tc>
          <w:tcPr>
            <w:tcW w:w="232" w:type="pct"/>
          </w:tcPr>
          <w:p w14:paraId="1B0839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5A30EAB" w14:textId="2B96C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B767A3A" w14:textId="535CD8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B3C078C" w14:textId="2BF38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694" w:type="pct"/>
          </w:tcPr>
          <w:p w14:paraId="18FA3EBC" w14:textId="38742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B20DF17" w14:textId="77777777" w:rsidTr="000C2718">
        <w:tc>
          <w:tcPr>
            <w:tcW w:w="464" w:type="pct"/>
          </w:tcPr>
          <w:p w14:paraId="09038B7D" w14:textId="771B4A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  <w:tc>
          <w:tcPr>
            <w:tcW w:w="927" w:type="pct"/>
          </w:tcPr>
          <w:p w14:paraId="680AEDA9" w14:textId="6D190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829" w:type="pct"/>
          </w:tcPr>
          <w:p w14:paraId="064C4F87" w14:textId="74A47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3893AD6F" w14:textId="651F0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471486E" w14:textId="731DAB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0780</w:t>
            </w:r>
          </w:p>
        </w:tc>
        <w:tc>
          <w:tcPr>
            <w:tcW w:w="232" w:type="pct"/>
          </w:tcPr>
          <w:p w14:paraId="58F453EA" w14:textId="544C45B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0441B70" w14:textId="0D1AC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FDD72F3" w14:textId="56EFB3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D8FB742" w14:textId="44D6EC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694" w:type="pct"/>
          </w:tcPr>
          <w:p w14:paraId="7D7636CA" w14:textId="043DF2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9735C3" w14:textId="77777777" w:rsidTr="000C2718">
        <w:tc>
          <w:tcPr>
            <w:tcW w:w="464" w:type="pct"/>
          </w:tcPr>
          <w:p w14:paraId="60C4B661" w14:textId="6EF63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R4-2109530</w:t>
            </w:r>
          </w:p>
        </w:tc>
        <w:tc>
          <w:tcPr>
            <w:tcW w:w="927" w:type="pct"/>
          </w:tcPr>
          <w:p w14:paraId="75958F03" w14:textId="761E23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UE channel bandwidth per operating band</w:t>
            </w:r>
          </w:p>
        </w:tc>
        <w:tc>
          <w:tcPr>
            <w:tcW w:w="829" w:type="pct"/>
          </w:tcPr>
          <w:p w14:paraId="059C55E3" w14:textId="7D496F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5997993D" w14:textId="054EA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7DEA6B5" w14:textId="35585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0781</w:t>
            </w:r>
          </w:p>
        </w:tc>
        <w:tc>
          <w:tcPr>
            <w:tcW w:w="232" w:type="pct"/>
          </w:tcPr>
          <w:p w14:paraId="23AE36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73C11E" w14:textId="188A2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CC47FEE" w14:textId="0788A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96C93D1" w14:textId="1FE705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694" w:type="pct"/>
          </w:tcPr>
          <w:p w14:paraId="056FA846" w14:textId="7CC32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0C800C1" w14:textId="77777777" w:rsidTr="000C2718">
        <w:tc>
          <w:tcPr>
            <w:tcW w:w="464" w:type="pct"/>
          </w:tcPr>
          <w:p w14:paraId="10B7EAD5" w14:textId="73D1E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R4-2109582</w:t>
            </w:r>
          </w:p>
        </w:tc>
        <w:tc>
          <w:tcPr>
            <w:tcW w:w="927" w:type="pct"/>
          </w:tcPr>
          <w:p w14:paraId="7AB8B2AF" w14:textId="564FB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(Rel-16)</w:t>
            </w:r>
          </w:p>
        </w:tc>
        <w:tc>
          <w:tcPr>
            <w:tcW w:w="829" w:type="pct"/>
          </w:tcPr>
          <w:p w14:paraId="1AABE474" w14:textId="4C2630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36" w:type="pct"/>
          </w:tcPr>
          <w:p w14:paraId="4F67F9CD" w14:textId="7010C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2E70822" w14:textId="4FA6E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0782</w:t>
            </w:r>
          </w:p>
        </w:tc>
        <w:tc>
          <w:tcPr>
            <w:tcW w:w="232" w:type="pct"/>
          </w:tcPr>
          <w:p w14:paraId="542FF85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55E77C" w14:textId="508CC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D9E5265" w14:textId="42E66B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DCBB812" w14:textId="1CC7A6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7B615A09" w14:textId="323D5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FEC9FF0" w14:textId="77777777" w:rsidTr="000C2718">
        <w:tc>
          <w:tcPr>
            <w:tcW w:w="464" w:type="pct"/>
          </w:tcPr>
          <w:p w14:paraId="09E5F3C1" w14:textId="43C0A9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R4-2109583</w:t>
            </w:r>
          </w:p>
        </w:tc>
        <w:tc>
          <w:tcPr>
            <w:tcW w:w="927" w:type="pct"/>
          </w:tcPr>
          <w:p w14:paraId="55C4F13A" w14:textId="5131B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(Rel-17)</w:t>
            </w:r>
          </w:p>
        </w:tc>
        <w:tc>
          <w:tcPr>
            <w:tcW w:w="829" w:type="pct"/>
          </w:tcPr>
          <w:p w14:paraId="7F672E29" w14:textId="7C353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36" w:type="pct"/>
          </w:tcPr>
          <w:p w14:paraId="3462D0E8" w14:textId="219C31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DF5316B" w14:textId="002C95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0783</w:t>
            </w:r>
          </w:p>
        </w:tc>
        <w:tc>
          <w:tcPr>
            <w:tcW w:w="232" w:type="pct"/>
          </w:tcPr>
          <w:p w14:paraId="5275A73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9DD968" w14:textId="4960A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0AA2320" w14:textId="1B45AC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A12733E" w14:textId="5B065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40DBEBAA" w14:textId="1DAF1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64CE246" w14:textId="77777777" w:rsidTr="000C2718">
        <w:tc>
          <w:tcPr>
            <w:tcW w:w="464" w:type="pct"/>
          </w:tcPr>
          <w:p w14:paraId="744DA537" w14:textId="1E915F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R4-2109611</w:t>
            </w:r>
          </w:p>
        </w:tc>
        <w:tc>
          <w:tcPr>
            <w:tcW w:w="927" w:type="pct"/>
          </w:tcPr>
          <w:p w14:paraId="61C82704" w14:textId="4A0154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within FR1</w:t>
            </w:r>
          </w:p>
        </w:tc>
        <w:tc>
          <w:tcPr>
            <w:tcW w:w="829" w:type="pct"/>
          </w:tcPr>
          <w:p w14:paraId="568D9DFE" w14:textId="301E2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11F2F570" w14:textId="0FD62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0BE8D33" w14:textId="25FAA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0784</w:t>
            </w:r>
          </w:p>
        </w:tc>
        <w:tc>
          <w:tcPr>
            <w:tcW w:w="232" w:type="pct"/>
          </w:tcPr>
          <w:p w14:paraId="193BAA4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FF5974" w14:textId="1B37C4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F1788CF" w14:textId="457402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4E86CF4" w14:textId="0EA0A5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694" w:type="pct"/>
          </w:tcPr>
          <w:p w14:paraId="23A89AF1" w14:textId="43FAC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6042F3" w14:textId="77777777" w:rsidTr="000C2718">
        <w:tc>
          <w:tcPr>
            <w:tcW w:w="464" w:type="pct"/>
          </w:tcPr>
          <w:p w14:paraId="4BA5B90C" w14:textId="2CF54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R4-2109721</w:t>
            </w:r>
          </w:p>
        </w:tc>
        <w:tc>
          <w:tcPr>
            <w:tcW w:w="927" w:type="pct"/>
          </w:tcPr>
          <w:p w14:paraId="2FB8E77D" w14:textId="59F7B8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829" w:type="pct"/>
          </w:tcPr>
          <w:p w14:paraId="63956FFD" w14:textId="0F706F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76F624FC" w14:textId="67619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BF5BCD9" w14:textId="250D44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0785</w:t>
            </w:r>
          </w:p>
        </w:tc>
        <w:tc>
          <w:tcPr>
            <w:tcW w:w="232" w:type="pct"/>
          </w:tcPr>
          <w:p w14:paraId="7D5AC0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A533E1" w14:textId="091521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C3F9B4" w14:textId="0AA29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A4F6CB9" w14:textId="1B6E3E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40AB220" w14:textId="6F4E6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995B772" w14:textId="77777777" w:rsidTr="000C2718">
        <w:tc>
          <w:tcPr>
            <w:tcW w:w="464" w:type="pct"/>
          </w:tcPr>
          <w:p w14:paraId="4874044D" w14:textId="4FAB3E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R4-2109722</w:t>
            </w:r>
          </w:p>
        </w:tc>
        <w:tc>
          <w:tcPr>
            <w:tcW w:w="927" w:type="pct"/>
          </w:tcPr>
          <w:p w14:paraId="25D5C934" w14:textId="778C3C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829" w:type="pct"/>
          </w:tcPr>
          <w:p w14:paraId="15949175" w14:textId="5A00D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7F9CE681" w14:textId="6C517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143DB20" w14:textId="0B617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0786</w:t>
            </w:r>
          </w:p>
        </w:tc>
        <w:tc>
          <w:tcPr>
            <w:tcW w:w="232" w:type="pct"/>
          </w:tcPr>
          <w:p w14:paraId="633A22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4F69AF" w14:textId="35ED84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962755" w14:textId="7406FE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06FA9AC" w14:textId="4B65A8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6CCCB07" w14:textId="15EE41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02E0E22" w14:textId="77777777" w:rsidTr="000C2718">
        <w:tc>
          <w:tcPr>
            <w:tcW w:w="464" w:type="pct"/>
          </w:tcPr>
          <w:p w14:paraId="4AD4115E" w14:textId="21E0D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R4-2109768</w:t>
            </w:r>
          </w:p>
        </w:tc>
        <w:tc>
          <w:tcPr>
            <w:tcW w:w="927" w:type="pct"/>
          </w:tcPr>
          <w:p w14:paraId="44AB1A11" w14:textId="4AFC76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829" w:type="pct"/>
          </w:tcPr>
          <w:p w14:paraId="7313CC9F" w14:textId="526B0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99DF6C8" w14:textId="6F476F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C113CC9" w14:textId="2293F0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0787</w:t>
            </w:r>
          </w:p>
        </w:tc>
        <w:tc>
          <w:tcPr>
            <w:tcW w:w="232" w:type="pct"/>
          </w:tcPr>
          <w:p w14:paraId="5C55B49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EFE39A8" w14:textId="20802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9F6C755" w14:textId="70685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B49F7E5" w14:textId="6D1810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694" w:type="pct"/>
          </w:tcPr>
          <w:p w14:paraId="0FB7FB3D" w14:textId="4F3DD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FF3D0A8" w14:textId="77777777" w:rsidTr="000C2718">
        <w:tc>
          <w:tcPr>
            <w:tcW w:w="464" w:type="pct"/>
          </w:tcPr>
          <w:p w14:paraId="5929180D" w14:textId="679870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R4-2109772</w:t>
            </w:r>
          </w:p>
        </w:tc>
        <w:tc>
          <w:tcPr>
            <w:tcW w:w="927" w:type="pct"/>
          </w:tcPr>
          <w:p w14:paraId="188C83AA" w14:textId="5E299C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829" w:type="pct"/>
          </w:tcPr>
          <w:p w14:paraId="61A3DB89" w14:textId="7D661A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629FB3F" w14:textId="5117EE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3988FFA" w14:textId="1E2EFD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0788</w:t>
            </w:r>
          </w:p>
        </w:tc>
        <w:tc>
          <w:tcPr>
            <w:tcW w:w="232" w:type="pct"/>
          </w:tcPr>
          <w:p w14:paraId="3ED85FD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DE14B85" w14:textId="0BAD3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71AD854" w14:textId="102E4F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BE9CC07" w14:textId="5BA4D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694" w:type="pct"/>
          </w:tcPr>
          <w:p w14:paraId="53452D9D" w14:textId="5EC0B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6A30339" w14:textId="77777777" w:rsidTr="000C2718">
        <w:tc>
          <w:tcPr>
            <w:tcW w:w="464" w:type="pct"/>
          </w:tcPr>
          <w:p w14:paraId="7A3F6E66" w14:textId="76BF7B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R4-2109779</w:t>
            </w:r>
          </w:p>
        </w:tc>
        <w:tc>
          <w:tcPr>
            <w:tcW w:w="927" w:type="pct"/>
          </w:tcPr>
          <w:p w14:paraId="6E7B3178" w14:textId="2B01D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829" w:type="pct"/>
          </w:tcPr>
          <w:p w14:paraId="0725B086" w14:textId="0136F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BF1B5C2" w14:textId="35547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2D6AC58" w14:textId="04481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0789</w:t>
            </w:r>
          </w:p>
        </w:tc>
        <w:tc>
          <w:tcPr>
            <w:tcW w:w="232" w:type="pct"/>
          </w:tcPr>
          <w:p w14:paraId="509E6FC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330DE4" w14:textId="5DCFCF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6A8D38B" w14:textId="0865AD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5C87507" w14:textId="3FB2A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694" w:type="pct"/>
          </w:tcPr>
          <w:p w14:paraId="263E7F36" w14:textId="438A5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33C4EA4" w14:textId="77777777" w:rsidTr="000C2718">
        <w:tc>
          <w:tcPr>
            <w:tcW w:w="464" w:type="pct"/>
          </w:tcPr>
          <w:p w14:paraId="38BD8C6F" w14:textId="3BA1A1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R4-2109780</w:t>
            </w:r>
          </w:p>
        </w:tc>
        <w:tc>
          <w:tcPr>
            <w:tcW w:w="927" w:type="pct"/>
          </w:tcPr>
          <w:p w14:paraId="5AC1479A" w14:textId="42CDCB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829" w:type="pct"/>
          </w:tcPr>
          <w:p w14:paraId="43E4D183" w14:textId="6BFF2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C465E04" w14:textId="37651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291879B" w14:textId="3B7DD4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0790</w:t>
            </w:r>
          </w:p>
        </w:tc>
        <w:tc>
          <w:tcPr>
            <w:tcW w:w="232" w:type="pct"/>
          </w:tcPr>
          <w:p w14:paraId="540C427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5DA9B6" w14:textId="654FC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544A1F5" w14:textId="41A3C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505EAC7" w14:textId="44468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694" w:type="pct"/>
          </w:tcPr>
          <w:p w14:paraId="5F0CA5AA" w14:textId="60892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3B1BB5F" w14:textId="77777777" w:rsidTr="000C2718">
        <w:tc>
          <w:tcPr>
            <w:tcW w:w="464" w:type="pct"/>
          </w:tcPr>
          <w:p w14:paraId="66D3EFB1" w14:textId="646DF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R4-2109839</w:t>
            </w:r>
          </w:p>
        </w:tc>
        <w:tc>
          <w:tcPr>
            <w:tcW w:w="927" w:type="pct"/>
          </w:tcPr>
          <w:p w14:paraId="6B9F5501" w14:textId="6AA52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829" w:type="pct"/>
          </w:tcPr>
          <w:p w14:paraId="5A8D034B" w14:textId="5DB52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336" w:type="pct"/>
          </w:tcPr>
          <w:p w14:paraId="6EC43EDE" w14:textId="0AAF1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9ACB6B1" w14:textId="793664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232" w:type="pct"/>
          </w:tcPr>
          <w:p w14:paraId="71E9A1C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AF13F44" w14:textId="36C5D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414EF0B" w14:textId="5E3E9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2233C95" w14:textId="2344E3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CD7F3D4" w14:textId="24D98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5919BBC" w14:textId="77777777" w:rsidTr="000C2718">
        <w:tc>
          <w:tcPr>
            <w:tcW w:w="464" w:type="pct"/>
          </w:tcPr>
          <w:p w14:paraId="1A95BE93" w14:textId="0E102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  <w:tc>
          <w:tcPr>
            <w:tcW w:w="927" w:type="pct"/>
          </w:tcPr>
          <w:p w14:paraId="7DBCDB40" w14:textId="1CD6BF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829" w:type="pct"/>
          </w:tcPr>
          <w:p w14:paraId="51341BE3" w14:textId="757D66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336" w:type="pct"/>
          </w:tcPr>
          <w:p w14:paraId="571EB432" w14:textId="66CE0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FF3CF1C" w14:textId="084EC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232" w:type="pct"/>
          </w:tcPr>
          <w:p w14:paraId="575D430E" w14:textId="50849EE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FE260C8" w14:textId="0AD16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AA79354" w14:textId="1F10F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9CBB99C" w14:textId="6922A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79C6314" w14:textId="71CF3F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0B339D" w14:textId="77777777" w:rsidTr="000C2718">
        <w:tc>
          <w:tcPr>
            <w:tcW w:w="464" w:type="pct"/>
          </w:tcPr>
          <w:p w14:paraId="252356A8" w14:textId="5FC7C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R4-2109840</w:t>
            </w:r>
          </w:p>
        </w:tc>
        <w:tc>
          <w:tcPr>
            <w:tcW w:w="927" w:type="pct"/>
          </w:tcPr>
          <w:p w14:paraId="57C02D31" w14:textId="0E6E63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829" w:type="pct"/>
          </w:tcPr>
          <w:p w14:paraId="0292998E" w14:textId="3BF46A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336" w:type="pct"/>
          </w:tcPr>
          <w:p w14:paraId="4D198D83" w14:textId="2A983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856CBE2" w14:textId="2C879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0792</w:t>
            </w:r>
          </w:p>
        </w:tc>
        <w:tc>
          <w:tcPr>
            <w:tcW w:w="232" w:type="pct"/>
          </w:tcPr>
          <w:p w14:paraId="64D8802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B95D50" w14:textId="68B3D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23DBDA6" w14:textId="565D73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5A15F3F" w14:textId="5A1D3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ACFDAD7" w14:textId="2E9281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913D78" w14:textId="77777777" w:rsidTr="000C2718">
        <w:tc>
          <w:tcPr>
            <w:tcW w:w="464" w:type="pct"/>
          </w:tcPr>
          <w:p w14:paraId="2FCF7F14" w14:textId="4EEFE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R4-2109878</w:t>
            </w:r>
          </w:p>
        </w:tc>
        <w:tc>
          <w:tcPr>
            <w:tcW w:w="927" w:type="pct"/>
          </w:tcPr>
          <w:p w14:paraId="464AFD4E" w14:textId="63E4A9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829" w:type="pct"/>
          </w:tcPr>
          <w:p w14:paraId="45E46769" w14:textId="5640E1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6600B52" w14:textId="120641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D9F4360" w14:textId="150DC7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0793</w:t>
            </w:r>
          </w:p>
        </w:tc>
        <w:tc>
          <w:tcPr>
            <w:tcW w:w="232" w:type="pct"/>
          </w:tcPr>
          <w:p w14:paraId="31E873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A95C81" w14:textId="4CA25E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54E995B" w14:textId="0BFD5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35DFF64" w14:textId="113B13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694" w:type="pct"/>
          </w:tcPr>
          <w:p w14:paraId="581B762B" w14:textId="226DE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3FD49D7" w14:textId="77777777" w:rsidTr="000C2718">
        <w:tc>
          <w:tcPr>
            <w:tcW w:w="464" w:type="pct"/>
          </w:tcPr>
          <w:p w14:paraId="655A7DF0" w14:textId="6706A3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927" w:type="pct"/>
          </w:tcPr>
          <w:p w14:paraId="5B9E597F" w14:textId="04AE1E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64DC39E5" w14:textId="26D52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FA60172" w14:textId="5A484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E926AE6" w14:textId="231A09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232" w:type="pct"/>
          </w:tcPr>
          <w:p w14:paraId="621BD66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FC9630" w14:textId="38E80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51AA3CD" w14:textId="380CBF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A0ACCAE" w14:textId="5C0A5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B5B2DEB" w14:textId="13D433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57C4A7" w14:textId="77777777" w:rsidTr="000C2718">
        <w:tc>
          <w:tcPr>
            <w:tcW w:w="464" w:type="pct"/>
          </w:tcPr>
          <w:p w14:paraId="2461EF2A" w14:textId="641FF9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  <w:tc>
          <w:tcPr>
            <w:tcW w:w="927" w:type="pct"/>
          </w:tcPr>
          <w:p w14:paraId="5C20D554" w14:textId="39B4BF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72A4E4C2" w14:textId="6621B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AE8E03C" w14:textId="36A869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2EF3E15" w14:textId="75D67D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232" w:type="pct"/>
          </w:tcPr>
          <w:p w14:paraId="7F2D6EC3" w14:textId="40AC530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CFF2574" w14:textId="2DFA7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34C9B4C" w14:textId="7BE08D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CEE8961" w14:textId="70A10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6190EC1" w14:textId="6C8C9D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3CB5170" w14:textId="77777777" w:rsidTr="000C2718">
        <w:tc>
          <w:tcPr>
            <w:tcW w:w="464" w:type="pct"/>
          </w:tcPr>
          <w:p w14:paraId="5AA9C6B6" w14:textId="19FFFF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R4-2109952</w:t>
            </w:r>
          </w:p>
        </w:tc>
        <w:tc>
          <w:tcPr>
            <w:tcW w:w="927" w:type="pct"/>
          </w:tcPr>
          <w:p w14:paraId="3E3913A7" w14:textId="0D0A9A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2EB3B7D9" w14:textId="6ADA5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FA0D2EE" w14:textId="5692D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7C8B8CC" w14:textId="5A5150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0795</w:t>
            </w:r>
          </w:p>
        </w:tc>
        <w:tc>
          <w:tcPr>
            <w:tcW w:w="232" w:type="pct"/>
          </w:tcPr>
          <w:p w14:paraId="0A6636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E4FA9B7" w14:textId="7C7D1C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12E80EA" w14:textId="66B91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01443AA" w14:textId="667F9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4747C23" w14:textId="48A59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2577D4D" w14:textId="77777777" w:rsidTr="000C2718">
        <w:tc>
          <w:tcPr>
            <w:tcW w:w="464" w:type="pct"/>
          </w:tcPr>
          <w:p w14:paraId="3C90C455" w14:textId="116EA8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R4-2109953</w:t>
            </w:r>
          </w:p>
        </w:tc>
        <w:tc>
          <w:tcPr>
            <w:tcW w:w="927" w:type="pct"/>
          </w:tcPr>
          <w:p w14:paraId="18C8D80F" w14:textId="5D3C38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6C156F7E" w14:textId="6A457B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D632FE2" w14:textId="069D2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130B55D" w14:textId="56377F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0796</w:t>
            </w:r>
          </w:p>
        </w:tc>
        <w:tc>
          <w:tcPr>
            <w:tcW w:w="232" w:type="pct"/>
          </w:tcPr>
          <w:p w14:paraId="34AA767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8FB097" w14:textId="2A2F0A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5763FE9" w14:textId="69A47D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47EAA2E" w14:textId="66693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A538D10" w14:textId="6D1FEB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24EFFC1" w14:textId="77777777" w:rsidTr="000C2718">
        <w:tc>
          <w:tcPr>
            <w:tcW w:w="464" w:type="pct"/>
          </w:tcPr>
          <w:p w14:paraId="48FC0198" w14:textId="3BB66B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R4-2109957</w:t>
            </w:r>
          </w:p>
        </w:tc>
        <w:tc>
          <w:tcPr>
            <w:tcW w:w="927" w:type="pct"/>
          </w:tcPr>
          <w:p w14:paraId="06D60362" w14:textId="60440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829" w:type="pct"/>
          </w:tcPr>
          <w:p w14:paraId="5B4C6DF0" w14:textId="2CA8BE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E2277E4" w14:textId="60AE3F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B5E284B" w14:textId="17B5ED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0797</w:t>
            </w:r>
          </w:p>
        </w:tc>
        <w:tc>
          <w:tcPr>
            <w:tcW w:w="232" w:type="pct"/>
          </w:tcPr>
          <w:p w14:paraId="563C7D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99BB3F" w14:textId="3954EE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9B152AD" w14:textId="0A5A4D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2BD9B2E" w14:textId="454F5F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EF6EF81" w14:textId="111E4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7D42ED1A" w14:textId="77777777" w:rsidTr="000C2718">
        <w:tc>
          <w:tcPr>
            <w:tcW w:w="464" w:type="pct"/>
          </w:tcPr>
          <w:p w14:paraId="0AFB3FDB" w14:textId="0B8EE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R4-2109958</w:t>
            </w:r>
          </w:p>
        </w:tc>
        <w:tc>
          <w:tcPr>
            <w:tcW w:w="927" w:type="pct"/>
          </w:tcPr>
          <w:p w14:paraId="63CD64E3" w14:textId="044B20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829" w:type="pct"/>
          </w:tcPr>
          <w:p w14:paraId="59A4385F" w14:textId="5126DD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C138189" w14:textId="5B008F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35D2342" w14:textId="3F8CD3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0798</w:t>
            </w:r>
          </w:p>
        </w:tc>
        <w:tc>
          <w:tcPr>
            <w:tcW w:w="232" w:type="pct"/>
          </w:tcPr>
          <w:p w14:paraId="071E87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42E744" w14:textId="1892E9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6AEFAA3" w14:textId="570AD9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1D21E60" w14:textId="563A4B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4E41693" w14:textId="156296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243983E" w14:textId="77777777" w:rsidTr="000C2718">
        <w:tc>
          <w:tcPr>
            <w:tcW w:w="464" w:type="pct"/>
          </w:tcPr>
          <w:p w14:paraId="5545AB09" w14:textId="063459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R4-2109962</w:t>
            </w:r>
          </w:p>
        </w:tc>
        <w:tc>
          <w:tcPr>
            <w:tcW w:w="927" w:type="pct"/>
          </w:tcPr>
          <w:p w14:paraId="6CBF6E5B" w14:textId="214F72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829" w:type="pct"/>
          </w:tcPr>
          <w:p w14:paraId="06F97D17" w14:textId="7FF75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C40A1B7" w14:textId="4F7D8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688B276" w14:textId="1DF9C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232" w:type="pct"/>
          </w:tcPr>
          <w:p w14:paraId="05332F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B460DC" w14:textId="131E8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F49E93" w14:textId="1571EA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C74789F" w14:textId="4E42B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B44321F" w14:textId="70404E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70FC978" w14:textId="77777777" w:rsidTr="000C2718">
        <w:tc>
          <w:tcPr>
            <w:tcW w:w="464" w:type="pct"/>
          </w:tcPr>
          <w:p w14:paraId="737C21B0" w14:textId="03B0A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  <w:tc>
          <w:tcPr>
            <w:tcW w:w="927" w:type="pct"/>
          </w:tcPr>
          <w:p w14:paraId="7C254070" w14:textId="2B74D9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829" w:type="pct"/>
          </w:tcPr>
          <w:p w14:paraId="3C261148" w14:textId="3CCF6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B71D618" w14:textId="7AE68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92F0F83" w14:textId="7878FC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232" w:type="pct"/>
          </w:tcPr>
          <w:p w14:paraId="1D7308A8" w14:textId="547E994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11FD671" w14:textId="17CBE9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D729CD9" w14:textId="04BF30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0F7E49B" w14:textId="35A66E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109FBDA" w14:textId="4CFA6D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49CAA8" w14:textId="77777777" w:rsidTr="000C2718">
        <w:tc>
          <w:tcPr>
            <w:tcW w:w="464" w:type="pct"/>
          </w:tcPr>
          <w:p w14:paraId="070D9923" w14:textId="40F04A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R4-2109963</w:t>
            </w:r>
          </w:p>
        </w:tc>
        <w:tc>
          <w:tcPr>
            <w:tcW w:w="927" w:type="pct"/>
          </w:tcPr>
          <w:p w14:paraId="2FB88A57" w14:textId="5D67D9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829" w:type="pct"/>
          </w:tcPr>
          <w:p w14:paraId="559FEF0A" w14:textId="73FF1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3A23EC0" w14:textId="1C5216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24E5013" w14:textId="1427E9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0800</w:t>
            </w:r>
          </w:p>
        </w:tc>
        <w:tc>
          <w:tcPr>
            <w:tcW w:w="232" w:type="pct"/>
          </w:tcPr>
          <w:p w14:paraId="0162BA5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93D32E" w14:textId="5A44E4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919664E" w14:textId="1FF89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766E10" w14:textId="1DF3E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06950B4" w14:textId="306C72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23AFA44" w14:textId="77777777" w:rsidTr="000C2718">
        <w:tc>
          <w:tcPr>
            <w:tcW w:w="464" w:type="pct"/>
          </w:tcPr>
          <w:p w14:paraId="1F6D4040" w14:textId="4B9FB7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R4-2109970</w:t>
            </w:r>
          </w:p>
        </w:tc>
        <w:tc>
          <w:tcPr>
            <w:tcW w:w="927" w:type="pct"/>
          </w:tcPr>
          <w:p w14:paraId="3D46A5A0" w14:textId="495EF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829" w:type="pct"/>
          </w:tcPr>
          <w:p w14:paraId="5A4CC4D0" w14:textId="5A601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E2749A9" w14:textId="3264E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441BA06" w14:textId="6537E5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232" w:type="pct"/>
          </w:tcPr>
          <w:p w14:paraId="788A6C0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5ECE9C" w14:textId="2C756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D292BEF" w14:textId="2F3476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F875402" w14:textId="0AAADA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5AE7E95" w14:textId="5789CC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3EA6515" w14:textId="77777777" w:rsidTr="000C2718">
        <w:tc>
          <w:tcPr>
            <w:tcW w:w="464" w:type="pct"/>
          </w:tcPr>
          <w:p w14:paraId="137B71C3" w14:textId="523490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  <w:tc>
          <w:tcPr>
            <w:tcW w:w="927" w:type="pct"/>
          </w:tcPr>
          <w:p w14:paraId="01C81352" w14:textId="459474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829" w:type="pct"/>
          </w:tcPr>
          <w:p w14:paraId="7399DD38" w14:textId="6B4AA9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0C8A288" w14:textId="2A6457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C102F9E" w14:textId="667096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232" w:type="pct"/>
          </w:tcPr>
          <w:p w14:paraId="73FFB61C" w14:textId="0853982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3FA37B9" w14:textId="0A008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1388F3F" w14:textId="50829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1DC31F7" w14:textId="3C7AC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7758E8C" w14:textId="4E4DE3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577EFA" w14:textId="77777777" w:rsidTr="000C2718">
        <w:tc>
          <w:tcPr>
            <w:tcW w:w="464" w:type="pct"/>
          </w:tcPr>
          <w:p w14:paraId="42160D16" w14:textId="29AF07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R4-2109971</w:t>
            </w:r>
          </w:p>
        </w:tc>
        <w:tc>
          <w:tcPr>
            <w:tcW w:w="927" w:type="pct"/>
          </w:tcPr>
          <w:p w14:paraId="6300D277" w14:textId="3AAC5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829" w:type="pct"/>
          </w:tcPr>
          <w:p w14:paraId="31971864" w14:textId="01A2A9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C8F8328" w14:textId="584A3A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8A74C4D" w14:textId="32B3F9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0802</w:t>
            </w:r>
          </w:p>
        </w:tc>
        <w:tc>
          <w:tcPr>
            <w:tcW w:w="232" w:type="pct"/>
          </w:tcPr>
          <w:p w14:paraId="45271DB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AB8CC9" w14:textId="3D7977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844C14E" w14:textId="77E97A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0B88F59" w14:textId="53144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03602426" w14:textId="4CCBEF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8E2BC4" w14:textId="77777777" w:rsidTr="000C2718">
        <w:tc>
          <w:tcPr>
            <w:tcW w:w="464" w:type="pct"/>
          </w:tcPr>
          <w:p w14:paraId="2AE24CDC" w14:textId="0631D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R4-2109972</w:t>
            </w:r>
          </w:p>
        </w:tc>
        <w:tc>
          <w:tcPr>
            <w:tcW w:w="927" w:type="pct"/>
          </w:tcPr>
          <w:p w14:paraId="46AB6AC4" w14:textId="4025F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829" w:type="pct"/>
          </w:tcPr>
          <w:p w14:paraId="392BA8AF" w14:textId="0C4497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AF3265A" w14:textId="3E61F8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D13304C" w14:textId="4F8159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232" w:type="pct"/>
          </w:tcPr>
          <w:p w14:paraId="2430B9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3B5245" w14:textId="3049F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D02A1D" w14:textId="20290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EEC568D" w14:textId="605172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7BC14C04" w14:textId="2FA9BE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8DEC632" w14:textId="77777777" w:rsidTr="000C2718">
        <w:tc>
          <w:tcPr>
            <w:tcW w:w="464" w:type="pct"/>
          </w:tcPr>
          <w:p w14:paraId="10239839" w14:textId="45665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  <w:tc>
          <w:tcPr>
            <w:tcW w:w="927" w:type="pct"/>
          </w:tcPr>
          <w:p w14:paraId="40937F40" w14:textId="017870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829" w:type="pct"/>
          </w:tcPr>
          <w:p w14:paraId="75858B18" w14:textId="047E54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F36178C" w14:textId="7D78B3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9322B33" w14:textId="1A8A6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232" w:type="pct"/>
          </w:tcPr>
          <w:p w14:paraId="14B03F76" w14:textId="4A90337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87F5620" w14:textId="191405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817F5AC" w14:textId="302B5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A389E7A" w14:textId="0A6F7A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92483BD" w14:textId="71A97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2237F3" w14:textId="77777777" w:rsidTr="000C2718">
        <w:tc>
          <w:tcPr>
            <w:tcW w:w="464" w:type="pct"/>
          </w:tcPr>
          <w:p w14:paraId="667C5A29" w14:textId="28C93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R4-2109973</w:t>
            </w:r>
          </w:p>
        </w:tc>
        <w:tc>
          <w:tcPr>
            <w:tcW w:w="927" w:type="pct"/>
          </w:tcPr>
          <w:p w14:paraId="4B9BBE85" w14:textId="4A060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829" w:type="pct"/>
          </w:tcPr>
          <w:p w14:paraId="30E8D62D" w14:textId="63F6D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F6D385D" w14:textId="0F32EC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C183495" w14:textId="2F952C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0804</w:t>
            </w:r>
          </w:p>
        </w:tc>
        <w:tc>
          <w:tcPr>
            <w:tcW w:w="232" w:type="pct"/>
          </w:tcPr>
          <w:p w14:paraId="57A6081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90B9D7" w14:textId="08E26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362707" w14:textId="707BF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683FAAF" w14:textId="5FB81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034B576" w14:textId="34AA7D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C74C307" w14:textId="77777777" w:rsidTr="000C2718">
        <w:tc>
          <w:tcPr>
            <w:tcW w:w="464" w:type="pct"/>
          </w:tcPr>
          <w:p w14:paraId="4706F1FC" w14:textId="466AAE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R4-2110052</w:t>
            </w:r>
          </w:p>
        </w:tc>
        <w:tc>
          <w:tcPr>
            <w:tcW w:w="927" w:type="pct"/>
          </w:tcPr>
          <w:p w14:paraId="707E3612" w14:textId="05C84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829" w:type="pct"/>
          </w:tcPr>
          <w:p w14:paraId="34ED5576" w14:textId="6EC32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36" w:type="pct"/>
          </w:tcPr>
          <w:p w14:paraId="0FF472B3" w14:textId="50C15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FE106E8" w14:textId="2449D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0805</w:t>
            </w:r>
          </w:p>
        </w:tc>
        <w:tc>
          <w:tcPr>
            <w:tcW w:w="232" w:type="pct"/>
          </w:tcPr>
          <w:p w14:paraId="66D2CFD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7D4C78" w14:textId="3F2B12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EB62C0" w14:textId="727909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E381A58" w14:textId="28614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694" w:type="pct"/>
          </w:tcPr>
          <w:p w14:paraId="29577D75" w14:textId="365C3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B1CB55D" w14:textId="77777777" w:rsidTr="000C2718">
        <w:tc>
          <w:tcPr>
            <w:tcW w:w="464" w:type="pct"/>
          </w:tcPr>
          <w:p w14:paraId="05E4242D" w14:textId="676679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R4-2110071</w:t>
            </w:r>
          </w:p>
        </w:tc>
        <w:tc>
          <w:tcPr>
            <w:tcW w:w="927" w:type="pct"/>
          </w:tcPr>
          <w:p w14:paraId="1C4C750B" w14:textId="6148EB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829" w:type="pct"/>
          </w:tcPr>
          <w:p w14:paraId="3C32DE4B" w14:textId="4585F7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36" w:type="pct"/>
          </w:tcPr>
          <w:p w14:paraId="0686BF09" w14:textId="3F7E9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A5B834C" w14:textId="75AF85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232" w:type="pct"/>
          </w:tcPr>
          <w:p w14:paraId="23C9024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6A4260" w14:textId="69916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4814720" w14:textId="0ADF2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E925FFB" w14:textId="2EFEC3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DL_intrpt_combos_TxSW_R17-Core</w:t>
            </w:r>
          </w:p>
        </w:tc>
        <w:tc>
          <w:tcPr>
            <w:tcW w:w="694" w:type="pct"/>
          </w:tcPr>
          <w:p w14:paraId="1078F35B" w14:textId="7E9201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8DC9FC" w14:textId="77777777" w:rsidTr="000C2718">
        <w:tc>
          <w:tcPr>
            <w:tcW w:w="464" w:type="pct"/>
          </w:tcPr>
          <w:p w14:paraId="2E1BA908" w14:textId="398AB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R4-2110093</w:t>
            </w:r>
          </w:p>
        </w:tc>
        <w:tc>
          <w:tcPr>
            <w:tcW w:w="927" w:type="pct"/>
          </w:tcPr>
          <w:p w14:paraId="76305F4F" w14:textId="19B4DC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829" w:type="pct"/>
          </w:tcPr>
          <w:p w14:paraId="38C55DE0" w14:textId="4A8E7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6AF1DBD" w14:textId="57482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7149A74" w14:textId="0573F3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0807</w:t>
            </w:r>
          </w:p>
        </w:tc>
        <w:tc>
          <w:tcPr>
            <w:tcW w:w="232" w:type="pct"/>
          </w:tcPr>
          <w:p w14:paraId="3C760F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4B3BD9" w14:textId="4C520F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943ADE7" w14:textId="0327C2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47347FD" w14:textId="2764A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694" w:type="pct"/>
          </w:tcPr>
          <w:p w14:paraId="659DA347" w14:textId="5AC808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41C486C" w14:textId="77777777" w:rsidTr="000C2718">
        <w:tc>
          <w:tcPr>
            <w:tcW w:w="464" w:type="pct"/>
          </w:tcPr>
          <w:p w14:paraId="354C4091" w14:textId="1C1321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R4-2110095</w:t>
            </w:r>
          </w:p>
        </w:tc>
        <w:tc>
          <w:tcPr>
            <w:tcW w:w="927" w:type="pct"/>
          </w:tcPr>
          <w:p w14:paraId="4955BF63" w14:textId="24EFF2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829" w:type="pct"/>
          </w:tcPr>
          <w:p w14:paraId="799C0217" w14:textId="2444D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1093758" w14:textId="7FA6EE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99D2914" w14:textId="420C81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232" w:type="pct"/>
          </w:tcPr>
          <w:p w14:paraId="6D3D8C5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3E395A" w14:textId="74CB3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72B17D4" w14:textId="3256E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B3DC34F" w14:textId="4A3C8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2B7A7662" w14:textId="0F940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E41D25F" w14:textId="77777777" w:rsidTr="000C2718">
        <w:tc>
          <w:tcPr>
            <w:tcW w:w="464" w:type="pct"/>
          </w:tcPr>
          <w:p w14:paraId="60F4A297" w14:textId="7E305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  <w:tc>
          <w:tcPr>
            <w:tcW w:w="927" w:type="pct"/>
          </w:tcPr>
          <w:p w14:paraId="240E5645" w14:textId="202C97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829" w:type="pct"/>
          </w:tcPr>
          <w:p w14:paraId="55105F9E" w14:textId="69AAE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0312655" w14:textId="5D9D4F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8988756" w14:textId="77053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232" w:type="pct"/>
          </w:tcPr>
          <w:p w14:paraId="7E8CBCD7" w14:textId="1E9C0DC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83572B2" w14:textId="63CA1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7E1AC3" w14:textId="5BEFD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1D58DAC" w14:textId="1BD1E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38A8C95D" w14:textId="5ED9F9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7EF096" w14:textId="77777777" w:rsidTr="000C2718">
        <w:tc>
          <w:tcPr>
            <w:tcW w:w="464" w:type="pct"/>
          </w:tcPr>
          <w:p w14:paraId="32A7435E" w14:textId="10E06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R4-2110107</w:t>
            </w:r>
          </w:p>
        </w:tc>
        <w:tc>
          <w:tcPr>
            <w:tcW w:w="927" w:type="pct"/>
          </w:tcPr>
          <w:p w14:paraId="55D040FE" w14:textId="0CE32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829" w:type="pct"/>
          </w:tcPr>
          <w:p w14:paraId="315A33EE" w14:textId="01B61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C86FB43" w14:textId="42933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1623653" w14:textId="25822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232" w:type="pct"/>
          </w:tcPr>
          <w:p w14:paraId="7FCAC0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5090B7" w14:textId="0D549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DCC7ABF" w14:textId="008F4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88DC90E" w14:textId="14C39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3266E57E" w14:textId="2F1998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B9C97D0" w14:textId="77777777" w:rsidTr="000C2718">
        <w:tc>
          <w:tcPr>
            <w:tcW w:w="464" w:type="pct"/>
          </w:tcPr>
          <w:p w14:paraId="6F2EFD2C" w14:textId="1178CB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  <w:tc>
          <w:tcPr>
            <w:tcW w:w="927" w:type="pct"/>
          </w:tcPr>
          <w:p w14:paraId="78B37DD0" w14:textId="621B0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829" w:type="pct"/>
          </w:tcPr>
          <w:p w14:paraId="18EE8615" w14:textId="41B12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19A8E4D" w14:textId="43AEB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151DC10" w14:textId="217FB5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232" w:type="pct"/>
          </w:tcPr>
          <w:p w14:paraId="6C744593" w14:textId="3B6BA4B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39E0AAB" w14:textId="2B9BF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0C1C1D" w14:textId="1955E2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89F3DC7" w14:textId="0EE0A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4011F2CE" w14:textId="5BEED0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1DBD323" w14:textId="77777777" w:rsidTr="000C2718">
        <w:tc>
          <w:tcPr>
            <w:tcW w:w="464" w:type="pct"/>
          </w:tcPr>
          <w:p w14:paraId="3B4D038B" w14:textId="493FCD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  <w:tc>
          <w:tcPr>
            <w:tcW w:w="927" w:type="pct"/>
          </w:tcPr>
          <w:p w14:paraId="148DC543" w14:textId="2FC983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829" w:type="pct"/>
          </w:tcPr>
          <w:p w14:paraId="1DD5660C" w14:textId="60C8CA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EB89182" w14:textId="120CC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9B2F614" w14:textId="0E328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232" w:type="pct"/>
          </w:tcPr>
          <w:p w14:paraId="51972C8A" w14:textId="42DC7E9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2F948AB7" w14:textId="1FF17A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09A6D7D" w14:textId="0DF9B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F673A89" w14:textId="406F8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663D89C9" w14:textId="1092BB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B6604B" w14:textId="77777777" w:rsidTr="000C2718">
        <w:tc>
          <w:tcPr>
            <w:tcW w:w="464" w:type="pct"/>
          </w:tcPr>
          <w:p w14:paraId="06D9AB19" w14:textId="4098D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R4-2110131</w:t>
            </w:r>
          </w:p>
        </w:tc>
        <w:tc>
          <w:tcPr>
            <w:tcW w:w="927" w:type="pct"/>
          </w:tcPr>
          <w:p w14:paraId="678581E5" w14:textId="4194BA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829" w:type="pct"/>
          </w:tcPr>
          <w:p w14:paraId="07D527A7" w14:textId="01C34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336" w:type="pct"/>
          </w:tcPr>
          <w:p w14:paraId="175EF601" w14:textId="3A99C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1105104" w14:textId="3893A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0810</w:t>
            </w:r>
          </w:p>
        </w:tc>
        <w:tc>
          <w:tcPr>
            <w:tcW w:w="232" w:type="pct"/>
          </w:tcPr>
          <w:p w14:paraId="5A00D95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9E1AF1" w14:textId="140DEC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7C8EED" w14:textId="75237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6841234" w14:textId="6C0266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3BB5B9D" w14:textId="332E00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ED1680" w14:textId="77777777" w:rsidTr="000C2718">
        <w:tc>
          <w:tcPr>
            <w:tcW w:w="464" w:type="pct"/>
          </w:tcPr>
          <w:p w14:paraId="0AAE0F82" w14:textId="4A850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R4-2110132</w:t>
            </w:r>
          </w:p>
        </w:tc>
        <w:tc>
          <w:tcPr>
            <w:tcW w:w="927" w:type="pct"/>
          </w:tcPr>
          <w:p w14:paraId="52959A49" w14:textId="6D791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829" w:type="pct"/>
          </w:tcPr>
          <w:p w14:paraId="504CB4DD" w14:textId="5A325C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336" w:type="pct"/>
          </w:tcPr>
          <w:p w14:paraId="29C37407" w14:textId="59239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A47000B" w14:textId="459223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0811</w:t>
            </w:r>
          </w:p>
        </w:tc>
        <w:tc>
          <w:tcPr>
            <w:tcW w:w="232" w:type="pct"/>
          </w:tcPr>
          <w:p w14:paraId="20D975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6EF8E8" w14:textId="1271A2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4FC389" w14:textId="2C83A6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40D1DC8" w14:textId="519D1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363C78A5" w14:textId="13AC9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D4DCB7" w14:textId="77777777" w:rsidTr="000C2718">
        <w:tc>
          <w:tcPr>
            <w:tcW w:w="464" w:type="pct"/>
          </w:tcPr>
          <w:p w14:paraId="050EE6E8" w14:textId="7E2429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R4-2110160</w:t>
            </w:r>
          </w:p>
        </w:tc>
        <w:tc>
          <w:tcPr>
            <w:tcW w:w="927" w:type="pct"/>
          </w:tcPr>
          <w:p w14:paraId="27BD1592" w14:textId="4C6394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FR1 REFSENS table split and simplication</w:t>
            </w:r>
          </w:p>
        </w:tc>
        <w:tc>
          <w:tcPr>
            <w:tcW w:w="829" w:type="pct"/>
          </w:tcPr>
          <w:p w14:paraId="1BF139DD" w14:textId="233971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0459321" w14:textId="6DCC9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82A032C" w14:textId="5BC079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232" w:type="pct"/>
          </w:tcPr>
          <w:p w14:paraId="5EC892F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B9E6DD" w14:textId="0204F7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DA98C8" w14:textId="139DE0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2240B18" w14:textId="2ABB0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7BCA7AC5" w14:textId="63B3A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7EE9BD9" w14:textId="77777777" w:rsidTr="000C2718">
        <w:tc>
          <w:tcPr>
            <w:tcW w:w="464" w:type="pct"/>
          </w:tcPr>
          <w:p w14:paraId="583B435A" w14:textId="57DDA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R4-2110186</w:t>
            </w:r>
          </w:p>
        </w:tc>
        <w:tc>
          <w:tcPr>
            <w:tcW w:w="927" w:type="pct"/>
          </w:tcPr>
          <w:p w14:paraId="7493C9A1" w14:textId="6DD27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some errors in Delta TIB and Delta RIB table</w:t>
            </w:r>
          </w:p>
        </w:tc>
        <w:tc>
          <w:tcPr>
            <w:tcW w:w="829" w:type="pct"/>
          </w:tcPr>
          <w:p w14:paraId="64AB21F1" w14:textId="3E3A0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14420F84" w14:textId="53A4F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55A032F" w14:textId="7A89C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232" w:type="pct"/>
          </w:tcPr>
          <w:p w14:paraId="2938FF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BA8AF5" w14:textId="1321EB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1719BEB" w14:textId="17590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E7741B6" w14:textId="4D6AC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020DDEC" w14:textId="150BB4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6B1C96" w14:textId="77777777" w:rsidTr="000C2718">
        <w:tc>
          <w:tcPr>
            <w:tcW w:w="464" w:type="pct"/>
          </w:tcPr>
          <w:p w14:paraId="2046F24B" w14:textId="5F3473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R4-2110187</w:t>
            </w:r>
          </w:p>
        </w:tc>
        <w:tc>
          <w:tcPr>
            <w:tcW w:w="927" w:type="pct"/>
          </w:tcPr>
          <w:p w14:paraId="5CC9E3A3" w14:textId="7A4924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some errors in Delta TIB and Delta RIB table</w:t>
            </w:r>
          </w:p>
        </w:tc>
        <w:tc>
          <w:tcPr>
            <w:tcW w:w="829" w:type="pct"/>
          </w:tcPr>
          <w:p w14:paraId="482ECD7D" w14:textId="630192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468E161E" w14:textId="4E7083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3F35157" w14:textId="4D68D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0814</w:t>
            </w:r>
          </w:p>
        </w:tc>
        <w:tc>
          <w:tcPr>
            <w:tcW w:w="232" w:type="pct"/>
          </w:tcPr>
          <w:p w14:paraId="38846B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226824" w14:textId="4925B1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0206B2" w14:textId="460FD6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2C7976F" w14:textId="68B04B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E093CB7" w14:textId="4E53A6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C0B9EB" w14:textId="77777777" w:rsidTr="000C2718">
        <w:tc>
          <w:tcPr>
            <w:tcW w:w="464" w:type="pct"/>
          </w:tcPr>
          <w:p w14:paraId="76344C67" w14:textId="33A93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R4-2110195</w:t>
            </w:r>
          </w:p>
        </w:tc>
        <w:tc>
          <w:tcPr>
            <w:tcW w:w="927" w:type="pct"/>
          </w:tcPr>
          <w:p w14:paraId="4F6408F5" w14:textId="7DFD6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corrections on power tolerance for intra-band contiguous CA</w:t>
            </w:r>
          </w:p>
        </w:tc>
        <w:tc>
          <w:tcPr>
            <w:tcW w:w="829" w:type="pct"/>
          </w:tcPr>
          <w:p w14:paraId="4BB88222" w14:textId="7E73B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336" w:type="pct"/>
          </w:tcPr>
          <w:p w14:paraId="0065381C" w14:textId="3960A7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62630E9" w14:textId="4BF529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232" w:type="pct"/>
          </w:tcPr>
          <w:p w14:paraId="422F30F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7763F2F" w14:textId="1750E7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E62C48A" w14:textId="15C36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1AD380" w14:textId="03A3DE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630A898" w14:textId="40AC9A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505B41F" w14:textId="77777777" w:rsidTr="000C2718">
        <w:tc>
          <w:tcPr>
            <w:tcW w:w="464" w:type="pct"/>
          </w:tcPr>
          <w:p w14:paraId="24E429DB" w14:textId="26DBEC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R4-2110196</w:t>
            </w:r>
          </w:p>
        </w:tc>
        <w:tc>
          <w:tcPr>
            <w:tcW w:w="927" w:type="pct"/>
          </w:tcPr>
          <w:p w14:paraId="60268A54" w14:textId="5E1CBD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corrections on power tolerance for intra-band contiguous CA</w:t>
            </w:r>
          </w:p>
        </w:tc>
        <w:tc>
          <w:tcPr>
            <w:tcW w:w="829" w:type="pct"/>
          </w:tcPr>
          <w:p w14:paraId="41959534" w14:textId="0F923D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336" w:type="pct"/>
          </w:tcPr>
          <w:p w14:paraId="2289B9D1" w14:textId="78600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8AA5D2C" w14:textId="16C66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232" w:type="pct"/>
          </w:tcPr>
          <w:p w14:paraId="5AC517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136003" w14:textId="53B48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05735B2" w14:textId="4FF769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CB3C900" w14:textId="61A12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832EEF3" w14:textId="7E1EB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A095154" w14:textId="77777777" w:rsidTr="000C2718">
        <w:tc>
          <w:tcPr>
            <w:tcW w:w="464" w:type="pct"/>
          </w:tcPr>
          <w:p w14:paraId="32F61A5F" w14:textId="4281C6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R4-2110421</w:t>
            </w:r>
          </w:p>
        </w:tc>
        <w:tc>
          <w:tcPr>
            <w:tcW w:w="927" w:type="pct"/>
          </w:tcPr>
          <w:p w14:paraId="265E7266" w14:textId="07BA44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Pumax(Rel-15)</w:t>
            </w:r>
          </w:p>
        </w:tc>
        <w:tc>
          <w:tcPr>
            <w:tcW w:w="829" w:type="pct"/>
          </w:tcPr>
          <w:p w14:paraId="10577C43" w14:textId="0FDED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746DB94" w14:textId="7384F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46269F3" w14:textId="4F6E1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232" w:type="pct"/>
          </w:tcPr>
          <w:p w14:paraId="0E8757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23B4BC" w14:textId="4D8E9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9D98BC7" w14:textId="716627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D43851" w14:textId="77177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D817243" w14:textId="599E5D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115EC4A" w14:textId="77777777" w:rsidTr="000C2718">
        <w:tc>
          <w:tcPr>
            <w:tcW w:w="464" w:type="pct"/>
          </w:tcPr>
          <w:p w14:paraId="7EDC23E9" w14:textId="11167F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R4-2110422</w:t>
            </w:r>
          </w:p>
        </w:tc>
        <w:tc>
          <w:tcPr>
            <w:tcW w:w="927" w:type="pct"/>
          </w:tcPr>
          <w:p w14:paraId="5E5A9542" w14:textId="271675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Pumax(Rel-16)</w:t>
            </w:r>
          </w:p>
        </w:tc>
        <w:tc>
          <w:tcPr>
            <w:tcW w:w="829" w:type="pct"/>
          </w:tcPr>
          <w:p w14:paraId="541CE94E" w14:textId="23ABD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42F377D" w14:textId="127F5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270B4AA" w14:textId="3A5569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0818</w:t>
            </w:r>
          </w:p>
        </w:tc>
        <w:tc>
          <w:tcPr>
            <w:tcW w:w="232" w:type="pct"/>
          </w:tcPr>
          <w:p w14:paraId="48CFBA2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24F5DB" w14:textId="79AA8E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8F8B948" w14:textId="1F2018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8E9007B" w14:textId="2D4F11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DC45C4E" w14:textId="4D5BD1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8B06BAF" w14:textId="77777777" w:rsidTr="000C2718">
        <w:tc>
          <w:tcPr>
            <w:tcW w:w="464" w:type="pct"/>
          </w:tcPr>
          <w:p w14:paraId="1F9FE21B" w14:textId="131FD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R4-2110423</w:t>
            </w:r>
          </w:p>
        </w:tc>
        <w:tc>
          <w:tcPr>
            <w:tcW w:w="927" w:type="pct"/>
          </w:tcPr>
          <w:p w14:paraId="53B1EC8A" w14:textId="46F214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Pumax(Rel-17)</w:t>
            </w:r>
          </w:p>
        </w:tc>
        <w:tc>
          <w:tcPr>
            <w:tcW w:w="829" w:type="pct"/>
          </w:tcPr>
          <w:p w14:paraId="6BCC55F4" w14:textId="4FFF3D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90A5A18" w14:textId="0DF2D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D2F064A" w14:textId="379234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0819</w:t>
            </w:r>
          </w:p>
        </w:tc>
        <w:tc>
          <w:tcPr>
            <w:tcW w:w="232" w:type="pct"/>
          </w:tcPr>
          <w:p w14:paraId="501107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67B853" w14:textId="7F07FA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171879" w14:textId="701814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712CF5E" w14:textId="66C56C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7AA3B45" w14:textId="3ED95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5D610A6" w14:textId="77777777" w:rsidTr="000C2718">
        <w:tc>
          <w:tcPr>
            <w:tcW w:w="464" w:type="pct"/>
          </w:tcPr>
          <w:p w14:paraId="123FD0FA" w14:textId="30499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R4-2110427</w:t>
            </w:r>
          </w:p>
        </w:tc>
        <w:tc>
          <w:tcPr>
            <w:tcW w:w="927" w:type="pct"/>
          </w:tcPr>
          <w:p w14:paraId="3540C516" w14:textId="124AE7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829" w:type="pct"/>
          </w:tcPr>
          <w:p w14:paraId="10D5B4A9" w14:textId="5EAFA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1807ECC" w14:textId="13F7A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98D5C48" w14:textId="1E76B8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232" w:type="pct"/>
          </w:tcPr>
          <w:p w14:paraId="6F1A1FE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45DFE4" w14:textId="4B91E7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BAB1010" w14:textId="3775F4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C93EE4F" w14:textId="43344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122A24E5" w14:textId="47181E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9DCBD43" w14:textId="77777777" w:rsidTr="000C2718">
        <w:tc>
          <w:tcPr>
            <w:tcW w:w="464" w:type="pct"/>
          </w:tcPr>
          <w:p w14:paraId="1678E468" w14:textId="045593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R4-2107744</w:t>
            </w:r>
          </w:p>
        </w:tc>
        <w:tc>
          <w:tcPr>
            <w:tcW w:w="927" w:type="pct"/>
          </w:tcPr>
          <w:p w14:paraId="36DF1FA8" w14:textId="620D24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829" w:type="pct"/>
          </w:tcPr>
          <w:p w14:paraId="28CE3A83" w14:textId="2D34E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AA77C33" w14:textId="62B1D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6546460" w14:textId="5CC26C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232" w:type="pct"/>
          </w:tcPr>
          <w:p w14:paraId="7E9BAB63" w14:textId="29DBEA8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50AE01D" w14:textId="74C1BF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4488C8" w14:textId="47CA0B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9404F1A" w14:textId="2D2A91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43276865" w14:textId="550E0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495828" w14:textId="77777777" w:rsidTr="000C2718">
        <w:tc>
          <w:tcPr>
            <w:tcW w:w="464" w:type="pct"/>
          </w:tcPr>
          <w:p w14:paraId="65495152" w14:textId="54C7E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R4-2110428</w:t>
            </w:r>
          </w:p>
        </w:tc>
        <w:tc>
          <w:tcPr>
            <w:tcW w:w="927" w:type="pct"/>
          </w:tcPr>
          <w:p w14:paraId="48C1B412" w14:textId="137A1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NS_52(Rel-17)</w:t>
            </w:r>
          </w:p>
        </w:tc>
        <w:tc>
          <w:tcPr>
            <w:tcW w:w="829" w:type="pct"/>
          </w:tcPr>
          <w:p w14:paraId="4A25E4FD" w14:textId="4EB12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ACE9E92" w14:textId="7DED7D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3A606A7" w14:textId="1AFE2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232" w:type="pct"/>
          </w:tcPr>
          <w:p w14:paraId="235A16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24B4CD" w14:textId="23A700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5390106" w14:textId="58C97F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6E93A3D" w14:textId="452709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4C6C280D" w14:textId="05A7C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8DE5FFF" w14:textId="77777777" w:rsidTr="000C2718">
        <w:tc>
          <w:tcPr>
            <w:tcW w:w="464" w:type="pct"/>
          </w:tcPr>
          <w:p w14:paraId="42196687" w14:textId="3615B8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R4-2110439</w:t>
            </w:r>
          </w:p>
        </w:tc>
        <w:tc>
          <w:tcPr>
            <w:tcW w:w="927" w:type="pct"/>
          </w:tcPr>
          <w:p w14:paraId="637F1671" w14:textId="7A5F0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829" w:type="pct"/>
          </w:tcPr>
          <w:p w14:paraId="1D8CDF3E" w14:textId="29A667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05D2078" w14:textId="6FD27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FB3785B" w14:textId="776DA0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232" w:type="pct"/>
          </w:tcPr>
          <w:p w14:paraId="331D0FF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F9D5C2" w14:textId="43C3A6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78A76AE" w14:textId="43D36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5F7A6C9" w14:textId="20E6D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78C641FC" w14:textId="5371C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9CE8235" w14:textId="77777777" w:rsidTr="000C2718">
        <w:tc>
          <w:tcPr>
            <w:tcW w:w="464" w:type="pct"/>
          </w:tcPr>
          <w:p w14:paraId="76137AC3" w14:textId="12661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R4-2110440</w:t>
            </w:r>
          </w:p>
        </w:tc>
        <w:tc>
          <w:tcPr>
            <w:tcW w:w="927" w:type="pct"/>
          </w:tcPr>
          <w:p w14:paraId="64598CFD" w14:textId="70D82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829" w:type="pct"/>
          </w:tcPr>
          <w:p w14:paraId="5A82B361" w14:textId="2F021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63287889" w14:textId="7D653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2A519FB" w14:textId="2F421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0823</w:t>
            </w:r>
          </w:p>
        </w:tc>
        <w:tc>
          <w:tcPr>
            <w:tcW w:w="232" w:type="pct"/>
          </w:tcPr>
          <w:p w14:paraId="32E26F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DB6520" w14:textId="1470B5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C3533F" w14:textId="42F572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A5D4A77" w14:textId="5D48BA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07FE8204" w14:textId="4A1C7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EE4DA9" w14:textId="77777777" w:rsidTr="000C2718">
        <w:tc>
          <w:tcPr>
            <w:tcW w:w="464" w:type="pct"/>
          </w:tcPr>
          <w:p w14:paraId="56573615" w14:textId="6A2643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R4-2110441</w:t>
            </w:r>
          </w:p>
        </w:tc>
        <w:tc>
          <w:tcPr>
            <w:tcW w:w="927" w:type="pct"/>
          </w:tcPr>
          <w:p w14:paraId="6AC2B31F" w14:textId="59050A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829" w:type="pct"/>
          </w:tcPr>
          <w:p w14:paraId="4A5E90E4" w14:textId="317200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336" w:type="pct"/>
          </w:tcPr>
          <w:p w14:paraId="28E9527F" w14:textId="7D8B6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A0E998C" w14:textId="69209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0824</w:t>
            </w:r>
          </w:p>
        </w:tc>
        <w:tc>
          <w:tcPr>
            <w:tcW w:w="232" w:type="pct"/>
          </w:tcPr>
          <w:p w14:paraId="3D25474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A2D650F" w14:textId="22945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A8AD59B" w14:textId="2F9A8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B315706" w14:textId="563725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NR_CADC_R16_3BDL_2BUL-Core</w:t>
            </w:r>
          </w:p>
        </w:tc>
        <w:tc>
          <w:tcPr>
            <w:tcW w:w="694" w:type="pct"/>
          </w:tcPr>
          <w:p w14:paraId="0EE47878" w14:textId="1C9D5C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5CC11E" w14:textId="77777777" w:rsidTr="000C2718">
        <w:tc>
          <w:tcPr>
            <w:tcW w:w="464" w:type="pct"/>
          </w:tcPr>
          <w:p w14:paraId="7E078E51" w14:textId="0B694A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R4-2110442</w:t>
            </w:r>
          </w:p>
        </w:tc>
        <w:tc>
          <w:tcPr>
            <w:tcW w:w="927" w:type="pct"/>
          </w:tcPr>
          <w:p w14:paraId="02EBAB2C" w14:textId="615370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829" w:type="pct"/>
          </w:tcPr>
          <w:p w14:paraId="26126046" w14:textId="59099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336" w:type="pct"/>
          </w:tcPr>
          <w:p w14:paraId="2A041422" w14:textId="61197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9851764" w14:textId="29848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232" w:type="pct"/>
          </w:tcPr>
          <w:p w14:paraId="01DF5C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F1455B" w14:textId="5C3B2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2FEAF17" w14:textId="64F6BE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F900004" w14:textId="68E86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NR_CADC_R16_3BDL_2BUL-Core</w:t>
            </w:r>
          </w:p>
        </w:tc>
        <w:tc>
          <w:tcPr>
            <w:tcW w:w="694" w:type="pct"/>
          </w:tcPr>
          <w:p w14:paraId="425D5A44" w14:textId="35F1A5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4639F6" w14:textId="77777777" w:rsidTr="000C2718">
        <w:tc>
          <w:tcPr>
            <w:tcW w:w="464" w:type="pct"/>
          </w:tcPr>
          <w:p w14:paraId="57C13F1D" w14:textId="132A54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R4-2110462</w:t>
            </w:r>
          </w:p>
        </w:tc>
        <w:tc>
          <w:tcPr>
            <w:tcW w:w="927" w:type="pct"/>
          </w:tcPr>
          <w:p w14:paraId="2B9F0FBF" w14:textId="59F3E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829" w:type="pct"/>
          </w:tcPr>
          <w:p w14:paraId="102BE33D" w14:textId="7D1A1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7EB94E42" w14:textId="6D6E20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5FC3589" w14:textId="34D47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0826</w:t>
            </w:r>
          </w:p>
        </w:tc>
        <w:tc>
          <w:tcPr>
            <w:tcW w:w="232" w:type="pct"/>
          </w:tcPr>
          <w:p w14:paraId="579E90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196BA3" w14:textId="551DB1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F434BD1" w14:textId="6F34A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3C077A7" w14:textId="52B5A5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79BB1CA1" w14:textId="1D9B1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A6A513" w14:textId="77777777" w:rsidTr="000C2718">
        <w:tc>
          <w:tcPr>
            <w:tcW w:w="464" w:type="pct"/>
          </w:tcPr>
          <w:p w14:paraId="5886E950" w14:textId="1717C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R4-2110466</w:t>
            </w:r>
          </w:p>
        </w:tc>
        <w:tc>
          <w:tcPr>
            <w:tcW w:w="927" w:type="pct"/>
          </w:tcPr>
          <w:p w14:paraId="4AB18C89" w14:textId="0607A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829" w:type="pct"/>
          </w:tcPr>
          <w:p w14:paraId="18694D59" w14:textId="6EA2C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1AC90030" w14:textId="7533C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C18F566" w14:textId="5EDF8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232" w:type="pct"/>
          </w:tcPr>
          <w:p w14:paraId="548B1A3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7A0A8B" w14:textId="409958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FF370C8" w14:textId="55E3B5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93A6CEA" w14:textId="1BB7F6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694" w:type="pct"/>
          </w:tcPr>
          <w:p w14:paraId="3171390E" w14:textId="7B6ED8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BA5330" w14:textId="77777777" w:rsidTr="000C2718">
        <w:tc>
          <w:tcPr>
            <w:tcW w:w="464" w:type="pct"/>
          </w:tcPr>
          <w:p w14:paraId="74272FB6" w14:textId="64161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R4-2110932</w:t>
            </w:r>
          </w:p>
        </w:tc>
        <w:tc>
          <w:tcPr>
            <w:tcW w:w="927" w:type="pct"/>
          </w:tcPr>
          <w:p w14:paraId="1E5E41F2" w14:textId="3E57F0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829" w:type="pct"/>
          </w:tcPr>
          <w:p w14:paraId="211498E3" w14:textId="4EA79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2E3A0A3E" w14:textId="0E790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3A7B4D5" w14:textId="54A1BD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232" w:type="pct"/>
          </w:tcPr>
          <w:p w14:paraId="53D10D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082A7B" w14:textId="5C024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25273F8" w14:textId="5F0DE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037CF47" w14:textId="3452CA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817BCFF" w14:textId="672F50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5EF211" w14:textId="77777777" w:rsidTr="000C2718">
        <w:tc>
          <w:tcPr>
            <w:tcW w:w="464" w:type="pct"/>
          </w:tcPr>
          <w:p w14:paraId="08AAB4D5" w14:textId="08796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R4-2110933</w:t>
            </w:r>
          </w:p>
        </w:tc>
        <w:tc>
          <w:tcPr>
            <w:tcW w:w="927" w:type="pct"/>
          </w:tcPr>
          <w:p w14:paraId="17E7F7AF" w14:textId="349D1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CA</w:t>
            </w:r>
          </w:p>
        </w:tc>
        <w:tc>
          <w:tcPr>
            <w:tcW w:w="829" w:type="pct"/>
          </w:tcPr>
          <w:p w14:paraId="3915B484" w14:textId="08B48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10BB0AE4" w14:textId="1057C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29D859F" w14:textId="135F2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0829</w:t>
            </w:r>
          </w:p>
        </w:tc>
        <w:tc>
          <w:tcPr>
            <w:tcW w:w="232" w:type="pct"/>
          </w:tcPr>
          <w:p w14:paraId="201C18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F13E6D" w14:textId="43C62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F4CB63" w14:textId="22DCC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72B9577" w14:textId="0B4C7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E11E3DA" w14:textId="10168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3BBD007" w14:textId="77777777" w:rsidTr="000C2718">
        <w:tc>
          <w:tcPr>
            <w:tcW w:w="464" w:type="pct"/>
          </w:tcPr>
          <w:p w14:paraId="29B7670E" w14:textId="07289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R4-2110934</w:t>
            </w:r>
          </w:p>
        </w:tc>
        <w:tc>
          <w:tcPr>
            <w:tcW w:w="927" w:type="pct"/>
          </w:tcPr>
          <w:p w14:paraId="7BF9493E" w14:textId="3C401B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CA</w:t>
            </w:r>
          </w:p>
        </w:tc>
        <w:tc>
          <w:tcPr>
            <w:tcW w:w="829" w:type="pct"/>
          </w:tcPr>
          <w:p w14:paraId="257BC277" w14:textId="025B1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17E01B49" w14:textId="7CE5F0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B838103" w14:textId="1C46E5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0830</w:t>
            </w:r>
          </w:p>
        </w:tc>
        <w:tc>
          <w:tcPr>
            <w:tcW w:w="232" w:type="pct"/>
          </w:tcPr>
          <w:p w14:paraId="4EF8FA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A073A5" w14:textId="66E872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681487F" w14:textId="7E8824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8C71BE3" w14:textId="47EAEF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9858E95" w14:textId="1AEC08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F6F49D8" w14:textId="77777777" w:rsidTr="000C2718">
        <w:tc>
          <w:tcPr>
            <w:tcW w:w="464" w:type="pct"/>
          </w:tcPr>
          <w:p w14:paraId="07C88AFC" w14:textId="5B709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R4-2110935</w:t>
            </w:r>
          </w:p>
        </w:tc>
        <w:tc>
          <w:tcPr>
            <w:tcW w:w="927" w:type="pct"/>
          </w:tcPr>
          <w:p w14:paraId="3388A11E" w14:textId="0A4A28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on SRS IL</w:t>
            </w:r>
          </w:p>
        </w:tc>
        <w:tc>
          <w:tcPr>
            <w:tcW w:w="829" w:type="pct"/>
          </w:tcPr>
          <w:p w14:paraId="1B99BEE3" w14:textId="5A0E0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743CCCC6" w14:textId="68813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B88BE9D" w14:textId="4160B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0831</w:t>
            </w:r>
          </w:p>
        </w:tc>
        <w:tc>
          <w:tcPr>
            <w:tcW w:w="232" w:type="pct"/>
          </w:tcPr>
          <w:p w14:paraId="2805827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6A4174" w14:textId="37151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5DEA83" w14:textId="3FEAB2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EFA88AB" w14:textId="29D64D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C59E33C" w14:textId="1D766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0B76307C" w14:textId="77777777" w:rsidTr="000C2718">
        <w:tc>
          <w:tcPr>
            <w:tcW w:w="464" w:type="pct"/>
          </w:tcPr>
          <w:p w14:paraId="3514609F" w14:textId="502EC7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R4-2110936</w:t>
            </w:r>
          </w:p>
        </w:tc>
        <w:tc>
          <w:tcPr>
            <w:tcW w:w="927" w:type="pct"/>
          </w:tcPr>
          <w:p w14:paraId="69CB82CF" w14:textId="2DA2F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SRS IL</w:t>
            </w:r>
          </w:p>
        </w:tc>
        <w:tc>
          <w:tcPr>
            <w:tcW w:w="829" w:type="pct"/>
          </w:tcPr>
          <w:p w14:paraId="3F66313E" w14:textId="60A05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4E7BDC88" w14:textId="035EA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0C8326A" w14:textId="619DAD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0832</w:t>
            </w:r>
          </w:p>
        </w:tc>
        <w:tc>
          <w:tcPr>
            <w:tcW w:w="232" w:type="pct"/>
          </w:tcPr>
          <w:p w14:paraId="1B42BA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F1820C" w14:textId="791C7D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116F18B" w14:textId="5513AF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83D484D" w14:textId="6F2FE7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20B6D8B" w14:textId="1BD5F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25A060A9" w14:textId="77777777" w:rsidTr="000C2718">
        <w:tc>
          <w:tcPr>
            <w:tcW w:w="464" w:type="pct"/>
          </w:tcPr>
          <w:p w14:paraId="5A152A9C" w14:textId="14A8F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R4-2110980</w:t>
            </w:r>
          </w:p>
        </w:tc>
        <w:tc>
          <w:tcPr>
            <w:tcW w:w="927" w:type="pct"/>
          </w:tcPr>
          <w:p w14:paraId="79108234" w14:textId="3214C3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829" w:type="pct"/>
          </w:tcPr>
          <w:p w14:paraId="095FF570" w14:textId="619CC9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1577692" w14:textId="56F7E3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36C914F" w14:textId="7EDB6C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0833</w:t>
            </w:r>
          </w:p>
        </w:tc>
        <w:tc>
          <w:tcPr>
            <w:tcW w:w="232" w:type="pct"/>
          </w:tcPr>
          <w:p w14:paraId="070F6E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0DEB93" w14:textId="42E0A6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F135B85" w14:textId="3F513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4AAAD31" w14:textId="291A7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52C333A0" w14:textId="77D185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1F1E68E3" w14:textId="77777777" w:rsidTr="000C2718">
        <w:tc>
          <w:tcPr>
            <w:tcW w:w="464" w:type="pct"/>
          </w:tcPr>
          <w:p w14:paraId="249DDA65" w14:textId="6CAA9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R4-2110981</w:t>
            </w:r>
          </w:p>
        </w:tc>
        <w:tc>
          <w:tcPr>
            <w:tcW w:w="927" w:type="pct"/>
          </w:tcPr>
          <w:p w14:paraId="56D00A90" w14:textId="673CAC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829" w:type="pct"/>
          </w:tcPr>
          <w:p w14:paraId="06322729" w14:textId="1DBAE2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D14F223" w14:textId="258BDE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79A02EE" w14:textId="01D4B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232" w:type="pct"/>
          </w:tcPr>
          <w:p w14:paraId="2A6F329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F575D3" w14:textId="57CF2D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1B5C964" w14:textId="42240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5FBBB7A" w14:textId="7AAA0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2553E900" w14:textId="67B05C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933D637" w14:textId="77777777" w:rsidTr="000C2718">
        <w:tc>
          <w:tcPr>
            <w:tcW w:w="464" w:type="pct"/>
          </w:tcPr>
          <w:p w14:paraId="1862C247" w14:textId="24ADC2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R4-2110986</w:t>
            </w:r>
          </w:p>
        </w:tc>
        <w:tc>
          <w:tcPr>
            <w:tcW w:w="927" w:type="pct"/>
          </w:tcPr>
          <w:p w14:paraId="1FC3CA9A" w14:textId="3907D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829" w:type="pct"/>
          </w:tcPr>
          <w:p w14:paraId="35404140" w14:textId="7BD58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7D13FCC7" w14:textId="4A1626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2D557E8" w14:textId="4EC22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0835</w:t>
            </w:r>
          </w:p>
        </w:tc>
        <w:tc>
          <w:tcPr>
            <w:tcW w:w="232" w:type="pct"/>
          </w:tcPr>
          <w:p w14:paraId="4D9A0B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AEFB16" w14:textId="09F43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8E33B22" w14:textId="7814A4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0604D6A" w14:textId="4AFD65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0986889E" w14:textId="7623E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72AC39F" w14:textId="77777777" w:rsidTr="000C2718">
        <w:tc>
          <w:tcPr>
            <w:tcW w:w="464" w:type="pct"/>
          </w:tcPr>
          <w:p w14:paraId="513DED1D" w14:textId="0E9F56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R4-2110987</w:t>
            </w:r>
          </w:p>
        </w:tc>
        <w:tc>
          <w:tcPr>
            <w:tcW w:w="927" w:type="pct"/>
          </w:tcPr>
          <w:p w14:paraId="4FBE49A6" w14:textId="11B5C9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829" w:type="pct"/>
          </w:tcPr>
          <w:p w14:paraId="521C5685" w14:textId="06107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43017C4" w14:textId="41B294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40C7FCF" w14:textId="7AFF1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0836</w:t>
            </w:r>
          </w:p>
        </w:tc>
        <w:tc>
          <w:tcPr>
            <w:tcW w:w="232" w:type="pct"/>
          </w:tcPr>
          <w:p w14:paraId="4E901E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F23A09" w14:textId="270682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CA92112" w14:textId="3FCFFB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F66730C" w14:textId="28EDF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8588673" w14:textId="4CB612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0F1A64" w14:textId="77777777" w:rsidTr="000C2718">
        <w:tc>
          <w:tcPr>
            <w:tcW w:w="464" w:type="pct"/>
          </w:tcPr>
          <w:p w14:paraId="042F3784" w14:textId="317469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R4-2110990</w:t>
            </w:r>
          </w:p>
        </w:tc>
        <w:tc>
          <w:tcPr>
            <w:tcW w:w="927" w:type="pct"/>
          </w:tcPr>
          <w:p w14:paraId="22718245" w14:textId="5A0651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829" w:type="pct"/>
          </w:tcPr>
          <w:p w14:paraId="779F5732" w14:textId="3F769A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6E119F7" w14:textId="44121A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4ADFBDC" w14:textId="059D35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0837</w:t>
            </w:r>
          </w:p>
        </w:tc>
        <w:tc>
          <w:tcPr>
            <w:tcW w:w="232" w:type="pct"/>
          </w:tcPr>
          <w:p w14:paraId="51A40C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87161A" w14:textId="7B0CDA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267A156" w14:textId="37300F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CA53B6E" w14:textId="49C7CF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29E5C6F9" w14:textId="115DC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64F7C65" w14:textId="77777777" w:rsidTr="000C2718">
        <w:tc>
          <w:tcPr>
            <w:tcW w:w="464" w:type="pct"/>
          </w:tcPr>
          <w:p w14:paraId="1E6329B1" w14:textId="3263EC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  <w:tc>
          <w:tcPr>
            <w:tcW w:w="927" w:type="pct"/>
          </w:tcPr>
          <w:p w14:paraId="5D431D94" w14:textId="3E6C6B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829" w:type="pct"/>
          </w:tcPr>
          <w:p w14:paraId="72D28C08" w14:textId="6071B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125303DF" w14:textId="05818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5C84A52" w14:textId="5590D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0837</w:t>
            </w:r>
          </w:p>
        </w:tc>
        <w:tc>
          <w:tcPr>
            <w:tcW w:w="232" w:type="pct"/>
          </w:tcPr>
          <w:p w14:paraId="3FD7EA21" w14:textId="3013332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93DD29F" w14:textId="6B9F6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3C60769" w14:textId="5CB13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F172554" w14:textId="14A07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45FFEDB8" w14:textId="6B31FF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6977E5" w14:textId="77777777" w:rsidTr="000C2718">
        <w:tc>
          <w:tcPr>
            <w:tcW w:w="464" w:type="pct"/>
          </w:tcPr>
          <w:p w14:paraId="5DA6A8CF" w14:textId="3E296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R4-2110991</w:t>
            </w:r>
          </w:p>
        </w:tc>
        <w:tc>
          <w:tcPr>
            <w:tcW w:w="927" w:type="pct"/>
          </w:tcPr>
          <w:p w14:paraId="5DA6EA2F" w14:textId="55B1ED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829" w:type="pct"/>
          </w:tcPr>
          <w:p w14:paraId="6772F6DF" w14:textId="25E88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075B522" w14:textId="648352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EB2B74F" w14:textId="1CF051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0838</w:t>
            </w:r>
          </w:p>
        </w:tc>
        <w:tc>
          <w:tcPr>
            <w:tcW w:w="232" w:type="pct"/>
          </w:tcPr>
          <w:p w14:paraId="292F49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1E2B69" w14:textId="4A6E0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E741E95" w14:textId="793F45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7C5FFE3" w14:textId="0B54B5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31F6856D" w14:textId="4BD37D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E8D005" w14:textId="77777777" w:rsidTr="000C2718">
        <w:tc>
          <w:tcPr>
            <w:tcW w:w="464" w:type="pct"/>
          </w:tcPr>
          <w:p w14:paraId="3451D08D" w14:textId="1B811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R4-2111010</w:t>
            </w:r>
          </w:p>
        </w:tc>
        <w:tc>
          <w:tcPr>
            <w:tcW w:w="927" w:type="pct"/>
          </w:tcPr>
          <w:p w14:paraId="41BA8AC3" w14:textId="432B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829" w:type="pct"/>
          </w:tcPr>
          <w:p w14:paraId="2C6A3701" w14:textId="67A81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336" w:type="pct"/>
          </w:tcPr>
          <w:p w14:paraId="01CCE4E1" w14:textId="35F2D7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C75321A" w14:textId="405500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0839</w:t>
            </w:r>
          </w:p>
        </w:tc>
        <w:tc>
          <w:tcPr>
            <w:tcW w:w="232" w:type="pct"/>
          </w:tcPr>
          <w:p w14:paraId="270FE94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757E32" w14:textId="1802A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E77147D" w14:textId="3837B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959CE75" w14:textId="4D8CE0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694" w:type="pct"/>
          </w:tcPr>
          <w:p w14:paraId="0552508C" w14:textId="3098D4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2457C6" w14:textId="77777777" w:rsidTr="000C2718">
        <w:tc>
          <w:tcPr>
            <w:tcW w:w="464" w:type="pct"/>
          </w:tcPr>
          <w:p w14:paraId="66F86026" w14:textId="484841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R4-2111012</w:t>
            </w:r>
          </w:p>
        </w:tc>
        <w:tc>
          <w:tcPr>
            <w:tcW w:w="927" w:type="pct"/>
          </w:tcPr>
          <w:p w14:paraId="618D7921" w14:textId="16F4DF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829" w:type="pct"/>
          </w:tcPr>
          <w:p w14:paraId="0B6CD357" w14:textId="4B34B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68F456BE" w14:textId="4196A2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0B0A253" w14:textId="4AE98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0840</w:t>
            </w:r>
          </w:p>
        </w:tc>
        <w:tc>
          <w:tcPr>
            <w:tcW w:w="232" w:type="pct"/>
          </w:tcPr>
          <w:p w14:paraId="135001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62D3EA" w14:textId="7C854A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D68C2AB" w14:textId="209353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700BF5D" w14:textId="4F054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2BA10D3" w14:textId="191694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15BEE31" w14:textId="77777777" w:rsidTr="000C2718">
        <w:tc>
          <w:tcPr>
            <w:tcW w:w="464" w:type="pct"/>
          </w:tcPr>
          <w:p w14:paraId="6B66BB4A" w14:textId="0ECD8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R4-2111013</w:t>
            </w:r>
          </w:p>
        </w:tc>
        <w:tc>
          <w:tcPr>
            <w:tcW w:w="927" w:type="pct"/>
          </w:tcPr>
          <w:p w14:paraId="5F2BF4A0" w14:textId="7E861F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829" w:type="pct"/>
          </w:tcPr>
          <w:p w14:paraId="345489F3" w14:textId="7A7B72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A3CF15E" w14:textId="6CEEA7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F045E90" w14:textId="1A9E2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0841</w:t>
            </w:r>
          </w:p>
        </w:tc>
        <w:tc>
          <w:tcPr>
            <w:tcW w:w="232" w:type="pct"/>
          </w:tcPr>
          <w:p w14:paraId="65ACBC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B888E9" w14:textId="404A6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8692237" w14:textId="007418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452946F" w14:textId="00E60B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F155B4A" w14:textId="1463D0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F60FC95" w14:textId="77777777" w:rsidTr="000C2718">
        <w:tc>
          <w:tcPr>
            <w:tcW w:w="464" w:type="pct"/>
          </w:tcPr>
          <w:p w14:paraId="3AD5FC53" w14:textId="56C6D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R4-2111017</w:t>
            </w:r>
          </w:p>
        </w:tc>
        <w:tc>
          <w:tcPr>
            <w:tcW w:w="927" w:type="pct"/>
          </w:tcPr>
          <w:p w14:paraId="3E3DC103" w14:textId="2431CA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829" w:type="pct"/>
          </w:tcPr>
          <w:p w14:paraId="62226728" w14:textId="2527EC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336" w:type="pct"/>
          </w:tcPr>
          <w:p w14:paraId="5CDC45EB" w14:textId="0795F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97320CA" w14:textId="1F9F9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0842</w:t>
            </w:r>
          </w:p>
        </w:tc>
        <w:tc>
          <w:tcPr>
            <w:tcW w:w="232" w:type="pct"/>
          </w:tcPr>
          <w:p w14:paraId="20BDA5C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68C6B5A" w14:textId="49822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3FF22CD" w14:textId="20545F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DE6FAC6" w14:textId="5FE04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694" w:type="pct"/>
          </w:tcPr>
          <w:p w14:paraId="412F51C6" w14:textId="394A79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02A8CAF" w14:textId="77777777" w:rsidTr="000C2718">
        <w:tc>
          <w:tcPr>
            <w:tcW w:w="464" w:type="pct"/>
          </w:tcPr>
          <w:p w14:paraId="2F831AD3" w14:textId="1B63CA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R4-2111073</w:t>
            </w:r>
          </w:p>
        </w:tc>
        <w:tc>
          <w:tcPr>
            <w:tcW w:w="927" w:type="pct"/>
          </w:tcPr>
          <w:p w14:paraId="53A8CD45" w14:textId="5E55A7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829" w:type="pct"/>
          </w:tcPr>
          <w:p w14:paraId="0DD7A7E3" w14:textId="16FC09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5505E72" w14:textId="5DFAA4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74410FC" w14:textId="737DFA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0843</w:t>
            </w:r>
          </w:p>
        </w:tc>
        <w:tc>
          <w:tcPr>
            <w:tcW w:w="232" w:type="pct"/>
          </w:tcPr>
          <w:p w14:paraId="294C57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CBA623" w14:textId="430313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FB19250" w14:textId="680DFD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A46DBCE" w14:textId="7BB80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694" w:type="pct"/>
          </w:tcPr>
          <w:p w14:paraId="3B6B5862" w14:textId="5E65D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90E5A3" w14:textId="77777777" w:rsidTr="000C2718">
        <w:tc>
          <w:tcPr>
            <w:tcW w:w="464" w:type="pct"/>
          </w:tcPr>
          <w:p w14:paraId="39A644A7" w14:textId="43C64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R4-2111076</w:t>
            </w:r>
          </w:p>
        </w:tc>
        <w:tc>
          <w:tcPr>
            <w:tcW w:w="927" w:type="pct"/>
          </w:tcPr>
          <w:p w14:paraId="3AA49448" w14:textId="29DCC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829" w:type="pct"/>
          </w:tcPr>
          <w:p w14:paraId="56D97149" w14:textId="161C2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EDBE345" w14:textId="503815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4AAC189" w14:textId="12A04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0844</w:t>
            </w:r>
          </w:p>
        </w:tc>
        <w:tc>
          <w:tcPr>
            <w:tcW w:w="232" w:type="pct"/>
          </w:tcPr>
          <w:p w14:paraId="25CF54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F50083" w14:textId="2A793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21525E" w14:textId="06EDCD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861C381" w14:textId="6BF4E2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694" w:type="pct"/>
          </w:tcPr>
          <w:p w14:paraId="49960028" w14:textId="2C9DC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B4E42B" w14:textId="77777777" w:rsidTr="000C2718">
        <w:tc>
          <w:tcPr>
            <w:tcW w:w="464" w:type="pct"/>
          </w:tcPr>
          <w:p w14:paraId="6BEBCD35" w14:textId="42A234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R4-2111083</w:t>
            </w:r>
          </w:p>
        </w:tc>
        <w:tc>
          <w:tcPr>
            <w:tcW w:w="927" w:type="pct"/>
          </w:tcPr>
          <w:p w14:paraId="502C6789" w14:textId="63CE1E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to re-introduce the 3DL/2UL configuration accidently deleted in R4-2102320</w:t>
            </w:r>
          </w:p>
        </w:tc>
        <w:tc>
          <w:tcPr>
            <w:tcW w:w="829" w:type="pct"/>
          </w:tcPr>
          <w:p w14:paraId="528CC138" w14:textId="7583B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CDD61FF" w14:textId="591D6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4057FFA" w14:textId="58D3B5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0845</w:t>
            </w:r>
          </w:p>
        </w:tc>
        <w:tc>
          <w:tcPr>
            <w:tcW w:w="232" w:type="pct"/>
          </w:tcPr>
          <w:p w14:paraId="720B7B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9D1DD7" w14:textId="4CD7A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F8EA18A" w14:textId="0937D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DD7FC35" w14:textId="3DB712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694" w:type="pct"/>
          </w:tcPr>
          <w:p w14:paraId="51F34542" w14:textId="335190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98534E" w14:textId="77777777" w:rsidTr="000C2718">
        <w:tc>
          <w:tcPr>
            <w:tcW w:w="464" w:type="pct"/>
          </w:tcPr>
          <w:p w14:paraId="7DF4F8AB" w14:textId="52C0A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R4-2111084</w:t>
            </w:r>
          </w:p>
        </w:tc>
        <w:tc>
          <w:tcPr>
            <w:tcW w:w="927" w:type="pct"/>
          </w:tcPr>
          <w:p w14:paraId="39F4C2EC" w14:textId="43D5C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829" w:type="pct"/>
          </w:tcPr>
          <w:p w14:paraId="7DE6A9A1" w14:textId="7C5F0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50673C9" w14:textId="65348E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394A7E2" w14:textId="2C3C7C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0846</w:t>
            </w:r>
          </w:p>
        </w:tc>
        <w:tc>
          <w:tcPr>
            <w:tcW w:w="232" w:type="pct"/>
          </w:tcPr>
          <w:p w14:paraId="68F955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643F99" w14:textId="27889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0E89A03" w14:textId="3F4EFA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6693F3A" w14:textId="53F3B8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694" w:type="pct"/>
          </w:tcPr>
          <w:p w14:paraId="1EAB819E" w14:textId="4800D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EDE8DBF" w14:textId="77777777" w:rsidTr="000C2718">
        <w:tc>
          <w:tcPr>
            <w:tcW w:w="464" w:type="pct"/>
          </w:tcPr>
          <w:p w14:paraId="2CFF7FB4" w14:textId="4AF0B8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  <w:tc>
          <w:tcPr>
            <w:tcW w:w="927" w:type="pct"/>
          </w:tcPr>
          <w:p w14:paraId="60D2F87A" w14:textId="0FD822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829" w:type="pct"/>
          </w:tcPr>
          <w:p w14:paraId="1893433A" w14:textId="71AC65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486D8EB" w14:textId="7DC516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43C88D6" w14:textId="0D0E7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0846</w:t>
            </w:r>
          </w:p>
        </w:tc>
        <w:tc>
          <w:tcPr>
            <w:tcW w:w="232" w:type="pct"/>
          </w:tcPr>
          <w:p w14:paraId="415A4EF0" w14:textId="7E74754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09314D2" w14:textId="54C47C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9288A4" w14:textId="10DB26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90D8F0" w14:textId="424FA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694" w:type="pct"/>
          </w:tcPr>
          <w:p w14:paraId="6CDF5576" w14:textId="05535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4ECD91" w14:textId="77777777" w:rsidTr="000C2718">
        <w:tc>
          <w:tcPr>
            <w:tcW w:w="464" w:type="pct"/>
          </w:tcPr>
          <w:p w14:paraId="6A81367C" w14:textId="4C310E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927" w:type="pct"/>
          </w:tcPr>
          <w:p w14:paraId="7A141533" w14:textId="110E50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829" w:type="pct"/>
          </w:tcPr>
          <w:p w14:paraId="6F7E43C7" w14:textId="6D353B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9FB2C0B" w14:textId="2E42A2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3D57A7D" w14:textId="4D5DE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0847</w:t>
            </w:r>
          </w:p>
        </w:tc>
        <w:tc>
          <w:tcPr>
            <w:tcW w:w="232" w:type="pct"/>
          </w:tcPr>
          <w:p w14:paraId="7FC8D4B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9653DD" w14:textId="26CE9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1C3334" w14:textId="5E789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4E53DA3" w14:textId="541CD4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597A77B2" w14:textId="70FE0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20CFB8B" w14:textId="77777777" w:rsidTr="000C2718">
        <w:tc>
          <w:tcPr>
            <w:tcW w:w="464" w:type="pct"/>
          </w:tcPr>
          <w:p w14:paraId="51615E8B" w14:textId="471AA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  <w:tc>
          <w:tcPr>
            <w:tcW w:w="927" w:type="pct"/>
          </w:tcPr>
          <w:p w14:paraId="1F74E57F" w14:textId="63D98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829" w:type="pct"/>
          </w:tcPr>
          <w:p w14:paraId="6294FB4C" w14:textId="2A943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8797B5D" w14:textId="12F147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77E4FB7" w14:textId="4D4D2F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0847</w:t>
            </w:r>
          </w:p>
        </w:tc>
        <w:tc>
          <w:tcPr>
            <w:tcW w:w="232" w:type="pct"/>
          </w:tcPr>
          <w:p w14:paraId="03C4EA6A" w14:textId="252B0A5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4618A33" w14:textId="7F379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CFF8804" w14:textId="1202D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211D1DB" w14:textId="129C4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50AC6E36" w14:textId="11AD9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B26737" w14:textId="77777777" w:rsidTr="000C2718">
        <w:tc>
          <w:tcPr>
            <w:tcW w:w="464" w:type="pct"/>
          </w:tcPr>
          <w:p w14:paraId="03EDD5F9" w14:textId="332E69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927" w:type="pct"/>
          </w:tcPr>
          <w:p w14:paraId="563652F3" w14:textId="169A8F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829" w:type="pct"/>
          </w:tcPr>
          <w:p w14:paraId="7D191588" w14:textId="4277B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65BF9C4" w14:textId="0682E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189BBAE" w14:textId="66B5C5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0848</w:t>
            </w:r>
          </w:p>
        </w:tc>
        <w:tc>
          <w:tcPr>
            <w:tcW w:w="232" w:type="pct"/>
          </w:tcPr>
          <w:p w14:paraId="2BF1D62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B09A9C" w14:textId="6667B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D283EB8" w14:textId="349AF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BFAEFFD" w14:textId="389C6D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694" w:type="pct"/>
          </w:tcPr>
          <w:p w14:paraId="04D579E8" w14:textId="641D84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5A2B250" w14:textId="77777777" w:rsidTr="000C2718">
        <w:tc>
          <w:tcPr>
            <w:tcW w:w="464" w:type="pct"/>
          </w:tcPr>
          <w:p w14:paraId="783394A3" w14:textId="5D9F99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  <w:tc>
          <w:tcPr>
            <w:tcW w:w="927" w:type="pct"/>
          </w:tcPr>
          <w:p w14:paraId="6DDA3576" w14:textId="4ECA05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829" w:type="pct"/>
          </w:tcPr>
          <w:p w14:paraId="6741E0A2" w14:textId="373F2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5538EED" w14:textId="0C925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19EFF66" w14:textId="659BBE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0848</w:t>
            </w:r>
          </w:p>
        </w:tc>
        <w:tc>
          <w:tcPr>
            <w:tcW w:w="232" w:type="pct"/>
          </w:tcPr>
          <w:p w14:paraId="5BB8DC12" w14:textId="22EB225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DDF8D95" w14:textId="31920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476E4F" w14:textId="49433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35FBD18" w14:textId="33B95F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694" w:type="pct"/>
          </w:tcPr>
          <w:p w14:paraId="2AE606E1" w14:textId="699CD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68A1D5D" w14:textId="77777777" w:rsidTr="000C2718">
        <w:tc>
          <w:tcPr>
            <w:tcW w:w="464" w:type="pct"/>
          </w:tcPr>
          <w:p w14:paraId="6ED1B887" w14:textId="0B956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R4-2111104</w:t>
            </w:r>
          </w:p>
        </w:tc>
        <w:tc>
          <w:tcPr>
            <w:tcW w:w="927" w:type="pct"/>
          </w:tcPr>
          <w:p w14:paraId="7EA10A07" w14:textId="7D63F5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38101-1-h10 correction non-contiguous intra-band config table</w:t>
            </w:r>
          </w:p>
        </w:tc>
        <w:tc>
          <w:tcPr>
            <w:tcW w:w="829" w:type="pct"/>
          </w:tcPr>
          <w:p w14:paraId="030A9978" w14:textId="7EC2C8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8AE4BDD" w14:textId="11A3C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1A12AC3" w14:textId="53D20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0849</w:t>
            </w:r>
          </w:p>
        </w:tc>
        <w:tc>
          <w:tcPr>
            <w:tcW w:w="232" w:type="pct"/>
          </w:tcPr>
          <w:p w14:paraId="7EF264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40BAD56" w14:textId="3AFA19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F059A47" w14:textId="27A9F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4FC6E0F" w14:textId="3F0AB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694" w:type="pct"/>
          </w:tcPr>
          <w:p w14:paraId="73170E3D" w14:textId="18C40A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9989631" w14:textId="77777777" w:rsidTr="000C2718">
        <w:tc>
          <w:tcPr>
            <w:tcW w:w="464" w:type="pct"/>
          </w:tcPr>
          <w:p w14:paraId="006BE019" w14:textId="2DC6A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R4-2111351</w:t>
            </w:r>
          </w:p>
        </w:tc>
        <w:tc>
          <w:tcPr>
            <w:tcW w:w="927" w:type="pct"/>
          </w:tcPr>
          <w:p w14:paraId="4580DC60" w14:textId="397E01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829" w:type="pct"/>
          </w:tcPr>
          <w:p w14:paraId="7B9318AD" w14:textId="320EC0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526AD4B" w14:textId="7AFC3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7D2E73E" w14:textId="39781D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0850</w:t>
            </w:r>
          </w:p>
        </w:tc>
        <w:tc>
          <w:tcPr>
            <w:tcW w:w="232" w:type="pct"/>
          </w:tcPr>
          <w:p w14:paraId="00FE1C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FA87D0D" w14:textId="4FFE2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DD2241A" w14:textId="65504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1BFF09F" w14:textId="534DF9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694" w:type="pct"/>
          </w:tcPr>
          <w:p w14:paraId="2B7EC6AD" w14:textId="716149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B75B213" w14:textId="77777777" w:rsidTr="000C2718">
        <w:tc>
          <w:tcPr>
            <w:tcW w:w="464" w:type="pct"/>
          </w:tcPr>
          <w:p w14:paraId="3C661AF1" w14:textId="3D3D33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R4-2111355</w:t>
            </w:r>
          </w:p>
        </w:tc>
        <w:tc>
          <w:tcPr>
            <w:tcW w:w="927" w:type="pct"/>
          </w:tcPr>
          <w:p w14:paraId="342462F2" w14:textId="6FF47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829" w:type="pct"/>
          </w:tcPr>
          <w:p w14:paraId="72F4BE1F" w14:textId="1181F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22E8DCB" w14:textId="4212CC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F027931" w14:textId="663351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0851</w:t>
            </w:r>
          </w:p>
        </w:tc>
        <w:tc>
          <w:tcPr>
            <w:tcW w:w="232" w:type="pct"/>
          </w:tcPr>
          <w:p w14:paraId="5CF01B7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5AE686" w14:textId="59C98A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44A55EE" w14:textId="23C272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CF6E97" w14:textId="75AA1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</w:t>
            </w:r>
          </w:p>
        </w:tc>
        <w:tc>
          <w:tcPr>
            <w:tcW w:w="694" w:type="pct"/>
          </w:tcPr>
          <w:p w14:paraId="4AD2939C" w14:textId="197AC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98BB033" w14:textId="77777777" w:rsidTr="000C2718">
        <w:tc>
          <w:tcPr>
            <w:tcW w:w="464" w:type="pct"/>
          </w:tcPr>
          <w:p w14:paraId="69046221" w14:textId="6EF35F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R4-2111356</w:t>
            </w:r>
          </w:p>
        </w:tc>
        <w:tc>
          <w:tcPr>
            <w:tcW w:w="927" w:type="pct"/>
          </w:tcPr>
          <w:p w14:paraId="6835866B" w14:textId="09B5F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transient_r17</w:t>
            </w:r>
          </w:p>
        </w:tc>
        <w:tc>
          <w:tcPr>
            <w:tcW w:w="829" w:type="pct"/>
          </w:tcPr>
          <w:p w14:paraId="6872AF6E" w14:textId="24C42F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2C0F2C5" w14:textId="156B6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F2E20F3" w14:textId="552488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0852</w:t>
            </w:r>
          </w:p>
        </w:tc>
        <w:tc>
          <w:tcPr>
            <w:tcW w:w="232" w:type="pct"/>
          </w:tcPr>
          <w:p w14:paraId="77B2B24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6E9A93" w14:textId="75909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72CBD37" w14:textId="47CCC0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A63A937" w14:textId="150211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</w:t>
            </w:r>
          </w:p>
        </w:tc>
        <w:tc>
          <w:tcPr>
            <w:tcW w:w="694" w:type="pct"/>
          </w:tcPr>
          <w:p w14:paraId="6C5F92B2" w14:textId="0B708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B65B6EA" w14:textId="77777777" w:rsidTr="000C2718">
        <w:tc>
          <w:tcPr>
            <w:tcW w:w="464" w:type="pct"/>
          </w:tcPr>
          <w:p w14:paraId="5C1BE735" w14:textId="5826E6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R4-2111362</w:t>
            </w:r>
          </w:p>
        </w:tc>
        <w:tc>
          <w:tcPr>
            <w:tcW w:w="927" w:type="pct"/>
          </w:tcPr>
          <w:p w14:paraId="3581C5F1" w14:textId="6763D9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Pcmax_r16</w:t>
            </w:r>
          </w:p>
        </w:tc>
        <w:tc>
          <w:tcPr>
            <w:tcW w:w="829" w:type="pct"/>
          </w:tcPr>
          <w:p w14:paraId="4E93888A" w14:textId="7CA9D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CE9F5BF" w14:textId="1AE12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6854B2D" w14:textId="49FFB0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0853</w:t>
            </w:r>
          </w:p>
        </w:tc>
        <w:tc>
          <w:tcPr>
            <w:tcW w:w="232" w:type="pct"/>
          </w:tcPr>
          <w:p w14:paraId="42A1A5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689313" w14:textId="71256B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CDF2F66" w14:textId="43A21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2A1A52" w14:textId="3C902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1F409375" w14:textId="00931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30DB1F11" w14:textId="77777777" w:rsidTr="000C2718">
        <w:tc>
          <w:tcPr>
            <w:tcW w:w="464" w:type="pct"/>
          </w:tcPr>
          <w:p w14:paraId="6FD2EBB3" w14:textId="61438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R4-2111363</w:t>
            </w:r>
          </w:p>
        </w:tc>
        <w:tc>
          <w:tcPr>
            <w:tcW w:w="927" w:type="pct"/>
          </w:tcPr>
          <w:p w14:paraId="09A91862" w14:textId="7759A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Pcmax_r17</w:t>
            </w:r>
          </w:p>
        </w:tc>
        <w:tc>
          <w:tcPr>
            <w:tcW w:w="829" w:type="pct"/>
          </w:tcPr>
          <w:p w14:paraId="37191FE0" w14:textId="44B94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9E897A9" w14:textId="13E0C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B0F0C94" w14:textId="31AAA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0854</w:t>
            </w:r>
          </w:p>
        </w:tc>
        <w:tc>
          <w:tcPr>
            <w:tcW w:w="232" w:type="pct"/>
          </w:tcPr>
          <w:p w14:paraId="1B626FF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A6E4DA5" w14:textId="7A72B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A57088" w14:textId="1D4DC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9DAF716" w14:textId="4CD383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2045CD21" w14:textId="696E4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3C59434" w14:textId="77777777" w:rsidTr="000C2718">
        <w:tc>
          <w:tcPr>
            <w:tcW w:w="464" w:type="pct"/>
          </w:tcPr>
          <w:p w14:paraId="09259988" w14:textId="3DD358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R4-2111367</w:t>
            </w:r>
          </w:p>
        </w:tc>
        <w:tc>
          <w:tcPr>
            <w:tcW w:w="927" w:type="pct"/>
          </w:tcPr>
          <w:p w14:paraId="027F9E0C" w14:textId="70043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829" w:type="pct"/>
          </w:tcPr>
          <w:p w14:paraId="74DEE934" w14:textId="6D592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6A56E99" w14:textId="100EF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390B3FB" w14:textId="28C09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0855</w:t>
            </w:r>
          </w:p>
        </w:tc>
        <w:tc>
          <w:tcPr>
            <w:tcW w:w="232" w:type="pct"/>
          </w:tcPr>
          <w:p w14:paraId="51557A3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3DE472" w14:textId="7EB11F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C71D528" w14:textId="6C1AC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60B6761" w14:textId="5B0B6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E89B3DA" w14:textId="607C1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0C58899" w14:textId="77777777" w:rsidTr="000C2718">
        <w:tc>
          <w:tcPr>
            <w:tcW w:w="464" w:type="pct"/>
          </w:tcPr>
          <w:p w14:paraId="2C6EBFE2" w14:textId="75162A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R4-2111368</w:t>
            </w:r>
          </w:p>
        </w:tc>
        <w:tc>
          <w:tcPr>
            <w:tcW w:w="927" w:type="pct"/>
          </w:tcPr>
          <w:p w14:paraId="2FC3FA33" w14:textId="6E7C7B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829" w:type="pct"/>
          </w:tcPr>
          <w:p w14:paraId="0C6239BE" w14:textId="389C1D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F4DDEE1" w14:textId="5818EC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96C21B2" w14:textId="4F3D20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0856</w:t>
            </w:r>
          </w:p>
        </w:tc>
        <w:tc>
          <w:tcPr>
            <w:tcW w:w="232" w:type="pct"/>
          </w:tcPr>
          <w:p w14:paraId="2455A03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EFAC02" w14:textId="77227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CA67649" w14:textId="00C64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91492C8" w14:textId="51CEA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54FC856" w14:textId="7F9FC4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E89D263" w14:textId="77777777" w:rsidTr="000C2718">
        <w:tc>
          <w:tcPr>
            <w:tcW w:w="464" w:type="pct"/>
          </w:tcPr>
          <w:p w14:paraId="381C03A7" w14:textId="5858C7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R4-2111369</w:t>
            </w:r>
          </w:p>
        </w:tc>
        <w:tc>
          <w:tcPr>
            <w:tcW w:w="927" w:type="pct"/>
          </w:tcPr>
          <w:p w14:paraId="25C4DCE9" w14:textId="60FC9B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829" w:type="pct"/>
          </w:tcPr>
          <w:p w14:paraId="0C5B95D0" w14:textId="55E6B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08F04C3" w14:textId="0EA0B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9B66927" w14:textId="466AAD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0857</w:t>
            </w:r>
          </w:p>
        </w:tc>
        <w:tc>
          <w:tcPr>
            <w:tcW w:w="232" w:type="pct"/>
          </w:tcPr>
          <w:p w14:paraId="65ED05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05C892" w14:textId="058EB3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5EC5D1B" w14:textId="4E99A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BCCD5E" w14:textId="779B0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11F72F4" w14:textId="1212BF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2952AFE" w14:textId="77777777" w:rsidTr="000C2718">
        <w:tc>
          <w:tcPr>
            <w:tcW w:w="464" w:type="pct"/>
          </w:tcPr>
          <w:p w14:paraId="1BF77628" w14:textId="5F9F4D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R4-2111373</w:t>
            </w:r>
          </w:p>
        </w:tc>
        <w:tc>
          <w:tcPr>
            <w:tcW w:w="927" w:type="pct"/>
          </w:tcPr>
          <w:p w14:paraId="7F7C9EC4" w14:textId="7D783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CA_Rel15</w:t>
            </w:r>
          </w:p>
        </w:tc>
        <w:tc>
          <w:tcPr>
            <w:tcW w:w="829" w:type="pct"/>
          </w:tcPr>
          <w:p w14:paraId="6AE3B4EB" w14:textId="08A9D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CA094FB" w14:textId="768F32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7803387" w14:textId="6E895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0858</w:t>
            </w:r>
          </w:p>
        </w:tc>
        <w:tc>
          <w:tcPr>
            <w:tcW w:w="232" w:type="pct"/>
          </w:tcPr>
          <w:p w14:paraId="0C45B3C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0EF5AB" w14:textId="26DFA9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DF37E2E" w14:textId="6D6E1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13C9B7B" w14:textId="329262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D257F66" w14:textId="34D38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360B51A" w14:textId="77777777" w:rsidTr="000C2718">
        <w:tc>
          <w:tcPr>
            <w:tcW w:w="464" w:type="pct"/>
          </w:tcPr>
          <w:p w14:paraId="4EE1D25B" w14:textId="50107A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R4-2111374</w:t>
            </w:r>
          </w:p>
        </w:tc>
        <w:tc>
          <w:tcPr>
            <w:tcW w:w="927" w:type="pct"/>
          </w:tcPr>
          <w:p w14:paraId="484FCA92" w14:textId="2327A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CA_Rel16</w:t>
            </w:r>
          </w:p>
        </w:tc>
        <w:tc>
          <w:tcPr>
            <w:tcW w:w="829" w:type="pct"/>
          </w:tcPr>
          <w:p w14:paraId="381B10E4" w14:textId="4421D6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163CA1B" w14:textId="6125C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C4D2807" w14:textId="00E49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0859</w:t>
            </w:r>
          </w:p>
        </w:tc>
        <w:tc>
          <w:tcPr>
            <w:tcW w:w="232" w:type="pct"/>
          </w:tcPr>
          <w:p w14:paraId="670573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2ED9E3" w14:textId="5C4EA3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B69C85C" w14:textId="4FDD9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43844AA" w14:textId="024C3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DAF2664" w14:textId="40A35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39CB45E" w14:textId="77777777" w:rsidTr="000C2718">
        <w:tc>
          <w:tcPr>
            <w:tcW w:w="464" w:type="pct"/>
          </w:tcPr>
          <w:p w14:paraId="5C76430A" w14:textId="1DC03F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R4-2111375</w:t>
            </w:r>
          </w:p>
        </w:tc>
        <w:tc>
          <w:tcPr>
            <w:tcW w:w="927" w:type="pct"/>
          </w:tcPr>
          <w:p w14:paraId="3FF6CF91" w14:textId="736085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CA_Rel17</w:t>
            </w:r>
          </w:p>
        </w:tc>
        <w:tc>
          <w:tcPr>
            <w:tcW w:w="829" w:type="pct"/>
          </w:tcPr>
          <w:p w14:paraId="7A85CDF5" w14:textId="58E46C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A3B1980" w14:textId="4E2F9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84E3A1C" w14:textId="11E51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0860</w:t>
            </w:r>
          </w:p>
        </w:tc>
        <w:tc>
          <w:tcPr>
            <w:tcW w:w="232" w:type="pct"/>
          </w:tcPr>
          <w:p w14:paraId="7C1832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5D8711" w14:textId="1C45E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A137E33" w14:textId="3FDCF2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8DD615E" w14:textId="1A59F4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FED09C6" w14:textId="07F7BF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1A29FFF" w14:textId="77777777" w:rsidTr="000C2718">
        <w:tc>
          <w:tcPr>
            <w:tcW w:w="464" w:type="pct"/>
          </w:tcPr>
          <w:p w14:paraId="05858668" w14:textId="46E0B4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R4-2111418</w:t>
            </w:r>
          </w:p>
        </w:tc>
        <w:tc>
          <w:tcPr>
            <w:tcW w:w="927" w:type="pct"/>
          </w:tcPr>
          <w:p w14:paraId="6E81EE57" w14:textId="358336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</w:t>
            </w:r>
          </w:p>
        </w:tc>
        <w:tc>
          <w:tcPr>
            <w:tcW w:w="829" w:type="pct"/>
          </w:tcPr>
          <w:p w14:paraId="09A1600B" w14:textId="05BC1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0EEE30C9" w14:textId="1B1E3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2D237A1" w14:textId="719E1E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0861</w:t>
            </w:r>
          </w:p>
        </w:tc>
        <w:tc>
          <w:tcPr>
            <w:tcW w:w="232" w:type="pct"/>
          </w:tcPr>
          <w:p w14:paraId="35AD06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E18B71" w14:textId="59F22D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CAF52AD" w14:textId="3AC10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D03B4E1" w14:textId="1B8939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323EE34C" w14:textId="7A80AB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427B615" w14:textId="77777777" w:rsidTr="000C2718">
        <w:tc>
          <w:tcPr>
            <w:tcW w:w="464" w:type="pct"/>
          </w:tcPr>
          <w:p w14:paraId="640CB217" w14:textId="12812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R4-2111419</w:t>
            </w:r>
          </w:p>
        </w:tc>
        <w:tc>
          <w:tcPr>
            <w:tcW w:w="927" w:type="pct"/>
          </w:tcPr>
          <w:p w14:paraId="561914EA" w14:textId="7FDE2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 -Mirror</w:t>
            </w:r>
          </w:p>
        </w:tc>
        <w:tc>
          <w:tcPr>
            <w:tcW w:w="829" w:type="pct"/>
          </w:tcPr>
          <w:p w14:paraId="1B4438D1" w14:textId="082CF3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3445B4E" w14:textId="3F777A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06F8DB7" w14:textId="65B1A6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0862</w:t>
            </w:r>
          </w:p>
        </w:tc>
        <w:tc>
          <w:tcPr>
            <w:tcW w:w="232" w:type="pct"/>
          </w:tcPr>
          <w:p w14:paraId="229C58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07C0EF" w14:textId="6B5EFF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B817275" w14:textId="366BDE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010BFFA" w14:textId="6344D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DA1D2FB" w14:textId="63570D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099D54B" w14:textId="77777777" w:rsidTr="000C2718">
        <w:tc>
          <w:tcPr>
            <w:tcW w:w="464" w:type="pct"/>
          </w:tcPr>
          <w:p w14:paraId="7A367303" w14:textId="789869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R4-2111432</w:t>
            </w:r>
          </w:p>
        </w:tc>
        <w:tc>
          <w:tcPr>
            <w:tcW w:w="927" w:type="pct"/>
          </w:tcPr>
          <w:p w14:paraId="15E739B2" w14:textId="0A01EF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829" w:type="pct"/>
          </w:tcPr>
          <w:p w14:paraId="629D2207" w14:textId="0753F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412F4182" w14:textId="3A32AB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CF0DF55" w14:textId="44DC8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232" w:type="pct"/>
          </w:tcPr>
          <w:p w14:paraId="4FB4A8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A4C08E" w14:textId="5AA91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B7BEB3E" w14:textId="230C9A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BFC7354" w14:textId="35984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694" w:type="pct"/>
          </w:tcPr>
          <w:p w14:paraId="2EE13422" w14:textId="2F0B2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111E178" w14:textId="77777777" w:rsidTr="000C2718">
        <w:tc>
          <w:tcPr>
            <w:tcW w:w="464" w:type="pct"/>
          </w:tcPr>
          <w:p w14:paraId="3BC72D88" w14:textId="66038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  <w:tc>
          <w:tcPr>
            <w:tcW w:w="927" w:type="pct"/>
          </w:tcPr>
          <w:p w14:paraId="632A9CB6" w14:textId="30B3E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829" w:type="pct"/>
          </w:tcPr>
          <w:p w14:paraId="74CAD7F1" w14:textId="01BA9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24CB32FC" w14:textId="6E7846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26FBFE5" w14:textId="174209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232" w:type="pct"/>
          </w:tcPr>
          <w:p w14:paraId="34217F92" w14:textId="5B83FB5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0427D38B" w14:textId="714E8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EB2443" w14:textId="6D1AC2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5DACAA0" w14:textId="369C99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359C1D04" w14:textId="30BE7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42B17FB" w14:textId="77777777" w:rsidTr="000C2718">
        <w:tc>
          <w:tcPr>
            <w:tcW w:w="464" w:type="pct"/>
          </w:tcPr>
          <w:p w14:paraId="4FCF12A3" w14:textId="3443F1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R4-2111433</w:t>
            </w:r>
          </w:p>
        </w:tc>
        <w:tc>
          <w:tcPr>
            <w:tcW w:w="927" w:type="pct"/>
          </w:tcPr>
          <w:p w14:paraId="560ACA9C" w14:textId="2D8E8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(R17)</w:t>
            </w:r>
          </w:p>
        </w:tc>
        <w:tc>
          <w:tcPr>
            <w:tcW w:w="829" w:type="pct"/>
          </w:tcPr>
          <w:p w14:paraId="770BA2E0" w14:textId="5098A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14747446" w14:textId="0B6864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29D4F83" w14:textId="3EDF2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0864</w:t>
            </w:r>
          </w:p>
        </w:tc>
        <w:tc>
          <w:tcPr>
            <w:tcW w:w="232" w:type="pct"/>
          </w:tcPr>
          <w:p w14:paraId="780023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55B6E7" w14:textId="120FE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B56959B" w14:textId="067D6E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3B64568" w14:textId="14FD5B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694" w:type="pct"/>
          </w:tcPr>
          <w:p w14:paraId="1291886A" w14:textId="56BBC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BD131F" w14:textId="77777777" w:rsidTr="000C2718">
        <w:tc>
          <w:tcPr>
            <w:tcW w:w="464" w:type="pct"/>
          </w:tcPr>
          <w:p w14:paraId="789DC66E" w14:textId="27934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R4-2111440</w:t>
            </w:r>
          </w:p>
        </w:tc>
        <w:tc>
          <w:tcPr>
            <w:tcW w:w="927" w:type="pct"/>
          </w:tcPr>
          <w:p w14:paraId="57D25508" w14:textId="58DE3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829" w:type="pct"/>
          </w:tcPr>
          <w:p w14:paraId="3B15037A" w14:textId="5F2BC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336" w:type="pct"/>
          </w:tcPr>
          <w:p w14:paraId="3033248E" w14:textId="2E1C23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50E2F22" w14:textId="089C0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0865</w:t>
            </w:r>
          </w:p>
        </w:tc>
        <w:tc>
          <w:tcPr>
            <w:tcW w:w="232" w:type="pct"/>
          </w:tcPr>
          <w:p w14:paraId="7C32F32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A639A4" w14:textId="65422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8FE1DC6" w14:textId="35A36B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7C8FC90" w14:textId="5959D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48DECAB" w14:textId="675F5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49C4645" w14:textId="77777777" w:rsidTr="000C2718">
        <w:tc>
          <w:tcPr>
            <w:tcW w:w="464" w:type="pct"/>
          </w:tcPr>
          <w:p w14:paraId="78AE27C1" w14:textId="0A40A5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R4-2111502</w:t>
            </w:r>
          </w:p>
        </w:tc>
        <w:tc>
          <w:tcPr>
            <w:tcW w:w="927" w:type="pct"/>
          </w:tcPr>
          <w:p w14:paraId="4C380D6D" w14:textId="6D2290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829" w:type="pct"/>
          </w:tcPr>
          <w:p w14:paraId="1D67E13F" w14:textId="62023D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336" w:type="pct"/>
          </w:tcPr>
          <w:p w14:paraId="3538EEC7" w14:textId="0AEE18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642D074E" w14:textId="6B31F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0866</w:t>
            </w:r>
          </w:p>
        </w:tc>
        <w:tc>
          <w:tcPr>
            <w:tcW w:w="232" w:type="pct"/>
          </w:tcPr>
          <w:p w14:paraId="2E7E325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5D5EB6" w14:textId="75EB3A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B074DAD" w14:textId="5C275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23BAC5B" w14:textId="6CDC26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64FF5F9" w14:textId="54B96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AE1D6FC" w14:textId="77777777" w:rsidTr="000C2718">
        <w:tc>
          <w:tcPr>
            <w:tcW w:w="464" w:type="pct"/>
          </w:tcPr>
          <w:p w14:paraId="79ED40C7" w14:textId="55015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R4-2111519</w:t>
            </w:r>
          </w:p>
        </w:tc>
        <w:tc>
          <w:tcPr>
            <w:tcW w:w="927" w:type="pct"/>
          </w:tcPr>
          <w:p w14:paraId="1DDB1ABD" w14:textId="2E7809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829" w:type="pct"/>
          </w:tcPr>
          <w:p w14:paraId="799D95A8" w14:textId="4E1200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336" w:type="pct"/>
          </w:tcPr>
          <w:p w14:paraId="2D83356F" w14:textId="23AC9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DA5B047" w14:textId="3059EB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232" w:type="pct"/>
          </w:tcPr>
          <w:p w14:paraId="78685C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A4EFA8" w14:textId="04B21B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08ADA9F" w14:textId="3FCECE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F1D064" w14:textId="7BCF9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CD462E0" w14:textId="6670B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839EE80" w14:textId="77777777" w:rsidTr="000C2718">
        <w:tc>
          <w:tcPr>
            <w:tcW w:w="464" w:type="pct"/>
          </w:tcPr>
          <w:p w14:paraId="4620F173" w14:textId="617F8C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  <w:tc>
          <w:tcPr>
            <w:tcW w:w="927" w:type="pct"/>
          </w:tcPr>
          <w:p w14:paraId="78DBA7EF" w14:textId="754C4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829" w:type="pct"/>
          </w:tcPr>
          <w:p w14:paraId="1DC66FE4" w14:textId="0A7D18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Skyworks Solutions Inc.,T-Mobile USA</w:t>
            </w:r>
          </w:p>
        </w:tc>
        <w:tc>
          <w:tcPr>
            <w:tcW w:w="336" w:type="pct"/>
          </w:tcPr>
          <w:p w14:paraId="60BF3F3D" w14:textId="7C2EDC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3E9F6F5" w14:textId="2CCEFA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232" w:type="pct"/>
          </w:tcPr>
          <w:p w14:paraId="61B3C8C7" w14:textId="1B6D5AE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92A67D7" w14:textId="4D45A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ADE6C02" w14:textId="056502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E27ED0" w14:textId="0F201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927D598" w14:textId="5C8F35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85BF3D" w14:textId="77777777" w:rsidTr="000C2718">
        <w:tc>
          <w:tcPr>
            <w:tcW w:w="464" w:type="pct"/>
          </w:tcPr>
          <w:p w14:paraId="2909C2FB" w14:textId="04068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R4-2111520</w:t>
            </w:r>
          </w:p>
        </w:tc>
        <w:tc>
          <w:tcPr>
            <w:tcW w:w="927" w:type="pct"/>
          </w:tcPr>
          <w:p w14:paraId="7689D572" w14:textId="09390F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829" w:type="pct"/>
          </w:tcPr>
          <w:p w14:paraId="20CE7472" w14:textId="6D239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336" w:type="pct"/>
          </w:tcPr>
          <w:p w14:paraId="2B5600F9" w14:textId="0A3BC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D7015D8" w14:textId="3335AD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0868</w:t>
            </w:r>
          </w:p>
        </w:tc>
        <w:tc>
          <w:tcPr>
            <w:tcW w:w="232" w:type="pct"/>
          </w:tcPr>
          <w:p w14:paraId="7002BA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BCF265" w14:textId="2D467D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2ABE7BA" w14:textId="0453F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7E5BF02" w14:textId="24887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3DD940E" w14:textId="22F28B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56B97CB" w14:textId="77777777" w:rsidTr="000C2718">
        <w:tc>
          <w:tcPr>
            <w:tcW w:w="464" w:type="pct"/>
          </w:tcPr>
          <w:p w14:paraId="12998172" w14:textId="7BAB0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R4-2111526</w:t>
            </w:r>
          </w:p>
        </w:tc>
        <w:tc>
          <w:tcPr>
            <w:tcW w:w="927" w:type="pct"/>
          </w:tcPr>
          <w:p w14:paraId="2607ACA3" w14:textId="6BF48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NS_12, NS_13, NS_14, NS_15</w:t>
            </w:r>
          </w:p>
        </w:tc>
        <w:tc>
          <w:tcPr>
            <w:tcW w:w="829" w:type="pct"/>
          </w:tcPr>
          <w:p w14:paraId="0F76A1DD" w14:textId="203FB6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336" w:type="pct"/>
          </w:tcPr>
          <w:p w14:paraId="552C5B0C" w14:textId="475B56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21ADCB4E" w14:textId="160DC4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0869</w:t>
            </w:r>
          </w:p>
        </w:tc>
        <w:tc>
          <w:tcPr>
            <w:tcW w:w="232" w:type="pct"/>
          </w:tcPr>
          <w:p w14:paraId="235D310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2F7EAA" w14:textId="294A2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E1B096A" w14:textId="1E1FEB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44F031" w14:textId="498F1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694" w:type="pct"/>
          </w:tcPr>
          <w:p w14:paraId="25BF429F" w14:textId="10B6D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B34CB4" w14:textId="77777777" w:rsidTr="000C2718">
        <w:tc>
          <w:tcPr>
            <w:tcW w:w="464" w:type="pct"/>
          </w:tcPr>
          <w:p w14:paraId="4240AA26" w14:textId="5D927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R4-2111527</w:t>
            </w:r>
          </w:p>
        </w:tc>
        <w:tc>
          <w:tcPr>
            <w:tcW w:w="927" w:type="pct"/>
          </w:tcPr>
          <w:p w14:paraId="45CC4109" w14:textId="56D30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NS_12, NS_13, NS_14, NS_15</w:t>
            </w:r>
          </w:p>
        </w:tc>
        <w:tc>
          <w:tcPr>
            <w:tcW w:w="829" w:type="pct"/>
          </w:tcPr>
          <w:p w14:paraId="47E7E264" w14:textId="7A12B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336" w:type="pct"/>
          </w:tcPr>
          <w:p w14:paraId="25E4F44A" w14:textId="3BE243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5B7C8C2E" w14:textId="7231C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0870</w:t>
            </w:r>
          </w:p>
        </w:tc>
        <w:tc>
          <w:tcPr>
            <w:tcW w:w="232" w:type="pct"/>
          </w:tcPr>
          <w:p w14:paraId="541A9D9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1DBF98" w14:textId="7AABF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C4BF419" w14:textId="32208D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8E040AB" w14:textId="25E9B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694" w:type="pct"/>
          </w:tcPr>
          <w:p w14:paraId="5E1DB4F0" w14:textId="132952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1F01B99" w14:textId="77777777" w:rsidTr="000C2718">
        <w:tc>
          <w:tcPr>
            <w:tcW w:w="464" w:type="pct"/>
          </w:tcPr>
          <w:p w14:paraId="20C826D5" w14:textId="535FAC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R4-2108728</w:t>
            </w:r>
          </w:p>
        </w:tc>
        <w:tc>
          <w:tcPr>
            <w:tcW w:w="927" w:type="pct"/>
          </w:tcPr>
          <w:p w14:paraId="39866A4F" w14:textId="186798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NR inter-band CA DC configuration for 2DL with up to 2 bands UL</w:t>
            </w:r>
          </w:p>
        </w:tc>
        <w:tc>
          <w:tcPr>
            <w:tcW w:w="829" w:type="pct"/>
          </w:tcPr>
          <w:p w14:paraId="74A923A0" w14:textId="5960FF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336" w:type="pct"/>
          </w:tcPr>
          <w:p w14:paraId="17C8A38B" w14:textId="7937A7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0736CD10" w14:textId="671AE7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0871</w:t>
            </w:r>
          </w:p>
        </w:tc>
        <w:tc>
          <w:tcPr>
            <w:tcW w:w="232" w:type="pct"/>
          </w:tcPr>
          <w:p w14:paraId="5C658F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4B16D3" w14:textId="0E2A5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EB76495" w14:textId="0A540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C9A905B" w14:textId="5479D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694" w:type="pct"/>
          </w:tcPr>
          <w:p w14:paraId="70A0BFEF" w14:textId="619BB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2D8061A" w14:textId="77777777" w:rsidTr="000C2718">
        <w:tc>
          <w:tcPr>
            <w:tcW w:w="464" w:type="pct"/>
          </w:tcPr>
          <w:p w14:paraId="728AA998" w14:textId="146F06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R4-2107813</w:t>
            </w:r>
          </w:p>
        </w:tc>
        <w:tc>
          <w:tcPr>
            <w:tcW w:w="927" w:type="pct"/>
          </w:tcPr>
          <w:p w14:paraId="4C99278D" w14:textId="02604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38.101, Introduce new band combinations for V2X con-current operation</w:t>
            </w:r>
          </w:p>
        </w:tc>
        <w:tc>
          <w:tcPr>
            <w:tcW w:w="829" w:type="pct"/>
          </w:tcPr>
          <w:p w14:paraId="2A8F2577" w14:textId="43D0F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509D0685" w14:textId="42F21A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330FF050" w14:textId="5CF9AF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0872</w:t>
            </w:r>
          </w:p>
        </w:tc>
        <w:tc>
          <w:tcPr>
            <w:tcW w:w="232" w:type="pct"/>
          </w:tcPr>
          <w:p w14:paraId="0582F8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C7C16D0" w14:textId="71CA4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F83DA92" w14:textId="794BF5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064BE92" w14:textId="72095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694" w:type="pct"/>
          </w:tcPr>
          <w:p w14:paraId="43EFD555" w14:textId="6B4E0B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9AC208" w14:textId="77777777" w:rsidTr="000C2718">
        <w:tc>
          <w:tcPr>
            <w:tcW w:w="464" w:type="pct"/>
          </w:tcPr>
          <w:p w14:paraId="688C5121" w14:textId="3E126E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R4-2107770</w:t>
            </w:r>
          </w:p>
        </w:tc>
        <w:tc>
          <w:tcPr>
            <w:tcW w:w="927" w:type="pct"/>
          </w:tcPr>
          <w:p w14:paraId="6A11529A" w14:textId="64332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38101-1-g70 corrections</w:t>
            </w:r>
          </w:p>
        </w:tc>
        <w:tc>
          <w:tcPr>
            <w:tcW w:w="829" w:type="pct"/>
          </w:tcPr>
          <w:p w14:paraId="359AC233" w14:textId="199E68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D18F9B8" w14:textId="6D242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1230BD7F" w14:textId="1E9EC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0873</w:t>
            </w:r>
          </w:p>
        </w:tc>
        <w:tc>
          <w:tcPr>
            <w:tcW w:w="232" w:type="pct"/>
          </w:tcPr>
          <w:p w14:paraId="72E266B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8B2915" w14:textId="4CDB9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FB40A3B" w14:textId="1F7CEF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8F9602A" w14:textId="1701B1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694" w:type="pct"/>
          </w:tcPr>
          <w:p w14:paraId="31EADFDC" w14:textId="370751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CC7ACA3" w14:textId="77777777" w:rsidTr="000C2718">
        <w:tc>
          <w:tcPr>
            <w:tcW w:w="464" w:type="pct"/>
          </w:tcPr>
          <w:p w14:paraId="3F5294D5" w14:textId="0336C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R4-2107976</w:t>
            </w:r>
          </w:p>
        </w:tc>
        <w:tc>
          <w:tcPr>
            <w:tcW w:w="927" w:type="pct"/>
          </w:tcPr>
          <w:p w14:paraId="5E24920F" w14:textId="6710DF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829" w:type="pct"/>
          </w:tcPr>
          <w:p w14:paraId="3C042BC1" w14:textId="0D673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336" w:type="pct"/>
          </w:tcPr>
          <w:p w14:paraId="070F70F2" w14:textId="4CA4C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766CA19E" w14:textId="682345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0874</w:t>
            </w:r>
          </w:p>
        </w:tc>
        <w:tc>
          <w:tcPr>
            <w:tcW w:w="232" w:type="pct"/>
          </w:tcPr>
          <w:p w14:paraId="408122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526F4E2" w14:textId="2C3FB8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28D60D0" w14:textId="23A8E5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4C7D5D0" w14:textId="216CE7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1628CFE" w14:textId="6A00F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C72B229" w14:textId="77777777" w:rsidTr="000C2718">
        <w:tc>
          <w:tcPr>
            <w:tcW w:w="464" w:type="pct"/>
          </w:tcPr>
          <w:p w14:paraId="7B06B680" w14:textId="47299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R4-2108117</w:t>
            </w:r>
          </w:p>
        </w:tc>
        <w:tc>
          <w:tcPr>
            <w:tcW w:w="927" w:type="pct"/>
          </w:tcPr>
          <w:p w14:paraId="4B945039" w14:textId="219A64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introduction of MSD test configurations related to IMD for inter-band combinations with intra-band UL CA as UL configuration</w:t>
            </w:r>
          </w:p>
        </w:tc>
        <w:tc>
          <w:tcPr>
            <w:tcW w:w="829" w:type="pct"/>
          </w:tcPr>
          <w:p w14:paraId="13D68123" w14:textId="3B040A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336" w:type="pct"/>
          </w:tcPr>
          <w:p w14:paraId="2724DACE" w14:textId="250317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42" w:type="pct"/>
          </w:tcPr>
          <w:p w14:paraId="4BEAE86D" w14:textId="02B5D7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0875</w:t>
            </w:r>
          </w:p>
        </w:tc>
        <w:tc>
          <w:tcPr>
            <w:tcW w:w="232" w:type="pct"/>
          </w:tcPr>
          <w:p w14:paraId="0DE3846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5B1EFC" w14:textId="152612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C092E4" w14:textId="70B19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CD04404" w14:textId="69190F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694" w:type="pct"/>
          </w:tcPr>
          <w:p w14:paraId="1CCE2BCA" w14:textId="0180E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C761459" w14:textId="77777777" w:rsidTr="000C2718">
        <w:tc>
          <w:tcPr>
            <w:tcW w:w="464" w:type="pct"/>
          </w:tcPr>
          <w:p w14:paraId="03E43FB1" w14:textId="68F77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R4-2107860</w:t>
            </w:r>
          </w:p>
        </w:tc>
        <w:tc>
          <w:tcPr>
            <w:tcW w:w="927" w:type="pct"/>
          </w:tcPr>
          <w:p w14:paraId="666C0A31" w14:textId="77F710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829" w:type="pct"/>
          </w:tcPr>
          <w:p w14:paraId="59CFF009" w14:textId="5C36F9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19387B3D" w14:textId="44129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6DC9134" w14:textId="1909E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0409</w:t>
            </w:r>
          </w:p>
        </w:tc>
        <w:tc>
          <w:tcPr>
            <w:tcW w:w="232" w:type="pct"/>
          </w:tcPr>
          <w:p w14:paraId="76BB3AA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7C5EC71" w14:textId="2BF40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F0C6186" w14:textId="4AEA6D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9062D8B" w14:textId="1E7D9D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694" w:type="pct"/>
          </w:tcPr>
          <w:p w14:paraId="6D0DFB7E" w14:textId="54204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2CA398F" w14:textId="77777777" w:rsidTr="000C2718">
        <w:tc>
          <w:tcPr>
            <w:tcW w:w="464" w:type="pct"/>
          </w:tcPr>
          <w:p w14:paraId="75751595" w14:textId="230EE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927" w:type="pct"/>
          </w:tcPr>
          <w:p w14:paraId="27C9EFF0" w14:textId="0D83C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829" w:type="pct"/>
          </w:tcPr>
          <w:p w14:paraId="090698F1" w14:textId="141F3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5D26055B" w14:textId="0BE4B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16A8498E" w14:textId="5FF076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232" w:type="pct"/>
          </w:tcPr>
          <w:p w14:paraId="511A89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2286CE" w14:textId="270EF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19A4556" w14:textId="0437EE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62A613" w14:textId="70B4BC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189E95B" w14:textId="60A68D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ECC7246" w14:textId="77777777" w:rsidTr="000C2718">
        <w:tc>
          <w:tcPr>
            <w:tcW w:w="464" w:type="pct"/>
          </w:tcPr>
          <w:p w14:paraId="6283DDB8" w14:textId="5448A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  <w:tc>
          <w:tcPr>
            <w:tcW w:w="927" w:type="pct"/>
          </w:tcPr>
          <w:p w14:paraId="77DDCC15" w14:textId="02401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829" w:type="pct"/>
          </w:tcPr>
          <w:p w14:paraId="12EB4595" w14:textId="6F20E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6D913A8" w14:textId="5B6C9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0D40C84" w14:textId="6F5756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232" w:type="pct"/>
          </w:tcPr>
          <w:p w14:paraId="51F100CA" w14:textId="0494CFD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5B8213F" w14:textId="5BF5F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3E03BE4" w14:textId="0731C3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C6650AC" w14:textId="1B188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C31D531" w14:textId="17192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FAC132" w14:textId="77777777" w:rsidTr="000C2718">
        <w:tc>
          <w:tcPr>
            <w:tcW w:w="464" w:type="pct"/>
          </w:tcPr>
          <w:p w14:paraId="7C9BB8F0" w14:textId="42D25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R4-2108788</w:t>
            </w:r>
          </w:p>
        </w:tc>
        <w:tc>
          <w:tcPr>
            <w:tcW w:w="927" w:type="pct"/>
          </w:tcPr>
          <w:p w14:paraId="7D12B71C" w14:textId="19CC3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829" w:type="pct"/>
          </w:tcPr>
          <w:p w14:paraId="5207AAFA" w14:textId="49E03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0B3711C4" w14:textId="38C7B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5AB1309E" w14:textId="5FDCF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232" w:type="pct"/>
          </w:tcPr>
          <w:p w14:paraId="5AA301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8BDE78" w14:textId="3B3EE1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2E2713F" w14:textId="7652F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41F3495" w14:textId="6921C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C3128E6" w14:textId="4F727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3FCE7DD" w14:textId="77777777" w:rsidTr="000C2718">
        <w:tc>
          <w:tcPr>
            <w:tcW w:w="464" w:type="pct"/>
          </w:tcPr>
          <w:p w14:paraId="5A296A67" w14:textId="0857D2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R4-2108789</w:t>
            </w:r>
          </w:p>
        </w:tc>
        <w:tc>
          <w:tcPr>
            <w:tcW w:w="927" w:type="pct"/>
          </w:tcPr>
          <w:p w14:paraId="01E3C50B" w14:textId="2C3E7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829" w:type="pct"/>
          </w:tcPr>
          <w:p w14:paraId="1A0ADF63" w14:textId="726E54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E2888C6" w14:textId="0DB95F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6413DA10" w14:textId="1B7F35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232" w:type="pct"/>
          </w:tcPr>
          <w:p w14:paraId="68A1724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A8E44F" w14:textId="7A357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E4B631F" w14:textId="71736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266D7D" w14:textId="737C0E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64303FD" w14:textId="793C7A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AAF11A9" w14:textId="77777777" w:rsidTr="000C2718">
        <w:tc>
          <w:tcPr>
            <w:tcW w:w="464" w:type="pct"/>
          </w:tcPr>
          <w:p w14:paraId="1C205803" w14:textId="29457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R4-2108820</w:t>
            </w:r>
          </w:p>
        </w:tc>
        <w:tc>
          <w:tcPr>
            <w:tcW w:w="927" w:type="pct"/>
          </w:tcPr>
          <w:p w14:paraId="1FDD2FF4" w14:textId="680A7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829" w:type="pct"/>
          </w:tcPr>
          <w:p w14:paraId="03855459" w14:textId="7507C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D01905B" w14:textId="465A9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00BCB7A" w14:textId="1DB8A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232" w:type="pct"/>
          </w:tcPr>
          <w:p w14:paraId="4F89C7A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BE5F89" w14:textId="4FEA4D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963F83D" w14:textId="6AB7F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B372489" w14:textId="2E7C9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D817695" w14:textId="7C5B52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603F82C" w14:textId="77777777" w:rsidTr="000C2718">
        <w:tc>
          <w:tcPr>
            <w:tcW w:w="464" w:type="pct"/>
          </w:tcPr>
          <w:p w14:paraId="4DC00582" w14:textId="51546E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R4-2108821</w:t>
            </w:r>
          </w:p>
        </w:tc>
        <w:tc>
          <w:tcPr>
            <w:tcW w:w="927" w:type="pct"/>
          </w:tcPr>
          <w:p w14:paraId="5AA035F3" w14:textId="2F2D63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829" w:type="pct"/>
          </w:tcPr>
          <w:p w14:paraId="4F42906E" w14:textId="7B5DA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7ABAE0B" w14:textId="5218F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040ACEC" w14:textId="237DDC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232" w:type="pct"/>
          </w:tcPr>
          <w:p w14:paraId="6C3693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D116EA" w14:textId="2E726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68B0CC" w14:textId="7680B6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F537F3E" w14:textId="42DC6C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1452E09" w14:textId="1D375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AC48C16" w14:textId="77777777" w:rsidTr="000C2718">
        <w:tc>
          <w:tcPr>
            <w:tcW w:w="464" w:type="pct"/>
          </w:tcPr>
          <w:p w14:paraId="16D8A5A6" w14:textId="613F12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R4-2108822</w:t>
            </w:r>
          </w:p>
        </w:tc>
        <w:tc>
          <w:tcPr>
            <w:tcW w:w="927" w:type="pct"/>
          </w:tcPr>
          <w:p w14:paraId="10578F59" w14:textId="4BB71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829" w:type="pct"/>
          </w:tcPr>
          <w:p w14:paraId="0A230C19" w14:textId="4AEE3B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7D93C87C" w14:textId="306C5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97F4019" w14:textId="4855BC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232" w:type="pct"/>
          </w:tcPr>
          <w:p w14:paraId="11CACD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C2A7BD7" w14:textId="1C250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4DDBF71" w14:textId="54002E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A06582B" w14:textId="25FD31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0716F37" w14:textId="7D4F2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8410B14" w14:textId="77777777" w:rsidTr="000C2718">
        <w:tc>
          <w:tcPr>
            <w:tcW w:w="464" w:type="pct"/>
          </w:tcPr>
          <w:p w14:paraId="69C56AEF" w14:textId="0252E0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R4-2108872</w:t>
            </w:r>
          </w:p>
        </w:tc>
        <w:tc>
          <w:tcPr>
            <w:tcW w:w="927" w:type="pct"/>
          </w:tcPr>
          <w:p w14:paraId="55A43EDF" w14:textId="408C8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829" w:type="pct"/>
          </w:tcPr>
          <w:p w14:paraId="190CC802" w14:textId="6A05F8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1A61A3C9" w14:textId="020E9B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ED50C32" w14:textId="055F5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232" w:type="pct"/>
          </w:tcPr>
          <w:p w14:paraId="3E419A2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C3A8A6" w14:textId="35AFAD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E29EA61" w14:textId="2F9BEA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1171AA" w14:textId="0B7A54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D426C4A" w14:textId="6EF9B9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4EE7428" w14:textId="77777777" w:rsidTr="000C2718">
        <w:tc>
          <w:tcPr>
            <w:tcW w:w="464" w:type="pct"/>
          </w:tcPr>
          <w:p w14:paraId="43B957AC" w14:textId="1AEAE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R4-2108873</w:t>
            </w:r>
          </w:p>
        </w:tc>
        <w:tc>
          <w:tcPr>
            <w:tcW w:w="927" w:type="pct"/>
          </w:tcPr>
          <w:p w14:paraId="386536E7" w14:textId="4073E1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829" w:type="pct"/>
          </w:tcPr>
          <w:p w14:paraId="1DF81875" w14:textId="38A3AD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51CF007E" w14:textId="7A4FD3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D52C043" w14:textId="6375F9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232" w:type="pct"/>
          </w:tcPr>
          <w:p w14:paraId="3AA67F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7D695E" w14:textId="3FF9A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3FFA3E" w14:textId="677AAE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F6FCDC0" w14:textId="687800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F35258D" w14:textId="5EB57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5EEA818" w14:textId="77777777" w:rsidTr="000C2718">
        <w:tc>
          <w:tcPr>
            <w:tcW w:w="464" w:type="pct"/>
          </w:tcPr>
          <w:p w14:paraId="6EF5A055" w14:textId="7FB35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R4-2108874</w:t>
            </w:r>
          </w:p>
        </w:tc>
        <w:tc>
          <w:tcPr>
            <w:tcW w:w="927" w:type="pct"/>
          </w:tcPr>
          <w:p w14:paraId="6014C94C" w14:textId="1DB1D3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829" w:type="pct"/>
          </w:tcPr>
          <w:p w14:paraId="187B6285" w14:textId="4A189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507F5019" w14:textId="2BB0B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F30A95F" w14:textId="3468FD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232" w:type="pct"/>
          </w:tcPr>
          <w:p w14:paraId="48DE76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79E584" w14:textId="3ACA3F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466C96C" w14:textId="7BFA8F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64A3796" w14:textId="566E09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8433902" w14:textId="566868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985F9B" w14:textId="77777777" w:rsidTr="000C2718">
        <w:tc>
          <w:tcPr>
            <w:tcW w:w="464" w:type="pct"/>
          </w:tcPr>
          <w:p w14:paraId="40A47626" w14:textId="1798AD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R4-2108875</w:t>
            </w:r>
          </w:p>
        </w:tc>
        <w:tc>
          <w:tcPr>
            <w:tcW w:w="927" w:type="pct"/>
          </w:tcPr>
          <w:p w14:paraId="00556ED1" w14:textId="573E38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829" w:type="pct"/>
          </w:tcPr>
          <w:p w14:paraId="688907B0" w14:textId="08FEB7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6BF8DAE1" w14:textId="2ECC9B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44F1E033" w14:textId="7A7103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232" w:type="pct"/>
          </w:tcPr>
          <w:p w14:paraId="0E32E51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8C422E" w14:textId="5CB12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CD3C4D7" w14:textId="1344D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33335B0" w14:textId="533EF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E9F62A6" w14:textId="32B66B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5158B4D" w14:textId="77777777" w:rsidTr="000C2718">
        <w:tc>
          <w:tcPr>
            <w:tcW w:w="464" w:type="pct"/>
          </w:tcPr>
          <w:p w14:paraId="1F524765" w14:textId="268DB7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R4-2108876</w:t>
            </w:r>
          </w:p>
        </w:tc>
        <w:tc>
          <w:tcPr>
            <w:tcW w:w="927" w:type="pct"/>
          </w:tcPr>
          <w:p w14:paraId="32899FD2" w14:textId="25CB6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829" w:type="pct"/>
          </w:tcPr>
          <w:p w14:paraId="64C5029E" w14:textId="0670F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7502649A" w14:textId="35E0B4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7DA55CA" w14:textId="088795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232" w:type="pct"/>
          </w:tcPr>
          <w:p w14:paraId="0E1A0B5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30C951" w14:textId="54912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2A7E652" w14:textId="5F56D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E3B8C9E" w14:textId="214CE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D8E3F0B" w14:textId="1DF0D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E41A856" w14:textId="77777777" w:rsidTr="000C2718">
        <w:tc>
          <w:tcPr>
            <w:tcW w:w="464" w:type="pct"/>
          </w:tcPr>
          <w:p w14:paraId="710285D8" w14:textId="57E39E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R4-2108877</w:t>
            </w:r>
          </w:p>
        </w:tc>
        <w:tc>
          <w:tcPr>
            <w:tcW w:w="927" w:type="pct"/>
          </w:tcPr>
          <w:p w14:paraId="08D597EC" w14:textId="524FAA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829" w:type="pct"/>
          </w:tcPr>
          <w:p w14:paraId="0531F44E" w14:textId="55486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68761752" w14:textId="569365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15698D78" w14:textId="6FA5C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232" w:type="pct"/>
          </w:tcPr>
          <w:p w14:paraId="0D64DE8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BABCA2" w14:textId="451B4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3E384E5" w14:textId="42AFC8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A6E0A59" w14:textId="6CA987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A8FEB46" w14:textId="3EB82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1EA5E6B" w14:textId="77777777" w:rsidTr="000C2718">
        <w:tc>
          <w:tcPr>
            <w:tcW w:w="464" w:type="pct"/>
          </w:tcPr>
          <w:p w14:paraId="45536A66" w14:textId="1734C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R4-2108922</w:t>
            </w:r>
          </w:p>
        </w:tc>
        <w:tc>
          <w:tcPr>
            <w:tcW w:w="927" w:type="pct"/>
          </w:tcPr>
          <w:p w14:paraId="2C25A02D" w14:textId="5FD9E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R16 CATF</w:t>
            </w:r>
          </w:p>
        </w:tc>
        <w:tc>
          <w:tcPr>
            <w:tcW w:w="829" w:type="pct"/>
          </w:tcPr>
          <w:p w14:paraId="3A7E9F03" w14:textId="452636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26A70691" w14:textId="65F4B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0B39F4C" w14:textId="77426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232" w:type="pct"/>
          </w:tcPr>
          <w:p w14:paraId="35F3106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C951E7" w14:textId="4A7F00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E57E8E0" w14:textId="054B8F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8DD109" w14:textId="3EDC4A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04992342" w14:textId="24217D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ECC3892" w14:textId="77777777" w:rsidTr="000C2718">
        <w:tc>
          <w:tcPr>
            <w:tcW w:w="464" w:type="pct"/>
          </w:tcPr>
          <w:p w14:paraId="49FAAFCE" w14:textId="6BA30D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R4-2108923</w:t>
            </w:r>
          </w:p>
        </w:tc>
        <w:tc>
          <w:tcPr>
            <w:tcW w:w="927" w:type="pct"/>
          </w:tcPr>
          <w:p w14:paraId="31375D22" w14:textId="69491C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R17 CATA</w:t>
            </w:r>
          </w:p>
        </w:tc>
        <w:tc>
          <w:tcPr>
            <w:tcW w:w="829" w:type="pct"/>
          </w:tcPr>
          <w:p w14:paraId="33FCBF63" w14:textId="34DFB4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0247113C" w14:textId="051E93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B6CDD38" w14:textId="00FF8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232" w:type="pct"/>
          </w:tcPr>
          <w:p w14:paraId="1A6FB6E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C90C71" w14:textId="64F57A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EF384C" w14:textId="386753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D4F8F00" w14:textId="6F0817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702DF992" w14:textId="248127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DDBC25" w14:textId="77777777" w:rsidTr="000C2718">
        <w:tc>
          <w:tcPr>
            <w:tcW w:w="464" w:type="pct"/>
          </w:tcPr>
          <w:p w14:paraId="30D36E53" w14:textId="1687A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R4-2109027</w:t>
            </w:r>
          </w:p>
        </w:tc>
        <w:tc>
          <w:tcPr>
            <w:tcW w:w="927" w:type="pct"/>
          </w:tcPr>
          <w:p w14:paraId="3A3C4337" w14:textId="6C810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829" w:type="pct"/>
          </w:tcPr>
          <w:p w14:paraId="34EB5F63" w14:textId="2C297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44B71A9A" w14:textId="4E6FC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F846448" w14:textId="31D15B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232" w:type="pct"/>
          </w:tcPr>
          <w:p w14:paraId="5507EB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F2F822" w14:textId="47B030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325EEB2" w14:textId="4D420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142DAF0" w14:textId="79A61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CD5EC78" w14:textId="73B7EC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A34EAEE" w14:textId="77777777" w:rsidTr="000C2718">
        <w:tc>
          <w:tcPr>
            <w:tcW w:w="464" w:type="pct"/>
          </w:tcPr>
          <w:p w14:paraId="7CC03465" w14:textId="7B257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  <w:tc>
          <w:tcPr>
            <w:tcW w:w="927" w:type="pct"/>
          </w:tcPr>
          <w:p w14:paraId="74A70E15" w14:textId="66598F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the channel raster of n259 for TS </w:t>
            </w:r>
            <w:r>
              <w:rPr>
                <w:sz w:val="16"/>
              </w:rPr>
              <w:lastRenderedPageBreak/>
              <w:t>38.101-2</w:t>
            </w:r>
          </w:p>
        </w:tc>
        <w:tc>
          <w:tcPr>
            <w:tcW w:w="829" w:type="pct"/>
          </w:tcPr>
          <w:p w14:paraId="47D44486" w14:textId="14DA7A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336" w:type="pct"/>
          </w:tcPr>
          <w:p w14:paraId="35559D20" w14:textId="1C8FB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079A34D" w14:textId="509188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232" w:type="pct"/>
          </w:tcPr>
          <w:p w14:paraId="457A902C" w14:textId="7A1E18B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9F9C19A" w14:textId="6FA720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D84EDB6" w14:textId="798AA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FA044DE" w14:textId="57389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27EEC1D" w14:textId="31BD2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E2A2CB" w14:textId="77777777" w:rsidTr="000C2718">
        <w:tc>
          <w:tcPr>
            <w:tcW w:w="464" w:type="pct"/>
          </w:tcPr>
          <w:p w14:paraId="2886CDD0" w14:textId="008C2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R4-2109028</w:t>
            </w:r>
          </w:p>
        </w:tc>
        <w:tc>
          <w:tcPr>
            <w:tcW w:w="927" w:type="pct"/>
          </w:tcPr>
          <w:p w14:paraId="56926BBE" w14:textId="1CA43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829" w:type="pct"/>
          </w:tcPr>
          <w:p w14:paraId="4A3C474B" w14:textId="630AB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0587D7F9" w14:textId="2D48D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4775291F" w14:textId="5EBE6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232" w:type="pct"/>
          </w:tcPr>
          <w:p w14:paraId="74B776E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598AA8" w14:textId="4A8CEE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F2929EC" w14:textId="1BA67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93A02DF" w14:textId="5CDF46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18D116F" w14:textId="7C8FA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951229" w14:textId="77777777" w:rsidTr="000C2718">
        <w:tc>
          <w:tcPr>
            <w:tcW w:w="464" w:type="pct"/>
          </w:tcPr>
          <w:p w14:paraId="36CFE4F0" w14:textId="3DE69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R4-2109184</w:t>
            </w:r>
          </w:p>
        </w:tc>
        <w:tc>
          <w:tcPr>
            <w:tcW w:w="927" w:type="pct"/>
          </w:tcPr>
          <w:p w14:paraId="608E899A" w14:textId="51D03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TS38.101-2[R17]: Addition of requirements for n257+n259 and n258+n260</w:t>
            </w:r>
          </w:p>
        </w:tc>
        <w:tc>
          <w:tcPr>
            <w:tcW w:w="829" w:type="pct"/>
          </w:tcPr>
          <w:p w14:paraId="5741CA03" w14:textId="3B21FD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336" w:type="pct"/>
          </w:tcPr>
          <w:p w14:paraId="11EFB29A" w14:textId="2210B6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3A38BCC" w14:textId="762E4B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232" w:type="pct"/>
          </w:tcPr>
          <w:p w14:paraId="2436E0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4AF02F" w14:textId="69189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ED1A16" w14:textId="6F81FA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C0E7DC2" w14:textId="686CA1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694" w:type="pct"/>
          </w:tcPr>
          <w:p w14:paraId="42FB450E" w14:textId="2A8D23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FD37CD3" w14:textId="77777777" w:rsidTr="000C2718">
        <w:tc>
          <w:tcPr>
            <w:tcW w:w="464" w:type="pct"/>
          </w:tcPr>
          <w:p w14:paraId="3B9FC894" w14:textId="7F687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R4-2109447</w:t>
            </w:r>
          </w:p>
        </w:tc>
        <w:tc>
          <w:tcPr>
            <w:tcW w:w="927" w:type="pct"/>
          </w:tcPr>
          <w:p w14:paraId="7BDEA962" w14:textId="6684B4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829" w:type="pct"/>
          </w:tcPr>
          <w:p w14:paraId="281509B7" w14:textId="0C1C9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A2287B9" w14:textId="3F996C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9BDA0AC" w14:textId="7BEC8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232" w:type="pct"/>
          </w:tcPr>
          <w:p w14:paraId="6AC99F8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F8FA78" w14:textId="3B1C9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1ADA8EF" w14:textId="52F7F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E369C69" w14:textId="0DD43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201B3BD7" w14:textId="20CA8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DDCFC3E" w14:textId="77777777" w:rsidTr="000C2718">
        <w:tc>
          <w:tcPr>
            <w:tcW w:w="464" w:type="pct"/>
          </w:tcPr>
          <w:p w14:paraId="56A49A26" w14:textId="01C5B2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R4-2109448</w:t>
            </w:r>
          </w:p>
        </w:tc>
        <w:tc>
          <w:tcPr>
            <w:tcW w:w="927" w:type="pct"/>
          </w:tcPr>
          <w:p w14:paraId="03BA9912" w14:textId="1867AD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829" w:type="pct"/>
          </w:tcPr>
          <w:p w14:paraId="288F0548" w14:textId="5C70E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1CA6869" w14:textId="73037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1D14420A" w14:textId="665C19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232" w:type="pct"/>
          </w:tcPr>
          <w:p w14:paraId="2D362E7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A11A85" w14:textId="7653E0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98315E4" w14:textId="0ADFC4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4EBA0CC" w14:textId="45790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1E848B34" w14:textId="505F7C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9AD7D36" w14:textId="77777777" w:rsidTr="000C2718">
        <w:tc>
          <w:tcPr>
            <w:tcW w:w="464" w:type="pct"/>
          </w:tcPr>
          <w:p w14:paraId="06088618" w14:textId="4FA94E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R4-2109531</w:t>
            </w:r>
          </w:p>
        </w:tc>
        <w:tc>
          <w:tcPr>
            <w:tcW w:w="927" w:type="pct"/>
          </w:tcPr>
          <w:p w14:paraId="100D0164" w14:textId="2D3717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UE channel bandwidth per operating band</w:t>
            </w:r>
          </w:p>
        </w:tc>
        <w:tc>
          <w:tcPr>
            <w:tcW w:w="829" w:type="pct"/>
          </w:tcPr>
          <w:p w14:paraId="5DFB156B" w14:textId="3596A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04719DA4" w14:textId="6FA19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15B9420C" w14:textId="24BAA5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232" w:type="pct"/>
          </w:tcPr>
          <w:p w14:paraId="7F2772F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7716450" w14:textId="27775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422261B" w14:textId="2866B1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D1CB9DD" w14:textId="06AB26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694" w:type="pct"/>
          </w:tcPr>
          <w:p w14:paraId="02134E3F" w14:textId="6EF255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410C0B" w14:textId="77777777" w:rsidTr="000C2718">
        <w:tc>
          <w:tcPr>
            <w:tcW w:w="464" w:type="pct"/>
          </w:tcPr>
          <w:p w14:paraId="6BA01013" w14:textId="6277D2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R4-2109787</w:t>
            </w:r>
          </w:p>
        </w:tc>
        <w:tc>
          <w:tcPr>
            <w:tcW w:w="927" w:type="pct"/>
          </w:tcPr>
          <w:p w14:paraId="76959159" w14:textId="29D7E2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DL CA_n257+n259 and CA_n258-n260</w:t>
            </w:r>
          </w:p>
        </w:tc>
        <w:tc>
          <w:tcPr>
            <w:tcW w:w="829" w:type="pct"/>
          </w:tcPr>
          <w:p w14:paraId="62F60BA0" w14:textId="5A124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336" w:type="pct"/>
          </w:tcPr>
          <w:p w14:paraId="1428E28D" w14:textId="09FB2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F880480" w14:textId="041A68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232" w:type="pct"/>
          </w:tcPr>
          <w:p w14:paraId="202195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607CAD" w14:textId="04157C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79BC7F8" w14:textId="475B0D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E536E1A" w14:textId="0B142A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694" w:type="pct"/>
          </w:tcPr>
          <w:p w14:paraId="41B3C2B2" w14:textId="1FAC2C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353851" w14:textId="77777777" w:rsidTr="000C2718">
        <w:tc>
          <w:tcPr>
            <w:tcW w:w="464" w:type="pct"/>
          </w:tcPr>
          <w:p w14:paraId="2CAD233D" w14:textId="28BE4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R4-2109790</w:t>
            </w:r>
          </w:p>
        </w:tc>
        <w:tc>
          <w:tcPr>
            <w:tcW w:w="927" w:type="pct"/>
          </w:tcPr>
          <w:p w14:paraId="092DAE7C" w14:textId="26E899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829" w:type="pct"/>
          </w:tcPr>
          <w:p w14:paraId="388B7DED" w14:textId="445F24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A6AAD63" w14:textId="10FBD2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498A82F6" w14:textId="27D4B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232" w:type="pct"/>
          </w:tcPr>
          <w:p w14:paraId="61CEE2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D7C925" w14:textId="274B9E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94C67CE" w14:textId="1AFEC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3374219" w14:textId="3A454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694" w:type="pct"/>
          </w:tcPr>
          <w:p w14:paraId="69EF8103" w14:textId="0F8C7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4CDD70D" w14:textId="77777777" w:rsidTr="000C2718">
        <w:tc>
          <w:tcPr>
            <w:tcW w:w="464" w:type="pct"/>
          </w:tcPr>
          <w:p w14:paraId="7E844418" w14:textId="77BFF4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  <w:tc>
          <w:tcPr>
            <w:tcW w:w="927" w:type="pct"/>
          </w:tcPr>
          <w:p w14:paraId="33353997" w14:textId="1A149A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829" w:type="pct"/>
          </w:tcPr>
          <w:p w14:paraId="1BEF2CDA" w14:textId="237C3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1985640" w14:textId="701A5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C31B1CA" w14:textId="3D233F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232" w:type="pct"/>
          </w:tcPr>
          <w:p w14:paraId="697E525F" w14:textId="0C5A9C6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E2AE4FF" w14:textId="0B2F3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E9FE659" w14:textId="2D682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754CAC3" w14:textId="0F5541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694" w:type="pct"/>
          </w:tcPr>
          <w:p w14:paraId="2AF359EE" w14:textId="54B998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5A89A1" w14:textId="77777777" w:rsidTr="000C2718">
        <w:tc>
          <w:tcPr>
            <w:tcW w:w="464" w:type="pct"/>
          </w:tcPr>
          <w:p w14:paraId="0335A99D" w14:textId="755EC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R4-2109960</w:t>
            </w:r>
          </w:p>
        </w:tc>
        <w:tc>
          <w:tcPr>
            <w:tcW w:w="927" w:type="pct"/>
          </w:tcPr>
          <w:p w14:paraId="3CB8AE1F" w14:textId="4F1B2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829" w:type="pct"/>
          </w:tcPr>
          <w:p w14:paraId="13FCBD0C" w14:textId="5FEC79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1ED4169" w14:textId="0E020C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65F340FE" w14:textId="7FA16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232" w:type="pct"/>
          </w:tcPr>
          <w:p w14:paraId="4011470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DEFA49" w14:textId="6D5C93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234B071" w14:textId="13809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A61A483" w14:textId="46703D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EF0F7AD" w14:textId="5AFA7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2BC460C8" w14:textId="77777777" w:rsidTr="000C2718">
        <w:tc>
          <w:tcPr>
            <w:tcW w:w="464" w:type="pct"/>
          </w:tcPr>
          <w:p w14:paraId="0ACFA6C0" w14:textId="27C192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R4-2109961</w:t>
            </w:r>
          </w:p>
        </w:tc>
        <w:tc>
          <w:tcPr>
            <w:tcW w:w="927" w:type="pct"/>
          </w:tcPr>
          <w:p w14:paraId="5B3CDB88" w14:textId="480CD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829" w:type="pct"/>
          </w:tcPr>
          <w:p w14:paraId="48BECAB2" w14:textId="30595A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A72E3C8" w14:textId="6F0248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49956B0" w14:textId="459BD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232" w:type="pct"/>
          </w:tcPr>
          <w:p w14:paraId="099F480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9BD159" w14:textId="071E4E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ABB06C4" w14:textId="30AC63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3FF7952" w14:textId="60725A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ADE4330" w14:textId="1E162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1FC17D5" w14:textId="77777777" w:rsidTr="000C2718">
        <w:tc>
          <w:tcPr>
            <w:tcW w:w="464" w:type="pct"/>
          </w:tcPr>
          <w:p w14:paraId="5E27EAF7" w14:textId="6F2B4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R4-2109966</w:t>
            </w:r>
          </w:p>
        </w:tc>
        <w:tc>
          <w:tcPr>
            <w:tcW w:w="927" w:type="pct"/>
          </w:tcPr>
          <w:p w14:paraId="3C6DF7FF" w14:textId="6B0BAA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829" w:type="pct"/>
          </w:tcPr>
          <w:p w14:paraId="61CFCB8D" w14:textId="39A316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BC0B8DC" w14:textId="40B2F6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B80CB8E" w14:textId="2CAC8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232" w:type="pct"/>
          </w:tcPr>
          <w:p w14:paraId="070DD5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BE1A69" w14:textId="71B8B0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00803A3" w14:textId="5549F5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E8067B7" w14:textId="114E82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F17E014" w14:textId="0BFAF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1A25933" w14:textId="77777777" w:rsidTr="000C2718">
        <w:tc>
          <w:tcPr>
            <w:tcW w:w="464" w:type="pct"/>
          </w:tcPr>
          <w:p w14:paraId="64CBB4A7" w14:textId="3C44D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R4-2109967</w:t>
            </w:r>
          </w:p>
        </w:tc>
        <w:tc>
          <w:tcPr>
            <w:tcW w:w="927" w:type="pct"/>
          </w:tcPr>
          <w:p w14:paraId="75DE5EF4" w14:textId="381727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829" w:type="pct"/>
          </w:tcPr>
          <w:p w14:paraId="6EEDB33E" w14:textId="6B474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002546D" w14:textId="29B74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646D99A9" w14:textId="776153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232" w:type="pct"/>
          </w:tcPr>
          <w:p w14:paraId="5BACCD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F61D56D" w14:textId="6BC4F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7457709" w14:textId="7E2CBF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F47633" w14:textId="15BE7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3676BE1" w14:textId="45F283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5A95EC5" w14:textId="77777777" w:rsidTr="000C2718">
        <w:tc>
          <w:tcPr>
            <w:tcW w:w="464" w:type="pct"/>
          </w:tcPr>
          <w:p w14:paraId="0567EA4B" w14:textId="1DA55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R4-2110150</w:t>
            </w:r>
          </w:p>
        </w:tc>
        <w:tc>
          <w:tcPr>
            <w:tcW w:w="927" w:type="pct"/>
          </w:tcPr>
          <w:p w14:paraId="7E93F26B" w14:textId="6BB7C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(Rel-17)</w:t>
            </w:r>
          </w:p>
        </w:tc>
        <w:tc>
          <w:tcPr>
            <w:tcW w:w="829" w:type="pct"/>
          </w:tcPr>
          <w:p w14:paraId="0CC7F566" w14:textId="03654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6E1E0DB6" w14:textId="5F034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12010026" w14:textId="1B9080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232" w:type="pct"/>
          </w:tcPr>
          <w:p w14:paraId="4B6F5D3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56DACD" w14:textId="11A16A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1148E37" w14:textId="787B09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CA0A01B" w14:textId="23252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92B1AA1" w14:textId="62C4CA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CB43572" w14:textId="77777777" w:rsidTr="000C2718">
        <w:tc>
          <w:tcPr>
            <w:tcW w:w="464" w:type="pct"/>
          </w:tcPr>
          <w:p w14:paraId="4EB1E9BF" w14:textId="687326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R4-2110152</w:t>
            </w:r>
          </w:p>
        </w:tc>
        <w:tc>
          <w:tcPr>
            <w:tcW w:w="927" w:type="pct"/>
          </w:tcPr>
          <w:p w14:paraId="1A6131DC" w14:textId="249950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(Rel-17)</w:t>
            </w:r>
          </w:p>
        </w:tc>
        <w:tc>
          <w:tcPr>
            <w:tcW w:w="829" w:type="pct"/>
          </w:tcPr>
          <w:p w14:paraId="1DC286DC" w14:textId="28A2A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ABC79C4" w14:textId="02F23A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B9837DC" w14:textId="21BB7C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232" w:type="pct"/>
          </w:tcPr>
          <w:p w14:paraId="59A3BC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8C022F" w14:textId="30AF6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B3CC462" w14:textId="53831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5468818" w14:textId="6643D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NR_n259-Core</w:t>
            </w:r>
          </w:p>
        </w:tc>
        <w:tc>
          <w:tcPr>
            <w:tcW w:w="694" w:type="pct"/>
          </w:tcPr>
          <w:p w14:paraId="6DDFC5CD" w14:textId="541040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B9DE0C" w14:textId="77777777" w:rsidTr="000C2718">
        <w:tc>
          <w:tcPr>
            <w:tcW w:w="464" w:type="pct"/>
          </w:tcPr>
          <w:p w14:paraId="3C14C85A" w14:textId="128856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R4-2110153</w:t>
            </w:r>
          </w:p>
        </w:tc>
        <w:tc>
          <w:tcPr>
            <w:tcW w:w="927" w:type="pct"/>
          </w:tcPr>
          <w:p w14:paraId="0456EC55" w14:textId="136C6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n262 (Rel-17)</w:t>
            </w:r>
          </w:p>
        </w:tc>
        <w:tc>
          <w:tcPr>
            <w:tcW w:w="829" w:type="pct"/>
          </w:tcPr>
          <w:p w14:paraId="15B51EDF" w14:textId="40523B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606E0802" w14:textId="2DC6D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8361B00" w14:textId="40C66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232" w:type="pct"/>
          </w:tcPr>
          <w:p w14:paraId="4EB6CCE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DEB392" w14:textId="16C0E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9BCE17" w14:textId="02318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33E3156" w14:textId="420BA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694" w:type="pct"/>
          </w:tcPr>
          <w:p w14:paraId="03F74FB7" w14:textId="53AB1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4EC452B3" w14:textId="77777777" w:rsidTr="000C2718">
        <w:tc>
          <w:tcPr>
            <w:tcW w:w="464" w:type="pct"/>
          </w:tcPr>
          <w:p w14:paraId="55564B27" w14:textId="5CA58E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R4-2110162</w:t>
            </w:r>
          </w:p>
        </w:tc>
        <w:tc>
          <w:tcPr>
            <w:tcW w:w="927" w:type="pct"/>
          </w:tcPr>
          <w:p w14:paraId="6A8DF56D" w14:textId="56462C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829" w:type="pct"/>
          </w:tcPr>
          <w:p w14:paraId="630D43C4" w14:textId="5D2097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0EEDA8FF" w14:textId="465CCC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4E78FC9A" w14:textId="7121A0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232" w:type="pct"/>
          </w:tcPr>
          <w:p w14:paraId="127F82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AEF756" w14:textId="3228CA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3537A8F" w14:textId="61F1F3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4916B09" w14:textId="1A2008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694" w:type="pct"/>
          </w:tcPr>
          <w:p w14:paraId="59C3FCC1" w14:textId="59FB9F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2E810F3" w14:textId="77777777" w:rsidTr="000C2718">
        <w:tc>
          <w:tcPr>
            <w:tcW w:w="464" w:type="pct"/>
          </w:tcPr>
          <w:p w14:paraId="202BC7DA" w14:textId="2BDF26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R4-2110176</w:t>
            </w:r>
          </w:p>
        </w:tc>
        <w:tc>
          <w:tcPr>
            <w:tcW w:w="927" w:type="pct"/>
          </w:tcPr>
          <w:p w14:paraId="4A9EB941" w14:textId="2AD0F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(Rel-15)</w:t>
            </w:r>
          </w:p>
        </w:tc>
        <w:tc>
          <w:tcPr>
            <w:tcW w:w="829" w:type="pct"/>
          </w:tcPr>
          <w:p w14:paraId="4635E242" w14:textId="2D546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C35CA2E" w14:textId="1AB681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569A1622" w14:textId="669913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232" w:type="pct"/>
          </w:tcPr>
          <w:p w14:paraId="705004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D7B5C7" w14:textId="198361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6657A52" w14:textId="605184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E126C43" w14:textId="3262E7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3D02354" w14:textId="1748C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7224D11D" w14:textId="77777777" w:rsidTr="000C2718">
        <w:tc>
          <w:tcPr>
            <w:tcW w:w="464" w:type="pct"/>
          </w:tcPr>
          <w:p w14:paraId="5BDF6266" w14:textId="097731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R4-2110178</w:t>
            </w:r>
          </w:p>
        </w:tc>
        <w:tc>
          <w:tcPr>
            <w:tcW w:w="927" w:type="pct"/>
          </w:tcPr>
          <w:p w14:paraId="23CEB7F3" w14:textId="3CAD64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(Rel-16)</w:t>
            </w:r>
          </w:p>
        </w:tc>
        <w:tc>
          <w:tcPr>
            <w:tcW w:w="829" w:type="pct"/>
          </w:tcPr>
          <w:p w14:paraId="4C73B766" w14:textId="62E6E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0E4FA0E5" w14:textId="4E5126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1FDC26B1" w14:textId="1A3304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232" w:type="pct"/>
          </w:tcPr>
          <w:p w14:paraId="5BC5224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4C1C12F" w14:textId="322FA0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81D006B" w14:textId="6831C0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BA5C244" w14:textId="57A6D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11A89CB" w14:textId="3663A2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473334B" w14:textId="77777777" w:rsidTr="000C2718">
        <w:tc>
          <w:tcPr>
            <w:tcW w:w="464" w:type="pct"/>
          </w:tcPr>
          <w:p w14:paraId="48663A28" w14:textId="0283AC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R4-2110180</w:t>
            </w:r>
          </w:p>
        </w:tc>
        <w:tc>
          <w:tcPr>
            <w:tcW w:w="927" w:type="pct"/>
          </w:tcPr>
          <w:p w14:paraId="14D1F4CA" w14:textId="10798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829" w:type="pct"/>
          </w:tcPr>
          <w:p w14:paraId="55A89E35" w14:textId="21DAA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0CA3344" w14:textId="5CDF4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81D93A4" w14:textId="7C2F0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32" w:type="pct"/>
          </w:tcPr>
          <w:p w14:paraId="11B5CF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E806F4" w14:textId="32400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E5F70FF" w14:textId="5E596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E7E9C82" w14:textId="27487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NR_n259-Core</w:t>
            </w:r>
          </w:p>
        </w:tc>
        <w:tc>
          <w:tcPr>
            <w:tcW w:w="694" w:type="pct"/>
          </w:tcPr>
          <w:p w14:paraId="5A471811" w14:textId="22779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335F7B" w14:textId="77777777" w:rsidTr="000C2718">
        <w:tc>
          <w:tcPr>
            <w:tcW w:w="464" w:type="pct"/>
          </w:tcPr>
          <w:p w14:paraId="5D93F153" w14:textId="61E2B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R4-2110188</w:t>
            </w:r>
          </w:p>
        </w:tc>
        <w:tc>
          <w:tcPr>
            <w:tcW w:w="927" w:type="pct"/>
          </w:tcPr>
          <w:p w14:paraId="0F9DE53B" w14:textId="52E63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829" w:type="pct"/>
          </w:tcPr>
          <w:p w14:paraId="376FC760" w14:textId="6539C0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56407787" w14:textId="738D05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2366517" w14:textId="041C23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232" w:type="pct"/>
          </w:tcPr>
          <w:p w14:paraId="7BD0DE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E82E62" w14:textId="468C02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481B79" w14:textId="04519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52E1CD" w14:textId="481243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FAD3E14" w14:textId="7FAC1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07F6750" w14:textId="77777777" w:rsidTr="000C2718">
        <w:tc>
          <w:tcPr>
            <w:tcW w:w="464" w:type="pct"/>
          </w:tcPr>
          <w:p w14:paraId="3B7A17F3" w14:textId="52AB2B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  <w:tc>
          <w:tcPr>
            <w:tcW w:w="927" w:type="pct"/>
          </w:tcPr>
          <w:p w14:paraId="55F5A123" w14:textId="0B9F5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829" w:type="pct"/>
          </w:tcPr>
          <w:p w14:paraId="4B33B014" w14:textId="7A67AD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18F6CC7B" w14:textId="767B6F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4F0F3CA9" w14:textId="786875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232" w:type="pct"/>
          </w:tcPr>
          <w:p w14:paraId="1696FF28" w14:textId="5A7CC55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9C75A41" w14:textId="7FAB82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FDE3659" w14:textId="71BB7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AD7B9CA" w14:textId="3F2EE7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0FF62D5" w14:textId="058637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BA267F" w14:textId="77777777" w:rsidTr="000C2718">
        <w:tc>
          <w:tcPr>
            <w:tcW w:w="464" w:type="pct"/>
          </w:tcPr>
          <w:p w14:paraId="6A7A0F7F" w14:textId="7963A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927" w:type="pct"/>
          </w:tcPr>
          <w:p w14:paraId="67B15D11" w14:textId="0034D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 Rel-17 38.101-2 to correct some errors in </w:t>
            </w:r>
            <w:r>
              <w:rPr>
                <w:sz w:val="16"/>
              </w:rPr>
              <w:lastRenderedPageBreak/>
              <w:t>Table 5.5A.2-2</w:t>
            </w:r>
          </w:p>
        </w:tc>
        <w:tc>
          <w:tcPr>
            <w:tcW w:w="829" w:type="pct"/>
          </w:tcPr>
          <w:p w14:paraId="1A4C3E87" w14:textId="0724A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Xiaomi</w:t>
            </w:r>
          </w:p>
        </w:tc>
        <w:tc>
          <w:tcPr>
            <w:tcW w:w="336" w:type="pct"/>
          </w:tcPr>
          <w:p w14:paraId="7A07835A" w14:textId="24E9B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D470A63" w14:textId="3543FC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232" w:type="pct"/>
          </w:tcPr>
          <w:p w14:paraId="796620A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FF7258" w14:textId="0C2974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BD2857E" w14:textId="2D68F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657FF5A" w14:textId="2FD8E4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8EBEB99" w14:textId="2EB37A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880046B" w14:textId="77777777" w:rsidTr="000C2718">
        <w:tc>
          <w:tcPr>
            <w:tcW w:w="464" w:type="pct"/>
          </w:tcPr>
          <w:p w14:paraId="585C930F" w14:textId="523634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  <w:tc>
          <w:tcPr>
            <w:tcW w:w="927" w:type="pct"/>
          </w:tcPr>
          <w:p w14:paraId="72828455" w14:textId="04795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829" w:type="pct"/>
          </w:tcPr>
          <w:p w14:paraId="141BA193" w14:textId="3D39E6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03123F13" w14:textId="71445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6E0A77FE" w14:textId="670FA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232" w:type="pct"/>
          </w:tcPr>
          <w:p w14:paraId="22AA3F0B" w14:textId="5E7F24C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8414576" w14:textId="4EB378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B12B01B" w14:textId="5623C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FAFFE9" w14:textId="364C76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6384A1D" w14:textId="2E6A8F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66B2A2" w14:textId="77777777" w:rsidTr="000C2718">
        <w:tc>
          <w:tcPr>
            <w:tcW w:w="464" w:type="pct"/>
          </w:tcPr>
          <w:p w14:paraId="42698842" w14:textId="61DFD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R4-2110443</w:t>
            </w:r>
          </w:p>
        </w:tc>
        <w:tc>
          <w:tcPr>
            <w:tcW w:w="927" w:type="pct"/>
          </w:tcPr>
          <w:p w14:paraId="659D31F4" w14:textId="62CB8A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829" w:type="pct"/>
          </w:tcPr>
          <w:p w14:paraId="5A923FA5" w14:textId="35866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336" w:type="pct"/>
          </w:tcPr>
          <w:p w14:paraId="37A08D42" w14:textId="00DB6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5580188" w14:textId="7B3BC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232" w:type="pct"/>
          </w:tcPr>
          <w:p w14:paraId="3C3F8F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61CA55" w14:textId="400836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B9C22AD" w14:textId="162181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FEB342C" w14:textId="1E7EB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4D3D2FFC" w14:textId="7DE250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9DFF47" w14:textId="77777777" w:rsidTr="000C2718">
        <w:tc>
          <w:tcPr>
            <w:tcW w:w="464" w:type="pct"/>
          </w:tcPr>
          <w:p w14:paraId="37737132" w14:textId="32572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R4-2110444</w:t>
            </w:r>
          </w:p>
        </w:tc>
        <w:tc>
          <w:tcPr>
            <w:tcW w:w="927" w:type="pct"/>
          </w:tcPr>
          <w:p w14:paraId="62CA67B3" w14:textId="55CA9E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829" w:type="pct"/>
          </w:tcPr>
          <w:p w14:paraId="09F92462" w14:textId="59386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336" w:type="pct"/>
          </w:tcPr>
          <w:p w14:paraId="35F57BB9" w14:textId="62CA8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59843EC" w14:textId="0DCBB2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232" w:type="pct"/>
          </w:tcPr>
          <w:p w14:paraId="5D7274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F79B91" w14:textId="5A9D3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817BAE7" w14:textId="5D9F39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16A16B9" w14:textId="407BB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7DF672C6" w14:textId="64542E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58E3F6F" w14:textId="77777777" w:rsidTr="000C2718">
        <w:tc>
          <w:tcPr>
            <w:tcW w:w="464" w:type="pct"/>
          </w:tcPr>
          <w:p w14:paraId="44A3DFA0" w14:textId="5D244D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R4-2110463</w:t>
            </w:r>
          </w:p>
        </w:tc>
        <w:tc>
          <w:tcPr>
            <w:tcW w:w="927" w:type="pct"/>
          </w:tcPr>
          <w:p w14:paraId="5DC6D683" w14:textId="54BA5E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38.101-2</w:t>
            </w:r>
          </w:p>
        </w:tc>
        <w:tc>
          <w:tcPr>
            <w:tcW w:w="829" w:type="pct"/>
          </w:tcPr>
          <w:p w14:paraId="3020542E" w14:textId="0CCB3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634A3476" w14:textId="6C33A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0CB8536" w14:textId="14A883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232" w:type="pct"/>
          </w:tcPr>
          <w:p w14:paraId="0AC223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CACA3C" w14:textId="1FCAF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BD3572" w14:textId="48544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FB7FB21" w14:textId="6553AE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4029FAFB" w14:textId="5667F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2242C9" w14:textId="77777777" w:rsidTr="000C2718">
        <w:tc>
          <w:tcPr>
            <w:tcW w:w="464" w:type="pct"/>
          </w:tcPr>
          <w:p w14:paraId="30ED9EE9" w14:textId="116911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R4-2111074</w:t>
            </w:r>
          </w:p>
        </w:tc>
        <w:tc>
          <w:tcPr>
            <w:tcW w:w="927" w:type="pct"/>
          </w:tcPr>
          <w:p w14:paraId="26F6179A" w14:textId="06C2F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829" w:type="pct"/>
          </w:tcPr>
          <w:p w14:paraId="49F4494F" w14:textId="01CAC3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BAD37C9" w14:textId="5AB86B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F41FCEC" w14:textId="700CF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232" w:type="pct"/>
          </w:tcPr>
          <w:p w14:paraId="2190E0F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127D74" w14:textId="3CC80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663A74E" w14:textId="60E33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8161ED9" w14:textId="07AEBE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694" w:type="pct"/>
          </w:tcPr>
          <w:p w14:paraId="73AA378E" w14:textId="55D65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5779359" w14:textId="77777777" w:rsidTr="000C2718">
        <w:tc>
          <w:tcPr>
            <w:tcW w:w="464" w:type="pct"/>
          </w:tcPr>
          <w:p w14:paraId="6817891B" w14:textId="775C8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R4-2111085</w:t>
            </w:r>
          </w:p>
        </w:tc>
        <w:tc>
          <w:tcPr>
            <w:tcW w:w="927" w:type="pct"/>
          </w:tcPr>
          <w:p w14:paraId="69F3B463" w14:textId="34C1A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38101-2-g70 corrections</w:t>
            </w:r>
          </w:p>
        </w:tc>
        <w:tc>
          <w:tcPr>
            <w:tcW w:w="829" w:type="pct"/>
          </w:tcPr>
          <w:p w14:paraId="455C232A" w14:textId="04DABC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ABDDCFE" w14:textId="567033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60D3FB33" w14:textId="296262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232" w:type="pct"/>
          </w:tcPr>
          <w:p w14:paraId="3F58C8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0A9243" w14:textId="3E72EC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C99FA51" w14:textId="59ED0C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A24D76F" w14:textId="75FF7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</w:t>
            </w:r>
          </w:p>
        </w:tc>
        <w:tc>
          <w:tcPr>
            <w:tcW w:w="694" w:type="pct"/>
          </w:tcPr>
          <w:p w14:paraId="02698748" w14:textId="63BA93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DEA8EE6" w14:textId="77777777" w:rsidTr="000C2718">
        <w:tc>
          <w:tcPr>
            <w:tcW w:w="464" w:type="pct"/>
          </w:tcPr>
          <w:p w14:paraId="25BCF228" w14:textId="0A78FF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  <w:tc>
          <w:tcPr>
            <w:tcW w:w="927" w:type="pct"/>
          </w:tcPr>
          <w:p w14:paraId="5CA2BBB3" w14:textId="5EDB56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829" w:type="pct"/>
          </w:tcPr>
          <w:p w14:paraId="6A07B3B1" w14:textId="1F971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4857C32" w14:textId="02765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4FFA5D69" w14:textId="112BD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232" w:type="pct"/>
          </w:tcPr>
          <w:p w14:paraId="52DE57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CC6848" w14:textId="5AB2A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AC965C6" w14:textId="13A53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B52520A" w14:textId="447F92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</w:t>
            </w:r>
          </w:p>
        </w:tc>
        <w:tc>
          <w:tcPr>
            <w:tcW w:w="694" w:type="pct"/>
          </w:tcPr>
          <w:p w14:paraId="2022462A" w14:textId="6D2E41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A4E4951" w14:textId="77777777" w:rsidTr="000C2718">
        <w:tc>
          <w:tcPr>
            <w:tcW w:w="464" w:type="pct"/>
          </w:tcPr>
          <w:p w14:paraId="4A056D3B" w14:textId="185F6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927" w:type="pct"/>
          </w:tcPr>
          <w:p w14:paraId="4D3C42C8" w14:textId="202F9D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829" w:type="pct"/>
          </w:tcPr>
          <w:p w14:paraId="1BDABE09" w14:textId="5DC35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1B92EC5" w14:textId="28F312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8440AB1" w14:textId="101DF7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232" w:type="pct"/>
          </w:tcPr>
          <w:p w14:paraId="555AFAF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59FD2B" w14:textId="689A1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D5219A2" w14:textId="79685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1AE52D6" w14:textId="332C9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</w:t>
            </w:r>
          </w:p>
        </w:tc>
        <w:tc>
          <w:tcPr>
            <w:tcW w:w="694" w:type="pct"/>
          </w:tcPr>
          <w:p w14:paraId="27ACC6AB" w14:textId="500979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E996BC" w14:textId="77777777" w:rsidTr="000C2718">
        <w:tc>
          <w:tcPr>
            <w:tcW w:w="464" w:type="pct"/>
          </w:tcPr>
          <w:p w14:paraId="1527CB3C" w14:textId="4F4880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R4-2111090</w:t>
            </w:r>
          </w:p>
        </w:tc>
        <w:tc>
          <w:tcPr>
            <w:tcW w:w="927" w:type="pct"/>
          </w:tcPr>
          <w:p w14:paraId="32AC731F" w14:textId="2B6C8B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2 band NR CA</w:t>
            </w:r>
          </w:p>
        </w:tc>
        <w:tc>
          <w:tcPr>
            <w:tcW w:w="829" w:type="pct"/>
          </w:tcPr>
          <w:p w14:paraId="1CC93A31" w14:textId="7E21A1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ECA19AD" w14:textId="6B2BD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5A4804AC" w14:textId="0CE685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232" w:type="pct"/>
          </w:tcPr>
          <w:p w14:paraId="17E81A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3AFBFF" w14:textId="028C6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7E238BB" w14:textId="5F3F37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CA748A2" w14:textId="17411B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789A3B80" w14:textId="37BC2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6A77304" w14:textId="77777777" w:rsidTr="000C2718">
        <w:tc>
          <w:tcPr>
            <w:tcW w:w="464" w:type="pct"/>
          </w:tcPr>
          <w:p w14:paraId="3DCD2C98" w14:textId="00F42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R4-2111358</w:t>
            </w:r>
          </w:p>
        </w:tc>
        <w:tc>
          <w:tcPr>
            <w:tcW w:w="927" w:type="pct"/>
          </w:tcPr>
          <w:p w14:paraId="033492B9" w14:textId="32B83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requirements_r15</w:t>
            </w:r>
          </w:p>
        </w:tc>
        <w:tc>
          <w:tcPr>
            <w:tcW w:w="829" w:type="pct"/>
          </w:tcPr>
          <w:p w14:paraId="12ED6BF9" w14:textId="5FC5D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953DBBE" w14:textId="42FE63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6121DFEA" w14:textId="34456E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232" w:type="pct"/>
          </w:tcPr>
          <w:p w14:paraId="6B97F05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EB4B3D" w14:textId="66BE5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3B227B8" w14:textId="2ECD74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4AA9F67" w14:textId="1AF26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0B1F8EC" w14:textId="60BDF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45E266F" w14:textId="77777777" w:rsidTr="000C2718">
        <w:tc>
          <w:tcPr>
            <w:tcW w:w="464" w:type="pct"/>
          </w:tcPr>
          <w:p w14:paraId="37CEE11B" w14:textId="2AF515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R4-2111359</w:t>
            </w:r>
          </w:p>
        </w:tc>
        <w:tc>
          <w:tcPr>
            <w:tcW w:w="927" w:type="pct"/>
          </w:tcPr>
          <w:p w14:paraId="169E9490" w14:textId="174BF9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requirements_r16</w:t>
            </w:r>
          </w:p>
        </w:tc>
        <w:tc>
          <w:tcPr>
            <w:tcW w:w="829" w:type="pct"/>
          </w:tcPr>
          <w:p w14:paraId="5CB6244A" w14:textId="58B2D4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29B0BC4" w14:textId="5F8EE0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11F32B9" w14:textId="073F03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232" w:type="pct"/>
          </w:tcPr>
          <w:p w14:paraId="44E9B8D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654E46" w14:textId="176F4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A78AD6C" w14:textId="22093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2A1C17A" w14:textId="5705B5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2885CD5" w14:textId="111A98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5B19D25" w14:textId="77777777" w:rsidTr="000C2718">
        <w:tc>
          <w:tcPr>
            <w:tcW w:w="464" w:type="pct"/>
          </w:tcPr>
          <w:p w14:paraId="183DE661" w14:textId="39E67E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R4-2111360</w:t>
            </w:r>
          </w:p>
        </w:tc>
        <w:tc>
          <w:tcPr>
            <w:tcW w:w="927" w:type="pct"/>
          </w:tcPr>
          <w:p w14:paraId="19BBDFB2" w14:textId="5A943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requirements_17</w:t>
            </w:r>
          </w:p>
        </w:tc>
        <w:tc>
          <w:tcPr>
            <w:tcW w:w="829" w:type="pct"/>
          </w:tcPr>
          <w:p w14:paraId="57817BF1" w14:textId="02DD5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D7CA2F2" w14:textId="007059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5183E1F3" w14:textId="711706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232" w:type="pct"/>
          </w:tcPr>
          <w:p w14:paraId="4B7FFE6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50323B" w14:textId="1B52D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7A3AF5E" w14:textId="53DA70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D8B69E3" w14:textId="7E2492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86A00E8" w14:textId="5C099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3EB63E2" w14:textId="77777777" w:rsidTr="000C2718">
        <w:tc>
          <w:tcPr>
            <w:tcW w:w="464" w:type="pct"/>
          </w:tcPr>
          <w:p w14:paraId="3902AE6A" w14:textId="0863C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R4-2111361</w:t>
            </w:r>
          </w:p>
        </w:tc>
        <w:tc>
          <w:tcPr>
            <w:tcW w:w="927" w:type="pct"/>
          </w:tcPr>
          <w:p w14:paraId="36E9F02D" w14:textId="764622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829" w:type="pct"/>
          </w:tcPr>
          <w:p w14:paraId="47AFB5C1" w14:textId="7B99E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ADC8AED" w14:textId="5B37D5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9CA6975" w14:textId="07FD15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232" w:type="pct"/>
          </w:tcPr>
          <w:p w14:paraId="253C92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FD3191D" w14:textId="132F99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0773E76" w14:textId="2425C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9A3EEEF" w14:textId="577E44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21123E43" w14:textId="22183C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1B193E1" w14:textId="77777777" w:rsidTr="000C2718">
        <w:tc>
          <w:tcPr>
            <w:tcW w:w="464" w:type="pct"/>
          </w:tcPr>
          <w:p w14:paraId="0C5ECB40" w14:textId="2482EF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  <w:tc>
          <w:tcPr>
            <w:tcW w:w="927" w:type="pct"/>
          </w:tcPr>
          <w:p w14:paraId="2BA809CD" w14:textId="4E22A7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829" w:type="pct"/>
          </w:tcPr>
          <w:p w14:paraId="688CD61C" w14:textId="227FB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DFEEBCD" w14:textId="17F4D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7A90C70" w14:textId="27DC79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232" w:type="pct"/>
          </w:tcPr>
          <w:p w14:paraId="6B4EECFE" w14:textId="50385D9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DE6B0FA" w14:textId="1D6C7B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204575" w14:textId="65CC7B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F155CCA" w14:textId="709AAA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694" w:type="pct"/>
          </w:tcPr>
          <w:p w14:paraId="31958F92" w14:textId="788E8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668C5D" w14:textId="77777777" w:rsidTr="000C2718">
        <w:tc>
          <w:tcPr>
            <w:tcW w:w="464" w:type="pct"/>
          </w:tcPr>
          <w:p w14:paraId="72969E29" w14:textId="3A23AE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R4-2107754</w:t>
            </w:r>
          </w:p>
        </w:tc>
        <w:tc>
          <w:tcPr>
            <w:tcW w:w="927" w:type="pct"/>
          </w:tcPr>
          <w:p w14:paraId="173E894D" w14:textId="05FD0C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829" w:type="pct"/>
          </w:tcPr>
          <w:p w14:paraId="552612EF" w14:textId="57DA6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0B12B00" w14:textId="7167A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17CB601E" w14:textId="2F9B0F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232" w:type="pct"/>
          </w:tcPr>
          <w:p w14:paraId="70330C7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71A8C3" w14:textId="6AAC7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0642CF6" w14:textId="752208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E1DB768" w14:textId="35A09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511C2AF" w14:textId="6C3122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4C3945D" w14:textId="77777777" w:rsidTr="000C2718">
        <w:tc>
          <w:tcPr>
            <w:tcW w:w="464" w:type="pct"/>
          </w:tcPr>
          <w:p w14:paraId="25B94A85" w14:textId="5E1F79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R4-2111364</w:t>
            </w:r>
          </w:p>
        </w:tc>
        <w:tc>
          <w:tcPr>
            <w:tcW w:w="927" w:type="pct"/>
          </w:tcPr>
          <w:p w14:paraId="506C8EBB" w14:textId="78950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829" w:type="pct"/>
          </w:tcPr>
          <w:p w14:paraId="6FAC8189" w14:textId="083316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7F24A4C" w14:textId="2AE99A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519243F" w14:textId="5EDAC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232" w:type="pct"/>
          </w:tcPr>
          <w:p w14:paraId="2090482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A2D9E2B" w14:textId="0AD1A9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319BDD3" w14:textId="286114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D941834" w14:textId="2F623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571407C" w14:textId="655E47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E2B9766" w14:textId="77777777" w:rsidTr="000C2718">
        <w:tc>
          <w:tcPr>
            <w:tcW w:w="464" w:type="pct"/>
          </w:tcPr>
          <w:p w14:paraId="7D464911" w14:textId="095BF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R4-2111365</w:t>
            </w:r>
          </w:p>
        </w:tc>
        <w:tc>
          <w:tcPr>
            <w:tcW w:w="927" w:type="pct"/>
          </w:tcPr>
          <w:p w14:paraId="0C6E0CA9" w14:textId="273F61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829" w:type="pct"/>
          </w:tcPr>
          <w:p w14:paraId="74E8700E" w14:textId="4599A5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41FBFED" w14:textId="3265D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1129DDF" w14:textId="07E6B4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232" w:type="pct"/>
          </w:tcPr>
          <w:p w14:paraId="623F456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55A47B" w14:textId="38B7B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093E164" w14:textId="7C4A4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43AA9F3" w14:textId="48ECD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99682FA" w14:textId="410B0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347D6DA" w14:textId="77777777" w:rsidTr="000C2718">
        <w:tc>
          <w:tcPr>
            <w:tcW w:w="464" w:type="pct"/>
          </w:tcPr>
          <w:p w14:paraId="0AEA6625" w14:textId="160A34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R4-2111366</w:t>
            </w:r>
          </w:p>
        </w:tc>
        <w:tc>
          <w:tcPr>
            <w:tcW w:w="927" w:type="pct"/>
          </w:tcPr>
          <w:p w14:paraId="5D5D5BFA" w14:textId="20871B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829" w:type="pct"/>
          </w:tcPr>
          <w:p w14:paraId="619E6B0C" w14:textId="7A2EC1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57D9469" w14:textId="6EBD2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DB34CF3" w14:textId="6A28C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232" w:type="pct"/>
          </w:tcPr>
          <w:p w14:paraId="329BC0B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3D46C3" w14:textId="38E96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5D05A3D" w14:textId="6D17A5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522C73A" w14:textId="3F3D79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241D9A8" w14:textId="345BE4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D81C9FF" w14:textId="77777777" w:rsidTr="000C2718">
        <w:tc>
          <w:tcPr>
            <w:tcW w:w="464" w:type="pct"/>
          </w:tcPr>
          <w:p w14:paraId="5F2DB533" w14:textId="472EF4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R4-2111376</w:t>
            </w:r>
          </w:p>
        </w:tc>
        <w:tc>
          <w:tcPr>
            <w:tcW w:w="927" w:type="pct"/>
          </w:tcPr>
          <w:p w14:paraId="778D4F2C" w14:textId="6F55B4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CA_Rel15</w:t>
            </w:r>
          </w:p>
        </w:tc>
        <w:tc>
          <w:tcPr>
            <w:tcW w:w="829" w:type="pct"/>
          </w:tcPr>
          <w:p w14:paraId="03234F89" w14:textId="46010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CAEFAAE" w14:textId="2F7A3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5FD3E317" w14:textId="7F749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232" w:type="pct"/>
          </w:tcPr>
          <w:p w14:paraId="5EBBE04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9774A8" w14:textId="36C248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56336B6" w14:textId="5666C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36AA41" w14:textId="40C209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E2E33B0" w14:textId="6F048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7208F5B9" w14:textId="77777777" w:rsidTr="000C2718">
        <w:tc>
          <w:tcPr>
            <w:tcW w:w="464" w:type="pct"/>
          </w:tcPr>
          <w:p w14:paraId="6ECC9AB2" w14:textId="5CC7A5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927" w:type="pct"/>
          </w:tcPr>
          <w:p w14:paraId="3A57962D" w14:textId="722DC3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CA_Rel16</w:t>
            </w:r>
          </w:p>
        </w:tc>
        <w:tc>
          <w:tcPr>
            <w:tcW w:w="829" w:type="pct"/>
          </w:tcPr>
          <w:p w14:paraId="4D290B66" w14:textId="60B52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AA713BC" w14:textId="2040D9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36ACD84F" w14:textId="72ED9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232" w:type="pct"/>
          </w:tcPr>
          <w:p w14:paraId="1FF30D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5396C0" w14:textId="20742D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3CB1CEB" w14:textId="23F645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2211CB2" w14:textId="39CBB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B568A6A" w14:textId="586B74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FBAE881" w14:textId="77777777" w:rsidTr="000C2718">
        <w:tc>
          <w:tcPr>
            <w:tcW w:w="464" w:type="pct"/>
          </w:tcPr>
          <w:p w14:paraId="30854B20" w14:textId="307668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R4-2111378</w:t>
            </w:r>
          </w:p>
        </w:tc>
        <w:tc>
          <w:tcPr>
            <w:tcW w:w="927" w:type="pct"/>
          </w:tcPr>
          <w:p w14:paraId="049FDAA7" w14:textId="49A0E0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CA_Rel17</w:t>
            </w:r>
          </w:p>
        </w:tc>
        <w:tc>
          <w:tcPr>
            <w:tcW w:w="829" w:type="pct"/>
          </w:tcPr>
          <w:p w14:paraId="0393EBD9" w14:textId="3BE41E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CCB99A1" w14:textId="397037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9D19F5E" w14:textId="21120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232" w:type="pct"/>
          </w:tcPr>
          <w:p w14:paraId="49DB7F8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B79E6F" w14:textId="4AA5A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345B3A3" w14:textId="515C0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409273D" w14:textId="51F57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E3343C0" w14:textId="52253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DEE209" w14:textId="77777777" w:rsidTr="000C2718">
        <w:tc>
          <w:tcPr>
            <w:tcW w:w="464" w:type="pct"/>
          </w:tcPr>
          <w:p w14:paraId="034A38C4" w14:textId="3C926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R4-2111415</w:t>
            </w:r>
          </w:p>
        </w:tc>
        <w:tc>
          <w:tcPr>
            <w:tcW w:w="927" w:type="pct"/>
          </w:tcPr>
          <w:p w14:paraId="51706CA0" w14:textId="57B58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829" w:type="pct"/>
          </w:tcPr>
          <w:p w14:paraId="61042385" w14:textId="6B196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76D39DA6" w14:textId="478A7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F53DE92" w14:textId="25086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232" w:type="pct"/>
          </w:tcPr>
          <w:p w14:paraId="3F8E44D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F459C7" w14:textId="4DB43B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C25076C" w14:textId="1653B4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844" w:type="pct"/>
          </w:tcPr>
          <w:p w14:paraId="639ABC28" w14:textId="2447B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2314989" w14:textId="6EE65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CEAF5C9" w14:textId="77777777" w:rsidTr="000C2718">
        <w:tc>
          <w:tcPr>
            <w:tcW w:w="464" w:type="pct"/>
          </w:tcPr>
          <w:p w14:paraId="35781CBA" w14:textId="4CE3F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R4-2111416</w:t>
            </w:r>
          </w:p>
        </w:tc>
        <w:tc>
          <w:tcPr>
            <w:tcW w:w="927" w:type="pct"/>
          </w:tcPr>
          <w:p w14:paraId="5BF2D73F" w14:textId="6111FD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829" w:type="pct"/>
          </w:tcPr>
          <w:p w14:paraId="0E387743" w14:textId="0A2F49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74403FB" w14:textId="53241E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7598853" w14:textId="2BC33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232" w:type="pct"/>
          </w:tcPr>
          <w:p w14:paraId="40CFD7A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920E0C" w14:textId="7B6E7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E31A20C" w14:textId="5734B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1228F56" w14:textId="1B5B5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5E1A7B1" w14:textId="195C61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1811C9" w14:textId="77777777" w:rsidTr="000C2718">
        <w:tc>
          <w:tcPr>
            <w:tcW w:w="464" w:type="pct"/>
          </w:tcPr>
          <w:p w14:paraId="2E535E33" w14:textId="376F3A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R4-2111417</w:t>
            </w:r>
          </w:p>
        </w:tc>
        <w:tc>
          <w:tcPr>
            <w:tcW w:w="927" w:type="pct"/>
          </w:tcPr>
          <w:p w14:paraId="4F51947B" w14:textId="41145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829" w:type="pct"/>
          </w:tcPr>
          <w:p w14:paraId="07BA173E" w14:textId="447740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091A4FDD" w14:textId="2E03D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51767673" w14:textId="64BD31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232" w:type="pct"/>
          </w:tcPr>
          <w:p w14:paraId="48AAF73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1DABFDC" w14:textId="4912F9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FFF54AF" w14:textId="780567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160776C" w14:textId="025A4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CD22668" w14:textId="5D693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BC2437" w14:textId="77777777" w:rsidTr="000C2718">
        <w:tc>
          <w:tcPr>
            <w:tcW w:w="464" w:type="pct"/>
          </w:tcPr>
          <w:p w14:paraId="66F1097E" w14:textId="7AC602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R4-2111507</w:t>
            </w:r>
          </w:p>
        </w:tc>
        <w:tc>
          <w:tcPr>
            <w:tcW w:w="927" w:type="pct"/>
          </w:tcPr>
          <w:p w14:paraId="48060482" w14:textId="194DB0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revision</w:t>
            </w:r>
          </w:p>
        </w:tc>
        <w:tc>
          <w:tcPr>
            <w:tcW w:w="829" w:type="pct"/>
          </w:tcPr>
          <w:p w14:paraId="29E7D1FC" w14:textId="54870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3D6F7375" w14:textId="5AA5B5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77AD3135" w14:textId="2238A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232" w:type="pct"/>
          </w:tcPr>
          <w:p w14:paraId="4A45B9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D9698F" w14:textId="723C0E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2B38F7C" w14:textId="051248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943754" w14:textId="297888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A1B5C98" w14:textId="1010CC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90F92B9" w14:textId="77777777" w:rsidTr="000C2718">
        <w:tc>
          <w:tcPr>
            <w:tcW w:w="464" w:type="pct"/>
          </w:tcPr>
          <w:p w14:paraId="572572DA" w14:textId="157CBE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R4-2111524</w:t>
            </w:r>
          </w:p>
        </w:tc>
        <w:tc>
          <w:tcPr>
            <w:tcW w:w="927" w:type="pct"/>
          </w:tcPr>
          <w:p w14:paraId="52B3F015" w14:textId="6DA96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38.101-2-g70: Removing ambiguity on MPRnarrow for PC3 MPR</w:t>
            </w:r>
          </w:p>
        </w:tc>
        <w:tc>
          <w:tcPr>
            <w:tcW w:w="829" w:type="pct"/>
          </w:tcPr>
          <w:p w14:paraId="5C0E3C21" w14:textId="17CB06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336" w:type="pct"/>
          </w:tcPr>
          <w:p w14:paraId="2925AA69" w14:textId="62BE07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2507519E" w14:textId="2F3C1E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232" w:type="pct"/>
          </w:tcPr>
          <w:p w14:paraId="24D2DB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308507" w14:textId="3071A9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86C324A" w14:textId="1370B3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D20511" w14:textId="65AF3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9194241" w14:textId="0E1011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72AE9F" w14:textId="77777777" w:rsidTr="000C2718">
        <w:tc>
          <w:tcPr>
            <w:tcW w:w="464" w:type="pct"/>
          </w:tcPr>
          <w:p w14:paraId="151D1792" w14:textId="2DA1D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R4-2111525</w:t>
            </w:r>
          </w:p>
        </w:tc>
        <w:tc>
          <w:tcPr>
            <w:tcW w:w="927" w:type="pct"/>
          </w:tcPr>
          <w:p w14:paraId="181DEE05" w14:textId="3615A3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38.101-2-h10: Removing ambiguity on MPRnarrow for PC3 MPR</w:t>
            </w:r>
          </w:p>
        </w:tc>
        <w:tc>
          <w:tcPr>
            <w:tcW w:w="829" w:type="pct"/>
          </w:tcPr>
          <w:p w14:paraId="4F40EF36" w14:textId="771E44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336" w:type="pct"/>
          </w:tcPr>
          <w:p w14:paraId="0925C9B4" w14:textId="5F2D53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42" w:type="pct"/>
          </w:tcPr>
          <w:p w14:paraId="09B7C520" w14:textId="68E80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0408</w:t>
            </w:r>
          </w:p>
        </w:tc>
        <w:tc>
          <w:tcPr>
            <w:tcW w:w="232" w:type="pct"/>
          </w:tcPr>
          <w:p w14:paraId="6A1222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B26814" w14:textId="281970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4FA90C" w14:textId="7310A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A150CC6" w14:textId="61FD3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497D27C" w14:textId="4A8BA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D93565" w14:textId="77777777" w:rsidTr="000C2718">
        <w:tc>
          <w:tcPr>
            <w:tcW w:w="464" w:type="pct"/>
          </w:tcPr>
          <w:p w14:paraId="7250679F" w14:textId="4EE24C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927" w:type="pct"/>
          </w:tcPr>
          <w:p w14:paraId="11A4463C" w14:textId="5AA6E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829" w:type="pct"/>
          </w:tcPr>
          <w:p w14:paraId="66272EDB" w14:textId="4F323C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336" w:type="pct"/>
          </w:tcPr>
          <w:p w14:paraId="083D7735" w14:textId="554648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912D218" w14:textId="04550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232" w:type="pct"/>
          </w:tcPr>
          <w:p w14:paraId="2212B22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48FD99" w14:textId="4D85D9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535AD5A" w14:textId="2305E9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7481635" w14:textId="34EA5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388D828" w14:textId="1C306F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686D7C" w14:textId="77777777" w:rsidTr="000C2718">
        <w:tc>
          <w:tcPr>
            <w:tcW w:w="464" w:type="pct"/>
          </w:tcPr>
          <w:p w14:paraId="2968EE65" w14:textId="743D0B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  <w:tc>
          <w:tcPr>
            <w:tcW w:w="927" w:type="pct"/>
          </w:tcPr>
          <w:p w14:paraId="398E6558" w14:textId="64EB7B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829" w:type="pct"/>
          </w:tcPr>
          <w:p w14:paraId="26D2B3D7" w14:textId="38DCC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336" w:type="pct"/>
          </w:tcPr>
          <w:p w14:paraId="7C4A14E5" w14:textId="08A65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1109492" w14:textId="70020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232" w:type="pct"/>
          </w:tcPr>
          <w:p w14:paraId="342076C9" w14:textId="19038EF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C79DD60" w14:textId="38905C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A2E9C58" w14:textId="152DA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930A818" w14:textId="12AF06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AAD8F89" w14:textId="5F9DCE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DB737E" w14:textId="77777777" w:rsidTr="000C2718">
        <w:tc>
          <w:tcPr>
            <w:tcW w:w="464" w:type="pct"/>
          </w:tcPr>
          <w:p w14:paraId="4905C2F8" w14:textId="0AEAAA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R4-2108855</w:t>
            </w:r>
          </w:p>
        </w:tc>
        <w:tc>
          <w:tcPr>
            <w:tcW w:w="927" w:type="pct"/>
          </w:tcPr>
          <w:p w14:paraId="7D156FD8" w14:textId="6797EE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829" w:type="pct"/>
          </w:tcPr>
          <w:p w14:paraId="3A70A3CF" w14:textId="4A9966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336" w:type="pct"/>
          </w:tcPr>
          <w:p w14:paraId="0E491D3C" w14:textId="7A0AA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5F342E4" w14:textId="04AD75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232" w:type="pct"/>
          </w:tcPr>
          <w:p w14:paraId="0059F23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AE8D44" w14:textId="0D76A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6E1649" w14:textId="1B4171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E59D9A5" w14:textId="38A885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7FF8D46" w14:textId="34206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F94C7E3" w14:textId="77777777" w:rsidTr="000C2718">
        <w:tc>
          <w:tcPr>
            <w:tcW w:w="464" w:type="pct"/>
          </w:tcPr>
          <w:p w14:paraId="40F1F1EF" w14:textId="79C51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R4-2108856</w:t>
            </w:r>
          </w:p>
        </w:tc>
        <w:tc>
          <w:tcPr>
            <w:tcW w:w="927" w:type="pct"/>
          </w:tcPr>
          <w:p w14:paraId="1CDB309F" w14:textId="1A4A5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note for </w:t>
            </w:r>
            <w:r>
              <w:rPr>
                <w:sz w:val="16"/>
              </w:rPr>
              <w:lastRenderedPageBreak/>
              <w:t>DC_39A_nxxA</w:t>
            </w:r>
          </w:p>
        </w:tc>
        <w:tc>
          <w:tcPr>
            <w:tcW w:w="829" w:type="pct"/>
          </w:tcPr>
          <w:p w14:paraId="1FE51297" w14:textId="3130B9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Limited</w:t>
            </w:r>
          </w:p>
        </w:tc>
        <w:tc>
          <w:tcPr>
            <w:tcW w:w="336" w:type="pct"/>
          </w:tcPr>
          <w:p w14:paraId="3206E1A1" w14:textId="355A8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3</w:t>
            </w:r>
          </w:p>
        </w:tc>
        <w:tc>
          <w:tcPr>
            <w:tcW w:w="242" w:type="pct"/>
          </w:tcPr>
          <w:p w14:paraId="4D0AAEDC" w14:textId="6E1E40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0516</w:t>
            </w:r>
          </w:p>
        </w:tc>
        <w:tc>
          <w:tcPr>
            <w:tcW w:w="232" w:type="pct"/>
          </w:tcPr>
          <w:p w14:paraId="2DE311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2EC42E" w14:textId="199B82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215" w:type="pct"/>
          </w:tcPr>
          <w:p w14:paraId="4C290954" w14:textId="7DD8F3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844" w:type="pct"/>
          </w:tcPr>
          <w:p w14:paraId="5D57B5A7" w14:textId="06FDB5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8E0B538" w14:textId="4E192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A428C3C" w14:textId="77777777" w:rsidTr="000C2718">
        <w:tc>
          <w:tcPr>
            <w:tcW w:w="464" w:type="pct"/>
          </w:tcPr>
          <w:p w14:paraId="5B452109" w14:textId="760AB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R4-2108878</w:t>
            </w:r>
          </w:p>
        </w:tc>
        <w:tc>
          <w:tcPr>
            <w:tcW w:w="927" w:type="pct"/>
          </w:tcPr>
          <w:p w14:paraId="06112E8A" w14:textId="141E7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829" w:type="pct"/>
          </w:tcPr>
          <w:p w14:paraId="5C33168F" w14:textId="711EF5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2EF54F28" w14:textId="4BC97F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3EA77E4" w14:textId="0C1E3E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232" w:type="pct"/>
          </w:tcPr>
          <w:p w14:paraId="25062E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3E91E3" w14:textId="7F5FB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06FB7BC" w14:textId="16C95E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8E89452" w14:textId="4629E9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D8ECC5A" w14:textId="50F81F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1DCB50E" w14:textId="77777777" w:rsidTr="000C2718">
        <w:tc>
          <w:tcPr>
            <w:tcW w:w="464" w:type="pct"/>
          </w:tcPr>
          <w:p w14:paraId="49E02D12" w14:textId="1B1AB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  <w:tc>
          <w:tcPr>
            <w:tcW w:w="927" w:type="pct"/>
          </w:tcPr>
          <w:p w14:paraId="382DDAAA" w14:textId="6B7AF1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829" w:type="pct"/>
          </w:tcPr>
          <w:p w14:paraId="522A7E67" w14:textId="667C6F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43401CAB" w14:textId="4EBB69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0D98B181" w14:textId="06D21C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232" w:type="pct"/>
          </w:tcPr>
          <w:p w14:paraId="35DE4C20" w14:textId="45A65BE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C1B2C30" w14:textId="1A207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97AE8A2" w14:textId="6AB98A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B3B555B" w14:textId="6B109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E468156" w14:textId="760D9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D7FF8A" w14:textId="77777777" w:rsidTr="000C2718">
        <w:tc>
          <w:tcPr>
            <w:tcW w:w="464" w:type="pct"/>
          </w:tcPr>
          <w:p w14:paraId="1BE2CFC0" w14:textId="03730F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R4-2108879</w:t>
            </w:r>
          </w:p>
        </w:tc>
        <w:tc>
          <w:tcPr>
            <w:tcW w:w="927" w:type="pct"/>
          </w:tcPr>
          <w:p w14:paraId="6748C566" w14:textId="702853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829" w:type="pct"/>
          </w:tcPr>
          <w:p w14:paraId="6DC9D349" w14:textId="5616B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72BB93AC" w14:textId="411FF0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11D2CF1" w14:textId="01538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0518</w:t>
            </w:r>
          </w:p>
        </w:tc>
        <w:tc>
          <w:tcPr>
            <w:tcW w:w="232" w:type="pct"/>
          </w:tcPr>
          <w:p w14:paraId="7751CBF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0B1907" w14:textId="7CDA5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CCBE7E6" w14:textId="5FFB22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58C51E6" w14:textId="405D33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32EBB65" w14:textId="529C48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E89C0F" w14:textId="77777777" w:rsidTr="000C2718">
        <w:tc>
          <w:tcPr>
            <w:tcW w:w="464" w:type="pct"/>
          </w:tcPr>
          <w:p w14:paraId="3B7EB17B" w14:textId="20B7AD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R4-2108880</w:t>
            </w:r>
          </w:p>
        </w:tc>
        <w:tc>
          <w:tcPr>
            <w:tcW w:w="927" w:type="pct"/>
          </w:tcPr>
          <w:p w14:paraId="066B8365" w14:textId="4180A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829" w:type="pct"/>
          </w:tcPr>
          <w:p w14:paraId="659C66A5" w14:textId="7EF7B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3C1AC78B" w14:textId="007FA5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A660625" w14:textId="3BEFF0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0519</w:t>
            </w:r>
          </w:p>
        </w:tc>
        <w:tc>
          <w:tcPr>
            <w:tcW w:w="232" w:type="pct"/>
          </w:tcPr>
          <w:p w14:paraId="6706B3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72C8AB4" w14:textId="7ED85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2D1DCF4" w14:textId="4B934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8165402" w14:textId="6C04D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BA1A29F" w14:textId="10CA11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EB96D6" w14:textId="77777777" w:rsidTr="000C2718">
        <w:tc>
          <w:tcPr>
            <w:tcW w:w="464" w:type="pct"/>
          </w:tcPr>
          <w:p w14:paraId="0A14F62C" w14:textId="20065F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R4-2108924</w:t>
            </w:r>
          </w:p>
        </w:tc>
        <w:tc>
          <w:tcPr>
            <w:tcW w:w="927" w:type="pct"/>
          </w:tcPr>
          <w:p w14:paraId="6134AEEA" w14:textId="2F837C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R16 CATF</w:t>
            </w:r>
          </w:p>
        </w:tc>
        <w:tc>
          <w:tcPr>
            <w:tcW w:w="829" w:type="pct"/>
          </w:tcPr>
          <w:p w14:paraId="3D27321E" w14:textId="624CC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23BA88A9" w14:textId="36C1C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619741D" w14:textId="431832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0520</w:t>
            </w:r>
          </w:p>
        </w:tc>
        <w:tc>
          <w:tcPr>
            <w:tcW w:w="232" w:type="pct"/>
          </w:tcPr>
          <w:p w14:paraId="598869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149314F" w14:textId="126151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FF58C26" w14:textId="3A8A9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0E6F97" w14:textId="712847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36DBA8E8" w14:textId="313EE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1C91A7" w14:textId="77777777" w:rsidTr="000C2718">
        <w:tc>
          <w:tcPr>
            <w:tcW w:w="464" w:type="pct"/>
          </w:tcPr>
          <w:p w14:paraId="60387433" w14:textId="6F0CA1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R4-2108925</w:t>
            </w:r>
          </w:p>
        </w:tc>
        <w:tc>
          <w:tcPr>
            <w:tcW w:w="927" w:type="pct"/>
          </w:tcPr>
          <w:p w14:paraId="70CEB5EC" w14:textId="52A2C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R17 CATA</w:t>
            </w:r>
          </w:p>
        </w:tc>
        <w:tc>
          <w:tcPr>
            <w:tcW w:w="829" w:type="pct"/>
          </w:tcPr>
          <w:p w14:paraId="45260011" w14:textId="4923E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5DDD6437" w14:textId="0152B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15A7C3B" w14:textId="5D0BDB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0521</w:t>
            </w:r>
          </w:p>
        </w:tc>
        <w:tc>
          <w:tcPr>
            <w:tcW w:w="232" w:type="pct"/>
          </w:tcPr>
          <w:p w14:paraId="575CAC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57D4D1" w14:textId="2B030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98C031B" w14:textId="2EFF4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B6010F3" w14:textId="1239AA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694" w:type="pct"/>
          </w:tcPr>
          <w:p w14:paraId="5F773AED" w14:textId="494EF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57FC0EE5" w14:textId="77777777" w:rsidTr="000C2718">
        <w:tc>
          <w:tcPr>
            <w:tcW w:w="464" w:type="pct"/>
          </w:tcPr>
          <w:p w14:paraId="268B6748" w14:textId="7BD45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R4-2108937</w:t>
            </w:r>
          </w:p>
        </w:tc>
        <w:tc>
          <w:tcPr>
            <w:tcW w:w="927" w:type="pct"/>
          </w:tcPr>
          <w:p w14:paraId="4D05EE40" w14:textId="1CB7F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829" w:type="pct"/>
          </w:tcPr>
          <w:p w14:paraId="7791F6D2" w14:textId="582E76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336" w:type="pct"/>
          </w:tcPr>
          <w:p w14:paraId="35B6D3DF" w14:textId="097B8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1EAD5F9" w14:textId="62F936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0522</w:t>
            </w:r>
          </w:p>
        </w:tc>
        <w:tc>
          <w:tcPr>
            <w:tcW w:w="232" w:type="pct"/>
          </w:tcPr>
          <w:p w14:paraId="691F81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BCE4F6" w14:textId="0DA99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1A8ABA7" w14:textId="3F02C6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ECDE9EE" w14:textId="688692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694" w:type="pct"/>
          </w:tcPr>
          <w:p w14:paraId="7C941524" w14:textId="0DA04C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25846E5" w14:textId="77777777" w:rsidTr="000C2718">
        <w:tc>
          <w:tcPr>
            <w:tcW w:w="464" w:type="pct"/>
          </w:tcPr>
          <w:p w14:paraId="5B3C06C7" w14:textId="4FA491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R4-2109040</w:t>
            </w:r>
          </w:p>
        </w:tc>
        <w:tc>
          <w:tcPr>
            <w:tcW w:w="927" w:type="pct"/>
          </w:tcPr>
          <w:p w14:paraId="28DCF628" w14:textId="776A6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V2X_n78A-47A</w:t>
            </w:r>
          </w:p>
        </w:tc>
        <w:tc>
          <w:tcPr>
            <w:tcW w:w="829" w:type="pct"/>
          </w:tcPr>
          <w:p w14:paraId="3FDC2BA8" w14:textId="47F56B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7C839EAC" w14:textId="2D228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06B3A19" w14:textId="203486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0523</w:t>
            </w:r>
          </w:p>
        </w:tc>
        <w:tc>
          <w:tcPr>
            <w:tcW w:w="232" w:type="pct"/>
          </w:tcPr>
          <w:p w14:paraId="0CA0B69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C8A5D3C" w14:textId="1A1742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27831E" w14:textId="096C3A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DDDD1D8" w14:textId="180C24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694" w:type="pct"/>
          </w:tcPr>
          <w:p w14:paraId="11C80AF0" w14:textId="24D87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254397" w14:textId="77777777" w:rsidTr="000C2718">
        <w:tc>
          <w:tcPr>
            <w:tcW w:w="464" w:type="pct"/>
          </w:tcPr>
          <w:p w14:paraId="1828929A" w14:textId="0F9ED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R4-2109042</w:t>
            </w:r>
          </w:p>
        </w:tc>
        <w:tc>
          <w:tcPr>
            <w:tcW w:w="927" w:type="pct"/>
          </w:tcPr>
          <w:p w14:paraId="678CE01B" w14:textId="5C049E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V2X_n79A-47A</w:t>
            </w:r>
          </w:p>
        </w:tc>
        <w:tc>
          <w:tcPr>
            <w:tcW w:w="829" w:type="pct"/>
          </w:tcPr>
          <w:p w14:paraId="227E548F" w14:textId="3836AC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637EC93D" w14:textId="247EC2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1FB1A74" w14:textId="2DFE3E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0524</w:t>
            </w:r>
          </w:p>
        </w:tc>
        <w:tc>
          <w:tcPr>
            <w:tcW w:w="232" w:type="pct"/>
          </w:tcPr>
          <w:p w14:paraId="6932A03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385FA6" w14:textId="0DBE4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BBA5A11" w14:textId="58DAF5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71E1431" w14:textId="6300F5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694" w:type="pct"/>
          </w:tcPr>
          <w:p w14:paraId="67F989B8" w14:textId="36D011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E56C2C" w14:textId="77777777" w:rsidTr="000C2718">
        <w:tc>
          <w:tcPr>
            <w:tcW w:w="464" w:type="pct"/>
          </w:tcPr>
          <w:p w14:paraId="2920E4A9" w14:textId="5173C7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R4-2109045</w:t>
            </w:r>
          </w:p>
        </w:tc>
        <w:tc>
          <w:tcPr>
            <w:tcW w:w="927" w:type="pct"/>
          </w:tcPr>
          <w:p w14:paraId="6DF101E8" w14:textId="61B19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829" w:type="pct"/>
          </w:tcPr>
          <w:p w14:paraId="51E30B4E" w14:textId="75EE71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0E358A14" w14:textId="577FFD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6FED378" w14:textId="643326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0525</w:t>
            </w:r>
          </w:p>
        </w:tc>
        <w:tc>
          <w:tcPr>
            <w:tcW w:w="232" w:type="pct"/>
          </w:tcPr>
          <w:p w14:paraId="690370E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0ED3EA" w14:textId="1955B1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7E47FDE" w14:textId="0788A6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40A228A" w14:textId="20633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73DBFF7E" w14:textId="193151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4692392" w14:textId="77777777" w:rsidTr="000C2718">
        <w:tc>
          <w:tcPr>
            <w:tcW w:w="464" w:type="pct"/>
          </w:tcPr>
          <w:p w14:paraId="638C8B24" w14:textId="70866B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  <w:tc>
          <w:tcPr>
            <w:tcW w:w="927" w:type="pct"/>
          </w:tcPr>
          <w:p w14:paraId="21C2D8E5" w14:textId="6FD46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829" w:type="pct"/>
          </w:tcPr>
          <w:p w14:paraId="4B07837C" w14:textId="41AE8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336" w:type="pct"/>
          </w:tcPr>
          <w:p w14:paraId="7A4C1205" w14:textId="5E954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35C522F" w14:textId="208354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0525</w:t>
            </w:r>
          </w:p>
        </w:tc>
        <w:tc>
          <w:tcPr>
            <w:tcW w:w="232" w:type="pct"/>
          </w:tcPr>
          <w:p w14:paraId="17C9C565" w14:textId="694E8E3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2A671E2" w14:textId="05B3B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66BBBCD" w14:textId="5AF8B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E107300" w14:textId="12184B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3818A470" w14:textId="490A96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2CB9C5" w14:textId="77777777" w:rsidTr="000C2718">
        <w:tc>
          <w:tcPr>
            <w:tcW w:w="464" w:type="pct"/>
          </w:tcPr>
          <w:p w14:paraId="655525AB" w14:textId="79DF6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R4-2109124</w:t>
            </w:r>
          </w:p>
        </w:tc>
        <w:tc>
          <w:tcPr>
            <w:tcW w:w="927" w:type="pct"/>
          </w:tcPr>
          <w:p w14:paraId="0E930317" w14:textId="0BD54A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829" w:type="pct"/>
          </w:tcPr>
          <w:p w14:paraId="38EA4766" w14:textId="10956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0EC1D6D2" w14:textId="4F0AAE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D5AE3B2" w14:textId="67DF0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0526</w:t>
            </w:r>
          </w:p>
        </w:tc>
        <w:tc>
          <w:tcPr>
            <w:tcW w:w="232" w:type="pct"/>
          </w:tcPr>
          <w:p w14:paraId="62DE00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C04A9E" w14:textId="71C7C2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FB8C01" w14:textId="176C5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D36DEE7" w14:textId="31A7BF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694" w:type="pct"/>
          </w:tcPr>
          <w:p w14:paraId="2D1203E9" w14:textId="0B6552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81158E" w14:textId="77777777" w:rsidTr="000C2718">
        <w:tc>
          <w:tcPr>
            <w:tcW w:w="464" w:type="pct"/>
          </w:tcPr>
          <w:p w14:paraId="3FF01363" w14:textId="6524B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R4-2109146</w:t>
            </w:r>
          </w:p>
        </w:tc>
        <w:tc>
          <w:tcPr>
            <w:tcW w:w="927" w:type="pct"/>
          </w:tcPr>
          <w:p w14:paraId="78248F02" w14:textId="4BDF5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829" w:type="pct"/>
          </w:tcPr>
          <w:p w14:paraId="2D8F3BF6" w14:textId="52F892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6AFC0622" w14:textId="25227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1844847" w14:textId="35DDB3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0527</w:t>
            </w:r>
          </w:p>
        </w:tc>
        <w:tc>
          <w:tcPr>
            <w:tcW w:w="232" w:type="pct"/>
          </w:tcPr>
          <w:p w14:paraId="2AD5A46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1120B97" w14:textId="152C54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C5394D2" w14:textId="60BFB3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D810484" w14:textId="3568E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997400D" w14:textId="13CED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7107BA6" w14:textId="77777777" w:rsidTr="000C2718">
        <w:tc>
          <w:tcPr>
            <w:tcW w:w="464" w:type="pct"/>
          </w:tcPr>
          <w:p w14:paraId="61641811" w14:textId="7E647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R4-2109148</w:t>
            </w:r>
          </w:p>
        </w:tc>
        <w:tc>
          <w:tcPr>
            <w:tcW w:w="927" w:type="pct"/>
          </w:tcPr>
          <w:p w14:paraId="57FC2D4D" w14:textId="6E5EB3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829" w:type="pct"/>
          </w:tcPr>
          <w:p w14:paraId="0062B6BF" w14:textId="4227E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660973B5" w14:textId="1091A7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3A8DB0C" w14:textId="3EDB73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0528</w:t>
            </w:r>
          </w:p>
        </w:tc>
        <w:tc>
          <w:tcPr>
            <w:tcW w:w="232" w:type="pct"/>
          </w:tcPr>
          <w:p w14:paraId="4FE819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2BE6CB" w14:textId="03E5A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D41C127" w14:textId="1B7F3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9BD2FA" w14:textId="7B7C5D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AF9AA8B" w14:textId="6D161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C3616D8" w14:textId="77777777" w:rsidTr="000C2718">
        <w:tc>
          <w:tcPr>
            <w:tcW w:w="464" w:type="pct"/>
          </w:tcPr>
          <w:p w14:paraId="15AF83A9" w14:textId="72174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R4-2109149</w:t>
            </w:r>
          </w:p>
        </w:tc>
        <w:tc>
          <w:tcPr>
            <w:tcW w:w="927" w:type="pct"/>
          </w:tcPr>
          <w:p w14:paraId="095AAA33" w14:textId="010C7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829" w:type="pct"/>
          </w:tcPr>
          <w:p w14:paraId="76402068" w14:textId="55F5D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336" w:type="pct"/>
          </w:tcPr>
          <w:p w14:paraId="15282EFB" w14:textId="526748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19F1259" w14:textId="5F44EF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0529</w:t>
            </w:r>
          </w:p>
        </w:tc>
        <w:tc>
          <w:tcPr>
            <w:tcW w:w="232" w:type="pct"/>
          </w:tcPr>
          <w:p w14:paraId="0E8FBEE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9B1382" w14:textId="729939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7484488" w14:textId="7B3B7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A79FB3C" w14:textId="34657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4A800DD" w14:textId="33D8C1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254C3BB" w14:textId="77777777" w:rsidTr="000C2718">
        <w:tc>
          <w:tcPr>
            <w:tcW w:w="464" w:type="pct"/>
          </w:tcPr>
          <w:p w14:paraId="22B04087" w14:textId="08E59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R4-2109169</w:t>
            </w:r>
          </w:p>
        </w:tc>
        <w:tc>
          <w:tcPr>
            <w:tcW w:w="927" w:type="pct"/>
          </w:tcPr>
          <w:p w14:paraId="5EA849CB" w14:textId="6B464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TS38.101-3[R15]: Addition of UE co-existence requirements for band 40 and n40</w:t>
            </w:r>
          </w:p>
        </w:tc>
        <w:tc>
          <w:tcPr>
            <w:tcW w:w="829" w:type="pct"/>
          </w:tcPr>
          <w:p w14:paraId="7923C6E9" w14:textId="0322D5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6C92D480" w14:textId="6A6F0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7EF1614" w14:textId="410EA0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0530</w:t>
            </w:r>
          </w:p>
        </w:tc>
        <w:tc>
          <w:tcPr>
            <w:tcW w:w="232" w:type="pct"/>
          </w:tcPr>
          <w:p w14:paraId="0A2EE68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4F1DD7" w14:textId="692351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A38958D" w14:textId="0B0A2B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7CE10E5" w14:textId="2038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76B16C2" w14:textId="456DAF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3C942AF" w14:textId="77777777" w:rsidTr="000C2718">
        <w:tc>
          <w:tcPr>
            <w:tcW w:w="464" w:type="pct"/>
          </w:tcPr>
          <w:p w14:paraId="5C38F000" w14:textId="2B0FF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R4-2109171</w:t>
            </w:r>
          </w:p>
        </w:tc>
        <w:tc>
          <w:tcPr>
            <w:tcW w:w="927" w:type="pct"/>
          </w:tcPr>
          <w:p w14:paraId="0F5C1408" w14:textId="1E2DB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TS38.101-3[R17]: Addition of UE co-existence requirements for band 40 and n40</w:t>
            </w:r>
          </w:p>
        </w:tc>
        <w:tc>
          <w:tcPr>
            <w:tcW w:w="829" w:type="pct"/>
          </w:tcPr>
          <w:p w14:paraId="5A793D30" w14:textId="5AEE41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782D42CF" w14:textId="01433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B69005F" w14:textId="0B601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0531</w:t>
            </w:r>
          </w:p>
        </w:tc>
        <w:tc>
          <w:tcPr>
            <w:tcW w:w="232" w:type="pct"/>
          </w:tcPr>
          <w:p w14:paraId="064042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408065" w14:textId="01B23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78AA31E" w14:textId="2DB190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CA09C7A" w14:textId="0FF8F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89FC159" w14:textId="5E23E5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698867" w14:textId="77777777" w:rsidTr="000C2718">
        <w:tc>
          <w:tcPr>
            <w:tcW w:w="464" w:type="pct"/>
          </w:tcPr>
          <w:p w14:paraId="64096AB0" w14:textId="5BA296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R4-2109170</w:t>
            </w:r>
          </w:p>
        </w:tc>
        <w:tc>
          <w:tcPr>
            <w:tcW w:w="927" w:type="pct"/>
          </w:tcPr>
          <w:p w14:paraId="584ED63A" w14:textId="077D70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TS38.101-3[R16]: Addition of UE co-existence requirements for band 40 and n40</w:t>
            </w:r>
          </w:p>
        </w:tc>
        <w:tc>
          <w:tcPr>
            <w:tcW w:w="829" w:type="pct"/>
          </w:tcPr>
          <w:p w14:paraId="637D5C50" w14:textId="724F06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5B4B62D2" w14:textId="5CB55A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61AF27E" w14:textId="344EC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232" w:type="pct"/>
          </w:tcPr>
          <w:p w14:paraId="02D5D4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4C7890" w14:textId="4C9FC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0BA215A" w14:textId="27E114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F9E5FE6" w14:textId="00E797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9D1CB1A" w14:textId="4FA9D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9F0EAE0" w14:textId="77777777" w:rsidTr="000C2718">
        <w:tc>
          <w:tcPr>
            <w:tcW w:w="464" w:type="pct"/>
          </w:tcPr>
          <w:p w14:paraId="030C8DF1" w14:textId="1A6F66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R4-2109369</w:t>
            </w:r>
          </w:p>
        </w:tc>
        <w:tc>
          <w:tcPr>
            <w:tcW w:w="927" w:type="pct"/>
          </w:tcPr>
          <w:p w14:paraId="13AE0216" w14:textId="3EBAF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Dual Connectivity of 1LTE band (1DL/1UL) and 1NR band (1DL/1UL) with FR1</w:t>
            </w:r>
          </w:p>
        </w:tc>
        <w:tc>
          <w:tcPr>
            <w:tcW w:w="829" w:type="pct"/>
          </w:tcPr>
          <w:p w14:paraId="1592CDEE" w14:textId="253AA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336" w:type="pct"/>
          </w:tcPr>
          <w:p w14:paraId="3BF2D5F7" w14:textId="572E2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E07288A" w14:textId="2011E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232" w:type="pct"/>
          </w:tcPr>
          <w:p w14:paraId="23AB1EB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C6DBA6" w14:textId="6926EF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5E568D7" w14:textId="15B8D4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CF3CB90" w14:textId="6EC55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694" w:type="pct"/>
          </w:tcPr>
          <w:p w14:paraId="7FD5036A" w14:textId="22BB12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360CE46C" w14:textId="77777777" w:rsidTr="000C2718">
        <w:tc>
          <w:tcPr>
            <w:tcW w:w="464" w:type="pct"/>
          </w:tcPr>
          <w:p w14:paraId="35A2B5B5" w14:textId="27A3C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927" w:type="pct"/>
          </w:tcPr>
          <w:p w14:paraId="3E21BA85" w14:textId="505D02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829" w:type="pct"/>
          </w:tcPr>
          <w:p w14:paraId="2EFD4B05" w14:textId="1B22A9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633DC54" w14:textId="1BBBE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E98505E" w14:textId="13606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232" w:type="pct"/>
          </w:tcPr>
          <w:p w14:paraId="444FF56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8710D1" w14:textId="74EBC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A9D00EF" w14:textId="133897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439B6F4" w14:textId="7D1EAD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52C7839" w14:textId="1CFB5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DB52732" w14:textId="77777777" w:rsidTr="000C2718">
        <w:tc>
          <w:tcPr>
            <w:tcW w:w="464" w:type="pct"/>
          </w:tcPr>
          <w:p w14:paraId="00D16A5E" w14:textId="49AD6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  <w:tc>
          <w:tcPr>
            <w:tcW w:w="927" w:type="pct"/>
          </w:tcPr>
          <w:p w14:paraId="7CEA4002" w14:textId="1D6872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829" w:type="pct"/>
          </w:tcPr>
          <w:p w14:paraId="41A67ED8" w14:textId="4B102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B5CFC10" w14:textId="45DD7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93EB241" w14:textId="5CA7C8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232" w:type="pct"/>
          </w:tcPr>
          <w:p w14:paraId="6549232E" w14:textId="2BD450F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1D7850F" w14:textId="0B31F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4187921" w14:textId="171372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EB90F3" w14:textId="602A7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D248954" w14:textId="57BAD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6DB4DD5" w14:textId="77777777" w:rsidTr="000C2718">
        <w:tc>
          <w:tcPr>
            <w:tcW w:w="464" w:type="pct"/>
          </w:tcPr>
          <w:p w14:paraId="255FDD33" w14:textId="1645C8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R4-2109456</w:t>
            </w:r>
          </w:p>
        </w:tc>
        <w:tc>
          <w:tcPr>
            <w:tcW w:w="927" w:type="pct"/>
          </w:tcPr>
          <w:p w14:paraId="69B5BE86" w14:textId="0E1AAA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829" w:type="pct"/>
          </w:tcPr>
          <w:p w14:paraId="7C5B0214" w14:textId="301CD8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A6BAC94" w14:textId="5DA70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FC89896" w14:textId="6CBC2F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232" w:type="pct"/>
          </w:tcPr>
          <w:p w14:paraId="6D927E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1621F6" w14:textId="0A68A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4219E79" w14:textId="6CFB30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8C98C6E" w14:textId="7B76F9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771D3731" w14:textId="1E51F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2F63650" w14:textId="77777777" w:rsidTr="000C2718">
        <w:tc>
          <w:tcPr>
            <w:tcW w:w="464" w:type="pct"/>
          </w:tcPr>
          <w:p w14:paraId="67324569" w14:textId="7A8E7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  <w:tc>
          <w:tcPr>
            <w:tcW w:w="927" w:type="pct"/>
          </w:tcPr>
          <w:p w14:paraId="0E9DB779" w14:textId="46D9C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829" w:type="pct"/>
          </w:tcPr>
          <w:p w14:paraId="539446C4" w14:textId="2C6386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A6BB4AD" w14:textId="012A6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0FF4B22" w14:textId="52FED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232" w:type="pct"/>
          </w:tcPr>
          <w:p w14:paraId="2CF21B9D" w14:textId="15DE071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F1A1BB8" w14:textId="01C1B7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7A638D7" w14:textId="7FB6BA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EDF3F2A" w14:textId="202922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586E46F" w14:textId="651B1D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945E8D" w14:textId="77777777" w:rsidTr="000C2718">
        <w:tc>
          <w:tcPr>
            <w:tcW w:w="464" w:type="pct"/>
          </w:tcPr>
          <w:p w14:paraId="37EA03B6" w14:textId="6AFC1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R4-2109459</w:t>
            </w:r>
          </w:p>
        </w:tc>
        <w:tc>
          <w:tcPr>
            <w:tcW w:w="927" w:type="pct"/>
          </w:tcPr>
          <w:p w14:paraId="279D3AC8" w14:textId="65569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Rel-17</w:t>
            </w:r>
          </w:p>
        </w:tc>
        <w:tc>
          <w:tcPr>
            <w:tcW w:w="829" w:type="pct"/>
          </w:tcPr>
          <w:p w14:paraId="55E4C014" w14:textId="45E97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3A9ACA9" w14:textId="28774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F51B0BA" w14:textId="03CF2A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232" w:type="pct"/>
          </w:tcPr>
          <w:p w14:paraId="5BF5A7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A29160C" w14:textId="3DA3A9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53FBE0D" w14:textId="4AB5D7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96ABD95" w14:textId="3D0F4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EF7D433" w14:textId="0D40C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6093816" w14:textId="77777777" w:rsidTr="000C2718">
        <w:tc>
          <w:tcPr>
            <w:tcW w:w="464" w:type="pct"/>
          </w:tcPr>
          <w:p w14:paraId="7AA5436C" w14:textId="4AB976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R4-2109533</w:t>
            </w:r>
          </w:p>
        </w:tc>
        <w:tc>
          <w:tcPr>
            <w:tcW w:w="927" w:type="pct"/>
          </w:tcPr>
          <w:p w14:paraId="31188A56" w14:textId="4814B1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 (Rel-16)</w:t>
            </w:r>
          </w:p>
        </w:tc>
        <w:tc>
          <w:tcPr>
            <w:tcW w:w="829" w:type="pct"/>
          </w:tcPr>
          <w:p w14:paraId="157FC1B6" w14:textId="5CFB8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61372CFF" w14:textId="393D46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CC6103A" w14:textId="7EB75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232" w:type="pct"/>
          </w:tcPr>
          <w:p w14:paraId="75692F8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511932" w14:textId="5A83D3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5407432" w14:textId="0E6153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4B6849E" w14:textId="46DFD5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90A9529" w14:textId="1415DD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80E358" w14:textId="77777777" w:rsidTr="000C2718">
        <w:tc>
          <w:tcPr>
            <w:tcW w:w="464" w:type="pct"/>
          </w:tcPr>
          <w:p w14:paraId="6422A127" w14:textId="189E6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R4-2109534</w:t>
            </w:r>
          </w:p>
        </w:tc>
        <w:tc>
          <w:tcPr>
            <w:tcW w:w="927" w:type="pct"/>
          </w:tcPr>
          <w:p w14:paraId="1F8D517A" w14:textId="0FF4C2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38.101-3 on delta TIB and RIB corrections </w:t>
            </w:r>
            <w:r>
              <w:rPr>
                <w:sz w:val="16"/>
              </w:rPr>
              <w:lastRenderedPageBreak/>
              <w:t>(Rel-17)</w:t>
            </w:r>
          </w:p>
        </w:tc>
        <w:tc>
          <w:tcPr>
            <w:tcW w:w="829" w:type="pct"/>
          </w:tcPr>
          <w:p w14:paraId="0B7B75E9" w14:textId="3BD9B3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336" w:type="pct"/>
          </w:tcPr>
          <w:p w14:paraId="1A673527" w14:textId="29C29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046ED3EA" w14:textId="28926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0538</w:t>
            </w:r>
          </w:p>
        </w:tc>
        <w:tc>
          <w:tcPr>
            <w:tcW w:w="232" w:type="pct"/>
          </w:tcPr>
          <w:p w14:paraId="2AC47B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B22AD2" w14:textId="135EE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421867E" w14:textId="3A1B1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5315F33" w14:textId="3C7E4F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21DEFAF" w14:textId="54B80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26B7D9" w14:textId="77777777" w:rsidTr="000C2718">
        <w:tc>
          <w:tcPr>
            <w:tcW w:w="464" w:type="pct"/>
          </w:tcPr>
          <w:p w14:paraId="780C6D85" w14:textId="6E67CE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R4-2109624</w:t>
            </w:r>
          </w:p>
        </w:tc>
        <w:tc>
          <w:tcPr>
            <w:tcW w:w="927" w:type="pct"/>
          </w:tcPr>
          <w:p w14:paraId="0FD27A42" w14:textId="1F72C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including FR2</w:t>
            </w:r>
          </w:p>
        </w:tc>
        <w:tc>
          <w:tcPr>
            <w:tcW w:w="829" w:type="pct"/>
          </w:tcPr>
          <w:p w14:paraId="18A90208" w14:textId="103E0C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26BFAE65" w14:textId="37811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2922917" w14:textId="6F766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232" w:type="pct"/>
          </w:tcPr>
          <w:p w14:paraId="5C3F2D5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BC836E" w14:textId="2BF0A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0AFEB6" w14:textId="49597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DDA4763" w14:textId="07B07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694" w:type="pct"/>
          </w:tcPr>
          <w:p w14:paraId="79F16E70" w14:textId="18D4B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7903738" w14:textId="77777777" w:rsidTr="000C2718">
        <w:tc>
          <w:tcPr>
            <w:tcW w:w="464" w:type="pct"/>
          </w:tcPr>
          <w:p w14:paraId="0FB64E03" w14:textId="32A33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R4-2109626</w:t>
            </w:r>
          </w:p>
        </w:tc>
        <w:tc>
          <w:tcPr>
            <w:tcW w:w="927" w:type="pct"/>
          </w:tcPr>
          <w:p w14:paraId="5FDB92BE" w14:textId="3B540C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5 bands LTE inter-band CA (5DL/1UL) and 1 NR band (1DL/1UL)</w:t>
            </w:r>
          </w:p>
        </w:tc>
        <w:tc>
          <w:tcPr>
            <w:tcW w:w="829" w:type="pct"/>
          </w:tcPr>
          <w:p w14:paraId="05997212" w14:textId="225F5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6AB9D75B" w14:textId="3EE4DA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687AE73" w14:textId="6C9CEB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232" w:type="pct"/>
          </w:tcPr>
          <w:p w14:paraId="4E3C5D4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D41F9F" w14:textId="5AFBE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0CE0FFE" w14:textId="0D35D4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C487F95" w14:textId="6530D7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DC_R17_5BLTE_1BNR_6DL2UL-Core</w:t>
            </w:r>
          </w:p>
        </w:tc>
        <w:tc>
          <w:tcPr>
            <w:tcW w:w="694" w:type="pct"/>
          </w:tcPr>
          <w:p w14:paraId="745337CA" w14:textId="1DCCB5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9DE28E4" w14:textId="77777777" w:rsidTr="000C2718">
        <w:tc>
          <w:tcPr>
            <w:tcW w:w="464" w:type="pct"/>
          </w:tcPr>
          <w:p w14:paraId="5B21B64A" w14:textId="7AD37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R4-2109628</w:t>
            </w:r>
          </w:p>
        </w:tc>
        <w:tc>
          <w:tcPr>
            <w:tcW w:w="927" w:type="pct"/>
          </w:tcPr>
          <w:p w14:paraId="375B25A7" w14:textId="1C9AF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829" w:type="pct"/>
          </w:tcPr>
          <w:p w14:paraId="3EC0394E" w14:textId="010B5E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6F6343AB" w14:textId="2C46C7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E27EB42" w14:textId="3256D1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0541</w:t>
            </w:r>
          </w:p>
        </w:tc>
        <w:tc>
          <w:tcPr>
            <w:tcW w:w="232" w:type="pct"/>
          </w:tcPr>
          <w:p w14:paraId="6C7931C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782B64" w14:textId="47BC36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254B82" w14:textId="1A716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ACE8C33" w14:textId="0B7139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DC_R17_xBLTE_2BNR_yDL3UL-Core</w:t>
            </w:r>
          </w:p>
        </w:tc>
        <w:tc>
          <w:tcPr>
            <w:tcW w:w="694" w:type="pct"/>
          </w:tcPr>
          <w:p w14:paraId="20E55AEE" w14:textId="11A89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09120F5" w14:textId="77777777" w:rsidTr="000C2718">
        <w:tc>
          <w:tcPr>
            <w:tcW w:w="464" w:type="pct"/>
          </w:tcPr>
          <w:p w14:paraId="0313B4AE" w14:textId="7AAA2B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R4-2109689</w:t>
            </w:r>
          </w:p>
        </w:tc>
        <w:tc>
          <w:tcPr>
            <w:tcW w:w="927" w:type="pct"/>
          </w:tcPr>
          <w:p w14:paraId="2607200C" w14:textId="6D5A49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(Rel-16)</w:t>
            </w:r>
          </w:p>
        </w:tc>
        <w:tc>
          <w:tcPr>
            <w:tcW w:w="829" w:type="pct"/>
          </w:tcPr>
          <w:p w14:paraId="7A6545F9" w14:textId="3BB1D4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1A3A5B98" w14:textId="302231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BD88CB1" w14:textId="2ADC5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232" w:type="pct"/>
          </w:tcPr>
          <w:p w14:paraId="4D9A3E2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14F9F42" w14:textId="619C7E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69D8430" w14:textId="4BAEA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3E4FDC6" w14:textId="06C65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32E89B0D" w14:textId="01D2CF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49C1C28" w14:textId="77777777" w:rsidTr="000C2718">
        <w:tc>
          <w:tcPr>
            <w:tcW w:w="464" w:type="pct"/>
          </w:tcPr>
          <w:p w14:paraId="7D66137A" w14:textId="33F0F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R4-2109690</w:t>
            </w:r>
          </w:p>
        </w:tc>
        <w:tc>
          <w:tcPr>
            <w:tcW w:w="927" w:type="pct"/>
          </w:tcPr>
          <w:p w14:paraId="5006360A" w14:textId="3ED47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(Rel-17)</w:t>
            </w:r>
          </w:p>
        </w:tc>
        <w:tc>
          <w:tcPr>
            <w:tcW w:w="829" w:type="pct"/>
          </w:tcPr>
          <w:p w14:paraId="19540E41" w14:textId="773D9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48B38750" w14:textId="10BDBF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A5AEEA4" w14:textId="5A704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232" w:type="pct"/>
          </w:tcPr>
          <w:p w14:paraId="7D81D6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12C7A8" w14:textId="1F8C73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825FA8" w14:textId="6A3FBB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49C91F7" w14:textId="2A146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059873B8" w14:textId="6AE08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F8D8462" w14:textId="77777777" w:rsidTr="000C2718">
        <w:tc>
          <w:tcPr>
            <w:tcW w:w="464" w:type="pct"/>
          </w:tcPr>
          <w:p w14:paraId="26324C59" w14:textId="431C5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R4-2109723</w:t>
            </w:r>
          </w:p>
        </w:tc>
        <w:tc>
          <w:tcPr>
            <w:tcW w:w="927" w:type="pct"/>
          </w:tcPr>
          <w:p w14:paraId="72A7C6B3" w14:textId="306AF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829" w:type="pct"/>
          </w:tcPr>
          <w:p w14:paraId="297EAF19" w14:textId="12633F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7C102579" w14:textId="0496B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27A9988" w14:textId="264081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232" w:type="pct"/>
          </w:tcPr>
          <w:p w14:paraId="0460B2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CAF85C6" w14:textId="13C76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4ABC4A3" w14:textId="6392B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CA3748A" w14:textId="0F7B2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5BA8502" w14:textId="02B62F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EC7B0C7" w14:textId="77777777" w:rsidTr="000C2718">
        <w:tc>
          <w:tcPr>
            <w:tcW w:w="464" w:type="pct"/>
          </w:tcPr>
          <w:p w14:paraId="075F870B" w14:textId="5DD594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R4-2109724</w:t>
            </w:r>
          </w:p>
        </w:tc>
        <w:tc>
          <w:tcPr>
            <w:tcW w:w="927" w:type="pct"/>
          </w:tcPr>
          <w:p w14:paraId="76CC619F" w14:textId="65B14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829" w:type="pct"/>
          </w:tcPr>
          <w:p w14:paraId="19CA0C8C" w14:textId="5C677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77500D08" w14:textId="083E33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510D242" w14:textId="55557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232" w:type="pct"/>
          </w:tcPr>
          <w:p w14:paraId="015F0C9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73A652" w14:textId="4B8A1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DC075FA" w14:textId="0B0517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B7AC320" w14:textId="5D754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F9C6B28" w14:textId="7649F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61B4C3" w14:textId="77777777" w:rsidTr="000C2718">
        <w:tc>
          <w:tcPr>
            <w:tcW w:w="464" w:type="pct"/>
          </w:tcPr>
          <w:p w14:paraId="68C9C17B" w14:textId="14608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R4-2109769</w:t>
            </w:r>
          </w:p>
        </w:tc>
        <w:tc>
          <w:tcPr>
            <w:tcW w:w="927" w:type="pct"/>
          </w:tcPr>
          <w:p w14:paraId="1F108DD6" w14:textId="573F3A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38.101-3</w:t>
            </w:r>
          </w:p>
        </w:tc>
        <w:tc>
          <w:tcPr>
            <w:tcW w:w="829" w:type="pct"/>
          </w:tcPr>
          <w:p w14:paraId="591E11C6" w14:textId="2FA67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19CBA42" w14:textId="21182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4A2744F" w14:textId="377E35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232" w:type="pct"/>
          </w:tcPr>
          <w:p w14:paraId="0754B7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1AB577" w14:textId="7FE9E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3B07937" w14:textId="4C9A6F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426E46E" w14:textId="5BC362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694" w:type="pct"/>
          </w:tcPr>
          <w:p w14:paraId="13164BAC" w14:textId="71A4F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CFCB601" w14:textId="77777777" w:rsidTr="000C2718">
        <w:tc>
          <w:tcPr>
            <w:tcW w:w="464" w:type="pct"/>
          </w:tcPr>
          <w:p w14:paraId="10073029" w14:textId="15DF1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R4-2109782</w:t>
            </w:r>
          </w:p>
        </w:tc>
        <w:tc>
          <w:tcPr>
            <w:tcW w:w="927" w:type="pct"/>
          </w:tcPr>
          <w:p w14:paraId="7ECF4F1C" w14:textId="2B9962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829" w:type="pct"/>
          </w:tcPr>
          <w:p w14:paraId="721AEA8B" w14:textId="366211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DA4BCA0" w14:textId="6B49C2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03E50FC9" w14:textId="07C3BA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232" w:type="pct"/>
          </w:tcPr>
          <w:p w14:paraId="059B34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33A86D" w14:textId="7AD75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ED127A1" w14:textId="333FF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8EA10A7" w14:textId="389F60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68D7CE2" w14:textId="554F48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D9CA615" w14:textId="77777777" w:rsidTr="000C2718">
        <w:tc>
          <w:tcPr>
            <w:tcW w:w="464" w:type="pct"/>
          </w:tcPr>
          <w:p w14:paraId="1998C767" w14:textId="6D9C3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R4-2109783</w:t>
            </w:r>
          </w:p>
        </w:tc>
        <w:tc>
          <w:tcPr>
            <w:tcW w:w="927" w:type="pct"/>
          </w:tcPr>
          <w:p w14:paraId="15266E92" w14:textId="1D104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829" w:type="pct"/>
          </w:tcPr>
          <w:p w14:paraId="7E6C9AB2" w14:textId="153C9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7779FB1" w14:textId="50EC33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3361B0C" w14:textId="108C6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232" w:type="pct"/>
          </w:tcPr>
          <w:p w14:paraId="3DB87B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6F0BF2" w14:textId="76920F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2A3567" w14:textId="5C6A8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24F9F3D" w14:textId="7D3F42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39CB371" w14:textId="7EEB25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3C05F62" w14:textId="77777777" w:rsidTr="000C2718">
        <w:tc>
          <w:tcPr>
            <w:tcW w:w="464" w:type="pct"/>
          </w:tcPr>
          <w:p w14:paraId="63D10DD6" w14:textId="7617F7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R4-2109784</w:t>
            </w:r>
          </w:p>
        </w:tc>
        <w:tc>
          <w:tcPr>
            <w:tcW w:w="927" w:type="pct"/>
          </w:tcPr>
          <w:p w14:paraId="660CBB95" w14:textId="108BA0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829" w:type="pct"/>
          </w:tcPr>
          <w:p w14:paraId="1185321A" w14:textId="5790F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DDFC34C" w14:textId="708979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C5408C2" w14:textId="6516FD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232" w:type="pct"/>
          </w:tcPr>
          <w:p w14:paraId="4EE0E5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4D5FB3A" w14:textId="3E02E6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0139A37" w14:textId="10565C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B100805" w14:textId="5C15F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1109211" w14:textId="52892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0D68B32" w14:textId="77777777" w:rsidTr="000C2718">
        <w:tc>
          <w:tcPr>
            <w:tcW w:w="464" w:type="pct"/>
          </w:tcPr>
          <w:p w14:paraId="5D3F4243" w14:textId="41A6C0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R4-2109856</w:t>
            </w:r>
          </w:p>
        </w:tc>
        <w:tc>
          <w:tcPr>
            <w:tcW w:w="927" w:type="pct"/>
          </w:tcPr>
          <w:p w14:paraId="5EDDEDB0" w14:textId="352C1A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829" w:type="pct"/>
          </w:tcPr>
          <w:p w14:paraId="02F4619E" w14:textId="77F6D0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336" w:type="pct"/>
          </w:tcPr>
          <w:p w14:paraId="7451945B" w14:textId="52A015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8B55C78" w14:textId="62619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232" w:type="pct"/>
          </w:tcPr>
          <w:p w14:paraId="60A970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52FF98" w14:textId="55FC3B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E245705" w14:textId="4871F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32B0467" w14:textId="56A21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454B5FD" w14:textId="226E5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9C877D4" w14:textId="77777777" w:rsidTr="000C2718">
        <w:tc>
          <w:tcPr>
            <w:tcW w:w="464" w:type="pct"/>
          </w:tcPr>
          <w:p w14:paraId="618B3226" w14:textId="0AA9D1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  <w:tc>
          <w:tcPr>
            <w:tcW w:w="927" w:type="pct"/>
          </w:tcPr>
          <w:p w14:paraId="340FCF58" w14:textId="2FE3E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829" w:type="pct"/>
          </w:tcPr>
          <w:p w14:paraId="5D924041" w14:textId="54FE06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336" w:type="pct"/>
          </w:tcPr>
          <w:p w14:paraId="4EB7DCEC" w14:textId="304D0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EA3255E" w14:textId="174C4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232" w:type="pct"/>
          </w:tcPr>
          <w:p w14:paraId="53DD8CF8" w14:textId="63B381C2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575EFD1" w14:textId="7885E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87E0A14" w14:textId="450C5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6558380" w14:textId="05FC82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39A27DFF" w14:textId="43352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D7B13D7" w14:textId="77777777" w:rsidTr="000C2718">
        <w:tc>
          <w:tcPr>
            <w:tcW w:w="464" w:type="pct"/>
          </w:tcPr>
          <w:p w14:paraId="268752EB" w14:textId="65B4D8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R4-2109875</w:t>
            </w:r>
          </w:p>
        </w:tc>
        <w:tc>
          <w:tcPr>
            <w:tcW w:w="927" w:type="pct"/>
          </w:tcPr>
          <w:p w14:paraId="3084BDD7" w14:textId="65E285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829" w:type="pct"/>
          </w:tcPr>
          <w:p w14:paraId="6F73AAFB" w14:textId="3E2B9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336" w:type="pct"/>
          </w:tcPr>
          <w:p w14:paraId="43736322" w14:textId="28958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CAEE43F" w14:textId="0A70A3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232" w:type="pct"/>
          </w:tcPr>
          <w:p w14:paraId="1C77170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FBA8491" w14:textId="1E3CF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17C642D" w14:textId="2464F5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C1BE059" w14:textId="5017CB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694" w:type="pct"/>
          </w:tcPr>
          <w:p w14:paraId="447A938B" w14:textId="3BE8D6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7F6B523" w14:textId="77777777" w:rsidTr="000C2718">
        <w:tc>
          <w:tcPr>
            <w:tcW w:w="464" w:type="pct"/>
          </w:tcPr>
          <w:p w14:paraId="29FBC5A4" w14:textId="5E8FD3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R4-2109913</w:t>
            </w:r>
          </w:p>
        </w:tc>
        <w:tc>
          <w:tcPr>
            <w:tcW w:w="927" w:type="pct"/>
          </w:tcPr>
          <w:p w14:paraId="3AD9ECA9" w14:textId="4EAB5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829" w:type="pct"/>
          </w:tcPr>
          <w:p w14:paraId="5558DF31" w14:textId="1E81DE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336" w:type="pct"/>
          </w:tcPr>
          <w:p w14:paraId="4D7745CC" w14:textId="773F6A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3BD8BA2" w14:textId="56E73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232" w:type="pct"/>
          </w:tcPr>
          <w:p w14:paraId="49A2AE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112164" w14:textId="7FA8F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93AABD5" w14:textId="0FAE5A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DECE31" w14:textId="2ECAC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098FB8A" w14:textId="3457A5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842DE0" w14:textId="77777777" w:rsidTr="000C2718">
        <w:tc>
          <w:tcPr>
            <w:tcW w:w="464" w:type="pct"/>
          </w:tcPr>
          <w:p w14:paraId="69CEC1A4" w14:textId="58E0C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R4-2109917</w:t>
            </w:r>
          </w:p>
        </w:tc>
        <w:tc>
          <w:tcPr>
            <w:tcW w:w="927" w:type="pct"/>
          </w:tcPr>
          <w:p w14:paraId="3BE7AD09" w14:textId="437AD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829" w:type="pct"/>
          </w:tcPr>
          <w:p w14:paraId="41E600CB" w14:textId="59A304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336" w:type="pct"/>
          </w:tcPr>
          <w:p w14:paraId="2FB95360" w14:textId="5E0316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3C0455D" w14:textId="37824B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232" w:type="pct"/>
          </w:tcPr>
          <w:p w14:paraId="323209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A46CEA" w14:textId="1CA46B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2F323EC" w14:textId="6AB038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4B6098B" w14:textId="056D8A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6992098" w14:textId="566B8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17C3DD5" w14:textId="77777777" w:rsidTr="000C2718">
        <w:tc>
          <w:tcPr>
            <w:tcW w:w="464" w:type="pct"/>
          </w:tcPr>
          <w:p w14:paraId="316D885E" w14:textId="765D0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  <w:tc>
          <w:tcPr>
            <w:tcW w:w="927" w:type="pct"/>
          </w:tcPr>
          <w:p w14:paraId="52155C2F" w14:textId="68FA4B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829" w:type="pct"/>
          </w:tcPr>
          <w:p w14:paraId="187E4F58" w14:textId="653657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336" w:type="pct"/>
          </w:tcPr>
          <w:p w14:paraId="40B69565" w14:textId="70C7F5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78E26E6" w14:textId="421DA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232" w:type="pct"/>
          </w:tcPr>
          <w:p w14:paraId="63770BE9" w14:textId="0642F58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910D8FC" w14:textId="51D252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661389A" w14:textId="0CA84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C54BDB" w14:textId="2EF88F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DFBD738" w14:textId="109E6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60B9FA" w14:textId="77777777" w:rsidTr="000C2718">
        <w:tc>
          <w:tcPr>
            <w:tcW w:w="464" w:type="pct"/>
          </w:tcPr>
          <w:p w14:paraId="3D8A2827" w14:textId="6ACB4F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R4-2109920</w:t>
            </w:r>
          </w:p>
        </w:tc>
        <w:tc>
          <w:tcPr>
            <w:tcW w:w="927" w:type="pct"/>
          </w:tcPr>
          <w:p w14:paraId="783335F5" w14:textId="14C392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updating the note of mandatory simultaneous Rx/Tx capability for FR2 </w:t>
            </w:r>
            <w:r>
              <w:rPr>
                <w:sz w:val="16"/>
              </w:rPr>
              <w:lastRenderedPageBreak/>
              <w:t>included and FR1+FR2 EN-DC and NR-CA combinations</w:t>
            </w:r>
          </w:p>
        </w:tc>
        <w:tc>
          <w:tcPr>
            <w:tcW w:w="829" w:type="pct"/>
          </w:tcPr>
          <w:p w14:paraId="5FAA02D8" w14:textId="2DE84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CHTTL, NTT DOCOMO, INC. , SoftBank Corp.</w:t>
            </w:r>
          </w:p>
        </w:tc>
        <w:tc>
          <w:tcPr>
            <w:tcW w:w="336" w:type="pct"/>
          </w:tcPr>
          <w:p w14:paraId="183C08A4" w14:textId="42D4EE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2242BD5" w14:textId="7DC76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232" w:type="pct"/>
          </w:tcPr>
          <w:p w14:paraId="50B2635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6990B91" w14:textId="64FD2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85D9E28" w14:textId="5EE67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A892E42" w14:textId="4A6A4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BC08FFD" w14:textId="6B04E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8F60B6" w14:textId="77777777" w:rsidTr="000C2718">
        <w:tc>
          <w:tcPr>
            <w:tcW w:w="464" w:type="pct"/>
          </w:tcPr>
          <w:p w14:paraId="5FD4F987" w14:textId="3F7DF9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R4-2109922</w:t>
            </w:r>
          </w:p>
        </w:tc>
        <w:tc>
          <w:tcPr>
            <w:tcW w:w="927" w:type="pct"/>
          </w:tcPr>
          <w:p w14:paraId="08758983" w14:textId="5EDCD6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829" w:type="pct"/>
          </w:tcPr>
          <w:p w14:paraId="2029156C" w14:textId="59243C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336" w:type="pct"/>
          </w:tcPr>
          <w:p w14:paraId="632797DD" w14:textId="5E3302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00F9EC01" w14:textId="65E65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232" w:type="pct"/>
          </w:tcPr>
          <w:p w14:paraId="0EDF99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0B44B4" w14:textId="508B9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2576A0B" w14:textId="177D4A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8C1679" w14:textId="3C8E5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5F472CD2" w14:textId="3C942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28C2BE" w14:textId="77777777" w:rsidTr="000C2718">
        <w:tc>
          <w:tcPr>
            <w:tcW w:w="464" w:type="pct"/>
          </w:tcPr>
          <w:p w14:paraId="23D02AF5" w14:textId="53C3B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R4-2109964</w:t>
            </w:r>
          </w:p>
        </w:tc>
        <w:tc>
          <w:tcPr>
            <w:tcW w:w="927" w:type="pct"/>
          </w:tcPr>
          <w:p w14:paraId="040CB0D4" w14:textId="1701E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829" w:type="pct"/>
          </w:tcPr>
          <w:p w14:paraId="75E874DA" w14:textId="3F6F6C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1D7C61B" w14:textId="30A3D5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DD7DDD6" w14:textId="1839FB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232" w:type="pct"/>
          </w:tcPr>
          <w:p w14:paraId="5D66477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D06949" w14:textId="0368C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163F32E" w14:textId="6691F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2750781" w14:textId="08A2D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EAD8088" w14:textId="69679D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56A0EA4" w14:textId="77777777" w:rsidTr="000C2718">
        <w:tc>
          <w:tcPr>
            <w:tcW w:w="464" w:type="pct"/>
          </w:tcPr>
          <w:p w14:paraId="2E2C75E4" w14:textId="60C09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R4-2109968</w:t>
            </w:r>
          </w:p>
        </w:tc>
        <w:tc>
          <w:tcPr>
            <w:tcW w:w="927" w:type="pct"/>
          </w:tcPr>
          <w:p w14:paraId="7AB380CB" w14:textId="575890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829" w:type="pct"/>
          </w:tcPr>
          <w:p w14:paraId="5360F6B3" w14:textId="7BB3C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9E51881" w14:textId="3B83F8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4E9E0C8" w14:textId="50D55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232" w:type="pct"/>
          </w:tcPr>
          <w:p w14:paraId="4B6143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5EE6E9" w14:textId="234E5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CCD7CF7" w14:textId="0F2148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240078B" w14:textId="0AEF2D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D6E240F" w14:textId="14A062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651610F" w14:textId="77777777" w:rsidTr="000C2718">
        <w:tc>
          <w:tcPr>
            <w:tcW w:w="464" w:type="pct"/>
          </w:tcPr>
          <w:p w14:paraId="6F9B398A" w14:textId="4B053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R4-2109969</w:t>
            </w:r>
          </w:p>
        </w:tc>
        <w:tc>
          <w:tcPr>
            <w:tcW w:w="927" w:type="pct"/>
          </w:tcPr>
          <w:p w14:paraId="30FB5181" w14:textId="2328D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829" w:type="pct"/>
          </w:tcPr>
          <w:p w14:paraId="34728AC5" w14:textId="6FD1EA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942774B" w14:textId="631A3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5E735E9" w14:textId="0016F3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232" w:type="pct"/>
          </w:tcPr>
          <w:p w14:paraId="420C184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0CB768" w14:textId="0B8A81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E4F988" w14:textId="5BA363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245ADB2" w14:textId="262A4A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62576F4" w14:textId="3F678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698BD82" w14:textId="77777777" w:rsidTr="000C2718">
        <w:tc>
          <w:tcPr>
            <w:tcW w:w="464" w:type="pct"/>
          </w:tcPr>
          <w:p w14:paraId="279925FF" w14:textId="6CAAF7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R4-2109982</w:t>
            </w:r>
          </w:p>
        </w:tc>
        <w:tc>
          <w:tcPr>
            <w:tcW w:w="927" w:type="pct"/>
          </w:tcPr>
          <w:p w14:paraId="395367A0" w14:textId="75F8C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829" w:type="pct"/>
          </w:tcPr>
          <w:p w14:paraId="4FBB439C" w14:textId="65101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336" w:type="pct"/>
          </w:tcPr>
          <w:p w14:paraId="5E1D9362" w14:textId="34E1F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FABFD08" w14:textId="5C2BB6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232" w:type="pct"/>
          </w:tcPr>
          <w:p w14:paraId="7416DAF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DC403B" w14:textId="14033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B98D7F3" w14:textId="5A2502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1A147D0" w14:textId="58EFA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34CDBCA" w14:textId="7CF23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104DE9" w14:textId="77777777" w:rsidTr="000C2718">
        <w:tc>
          <w:tcPr>
            <w:tcW w:w="464" w:type="pct"/>
          </w:tcPr>
          <w:p w14:paraId="4C7D5E55" w14:textId="3989AF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R4-2110006</w:t>
            </w:r>
          </w:p>
        </w:tc>
        <w:tc>
          <w:tcPr>
            <w:tcW w:w="927" w:type="pct"/>
          </w:tcPr>
          <w:p w14:paraId="0098BFCB" w14:textId="7231A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829" w:type="pct"/>
          </w:tcPr>
          <w:p w14:paraId="7F028B36" w14:textId="75E06A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FA386DD" w14:textId="3D726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F798F0B" w14:textId="697056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232" w:type="pct"/>
          </w:tcPr>
          <w:p w14:paraId="5571932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2635AE" w14:textId="15B1AF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1E5FBC6" w14:textId="5CA2E7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EF8B12C" w14:textId="709D8D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5B1CCF4" w14:textId="675D16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44989C8" w14:textId="77777777" w:rsidTr="000C2718">
        <w:tc>
          <w:tcPr>
            <w:tcW w:w="464" w:type="pct"/>
          </w:tcPr>
          <w:p w14:paraId="04AD084C" w14:textId="14376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R4-2110020</w:t>
            </w:r>
          </w:p>
        </w:tc>
        <w:tc>
          <w:tcPr>
            <w:tcW w:w="927" w:type="pct"/>
          </w:tcPr>
          <w:p w14:paraId="7D240680" w14:textId="2B97B2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829" w:type="pct"/>
          </w:tcPr>
          <w:p w14:paraId="6A1A53DC" w14:textId="75AA5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0F100667" w14:textId="242C4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4D24AF9" w14:textId="518927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0561</w:t>
            </w:r>
          </w:p>
        </w:tc>
        <w:tc>
          <w:tcPr>
            <w:tcW w:w="232" w:type="pct"/>
          </w:tcPr>
          <w:p w14:paraId="42931D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CF7464" w14:textId="15CDD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1B0D7ED" w14:textId="15D53D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8587066" w14:textId="30A762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43DCAF9A" w14:textId="20853F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04DE42F" w14:textId="77777777" w:rsidTr="000C2718">
        <w:tc>
          <w:tcPr>
            <w:tcW w:w="464" w:type="pct"/>
          </w:tcPr>
          <w:p w14:paraId="49FF0909" w14:textId="3737BA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R4-2110021</w:t>
            </w:r>
          </w:p>
        </w:tc>
        <w:tc>
          <w:tcPr>
            <w:tcW w:w="927" w:type="pct"/>
          </w:tcPr>
          <w:p w14:paraId="580A7EB3" w14:textId="700877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829" w:type="pct"/>
          </w:tcPr>
          <w:p w14:paraId="25AB9077" w14:textId="0FD63F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41D1ED3D" w14:textId="2958CD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D8705FE" w14:textId="4ED12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232" w:type="pct"/>
          </w:tcPr>
          <w:p w14:paraId="2FFDAA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170B6B2" w14:textId="497333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C1D9092" w14:textId="637C0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401CF0" w14:textId="28CAF5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27A2EC3F" w14:textId="0D4B19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3B9BA17" w14:textId="77777777" w:rsidTr="000C2718">
        <w:tc>
          <w:tcPr>
            <w:tcW w:w="464" w:type="pct"/>
          </w:tcPr>
          <w:p w14:paraId="46875AEC" w14:textId="3724F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R4-2110031</w:t>
            </w:r>
          </w:p>
        </w:tc>
        <w:tc>
          <w:tcPr>
            <w:tcW w:w="927" w:type="pct"/>
          </w:tcPr>
          <w:p w14:paraId="51B7D9EA" w14:textId="201EA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829" w:type="pct"/>
          </w:tcPr>
          <w:p w14:paraId="152FB91B" w14:textId="539E02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336" w:type="pct"/>
          </w:tcPr>
          <w:p w14:paraId="62DD0524" w14:textId="6FC5B5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41B2918" w14:textId="0EC89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232" w:type="pct"/>
          </w:tcPr>
          <w:p w14:paraId="3104509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D9486A7" w14:textId="41125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5FE6753" w14:textId="789A4D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BCE8689" w14:textId="52AD1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D0C1621" w14:textId="547A05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441934" w14:textId="77777777" w:rsidTr="000C2718">
        <w:tc>
          <w:tcPr>
            <w:tcW w:w="464" w:type="pct"/>
          </w:tcPr>
          <w:p w14:paraId="5BE25B37" w14:textId="2287DD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R4-2110155</w:t>
            </w:r>
          </w:p>
        </w:tc>
        <w:tc>
          <w:tcPr>
            <w:tcW w:w="927" w:type="pct"/>
          </w:tcPr>
          <w:p w14:paraId="15D221E1" w14:textId="51482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829" w:type="pct"/>
          </w:tcPr>
          <w:p w14:paraId="396A607F" w14:textId="593CB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104C4F9" w14:textId="0A406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F056051" w14:textId="636E78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0564</w:t>
            </w:r>
          </w:p>
        </w:tc>
        <w:tc>
          <w:tcPr>
            <w:tcW w:w="232" w:type="pct"/>
          </w:tcPr>
          <w:p w14:paraId="3C4CF7C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CADDAA" w14:textId="200CE5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4A6C86E" w14:textId="29CD25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D63FF9A" w14:textId="3E185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051700B" w14:textId="463788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A37E145" w14:textId="77777777" w:rsidTr="000C2718">
        <w:tc>
          <w:tcPr>
            <w:tcW w:w="464" w:type="pct"/>
          </w:tcPr>
          <w:p w14:paraId="09E0C337" w14:textId="7CCA05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R4-2110156</w:t>
            </w:r>
          </w:p>
        </w:tc>
        <w:tc>
          <w:tcPr>
            <w:tcW w:w="927" w:type="pct"/>
          </w:tcPr>
          <w:p w14:paraId="0EADBF05" w14:textId="6D5365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829" w:type="pct"/>
          </w:tcPr>
          <w:p w14:paraId="3A85D279" w14:textId="336767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AE83384" w14:textId="20E792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90D1455" w14:textId="6EDF3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232" w:type="pct"/>
          </w:tcPr>
          <w:p w14:paraId="05D208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A5872F" w14:textId="048033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A3FF815" w14:textId="4551DD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31D0796" w14:textId="709D1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BB8C3AF" w14:textId="55AAB5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BC53B2D" w14:textId="77777777" w:rsidTr="000C2718">
        <w:tc>
          <w:tcPr>
            <w:tcW w:w="464" w:type="pct"/>
          </w:tcPr>
          <w:p w14:paraId="2C74642E" w14:textId="387C26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R4-2110157</w:t>
            </w:r>
          </w:p>
        </w:tc>
        <w:tc>
          <w:tcPr>
            <w:tcW w:w="927" w:type="pct"/>
          </w:tcPr>
          <w:p w14:paraId="0833F39C" w14:textId="0DCFB8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829" w:type="pct"/>
          </w:tcPr>
          <w:p w14:paraId="4C15524E" w14:textId="74ED76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690361BC" w14:textId="54E44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1C95C9D" w14:textId="53F5F0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232" w:type="pct"/>
          </w:tcPr>
          <w:p w14:paraId="64F2BB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0CBD2E" w14:textId="1D12A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6C2683A" w14:textId="707725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B253CBB" w14:textId="25EADD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3E97AC99" w14:textId="3E4B5B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5B2A25" w14:textId="77777777" w:rsidTr="000C2718">
        <w:tc>
          <w:tcPr>
            <w:tcW w:w="464" w:type="pct"/>
          </w:tcPr>
          <w:p w14:paraId="0240C416" w14:textId="666C7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R4-2110159</w:t>
            </w:r>
          </w:p>
        </w:tc>
        <w:tc>
          <w:tcPr>
            <w:tcW w:w="927" w:type="pct"/>
          </w:tcPr>
          <w:p w14:paraId="09AF442E" w14:textId="6A0DD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829" w:type="pct"/>
          </w:tcPr>
          <w:p w14:paraId="23D7576E" w14:textId="30932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741E2B5" w14:textId="19911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5A2F67B" w14:textId="6EF40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232" w:type="pct"/>
          </w:tcPr>
          <w:p w14:paraId="67D6C22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4E274A9" w14:textId="2215D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EA236DB" w14:textId="3A11F9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01F69FD" w14:textId="5EAC0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694" w:type="pct"/>
          </w:tcPr>
          <w:p w14:paraId="3032079F" w14:textId="09AD40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F4F913A" w14:textId="77777777" w:rsidTr="000C2718">
        <w:tc>
          <w:tcPr>
            <w:tcW w:w="464" w:type="pct"/>
          </w:tcPr>
          <w:p w14:paraId="2E2BC831" w14:textId="2A8369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R4-2107810</w:t>
            </w:r>
          </w:p>
        </w:tc>
        <w:tc>
          <w:tcPr>
            <w:tcW w:w="927" w:type="pct"/>
          </w:tcPr>
          <w:p w14:paraId="60ABDA2A" w14:textId="0E820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829" w:type="pct"/>
          </w:tcPr>
          <w:p w14:paraId="3BDD5958" w14:textId="2C751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5B967E0" w14:textId="23D82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4D2CD3A" w14:textId="363D7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232" w:type="pct"/>
          </w:tcPr>
          <w:p w14:paraId="4617DD2C" w14:textId="6EF5D50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C8CB62E" w14:textId="67FAF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D35CA57" w14:textId="2275B6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3A05E51" w14:textId="18EE5A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694" w:type="pct"/>
          </w:tcPr>
          <w:p w14:paraId="6A4F4D26" w14:textId="0B1A59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6F79B7" w14:textId="77777777" w:rsidTr="000C2718">
        <w:tc>
          <w:tcPr>
            <w:tcW w:w="464" w:type="pct"/>
          </w:tcPr>
          <w:p w14:paraId="62A3AC7F" w14:textId="719D1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R4-2110190</w:t>
            </w:r>
          </w:p>
        </w:tc>
        <w:tc>
          <w:tcPr>
            <w:tcW w:w="927" w:type="pct"/>
          </w:tcPr>
          <w:p w14:paraId="3C1D65EB" w14:textId="32E64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correct some errors in Delta TIB and Delta RIB table</w:t>
            </w:r>
          </w:p>
        </w:tc>
        <w:tc>
          <w:tcPr>
            <w:tcW w:w="829" w:type="pct"/>
          </w:tcPr>
          <w:p w14:paraId="4EDBC3C8" w14:textId="46EEB3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5FF2C092" w14:textId="4E759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ED296F9" w14:textId="10604B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0568</w:t>
            </w:r>
          </w:p>
        </w:tc>
        <w:tc>
          <w:tcPr>
            <w:tcW w:w="232" w:type="pct"/>
          </w:tcPr>
          <w:p w14:paraId="6FF6CAE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D3419B" w14:textId="594296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888C5FA" w14:textId="6A98D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1FEC86" w14:textId="05438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DC1AF50" w14:textId="0BA006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236B375" w14:textId="77777777" w:rsidTr="000C2718">
        <w:tc>
          <w:tcPr>
            <w:tcW w:w="464" w:type="pct"/>
          </w:tcPr>
          <w:p w14:paraId="105CDB57" w14:textId="078F3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R4-2110191</w:t>
            </w:r>
          </w:p>
        </w:tc>
        <w:tc>
          <w:tcPr>
            <w:tcW w:w="927" w:type="pct"/>
          </w:tcPr>
          <w:p w14:paraId="55574C3B" w14:textId="1CCD3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38.101-3 to correct some errors in Delta TIB and Delta RIB table</w:t>
            </w:r>
          </w:p>
        </w:tc>
        <w:tc>
          <w:tcPr>
            <w:tcW w:w="829" w:type="pct"/>
          </w:tcPr>
          <w:p w14:paraId="1114530C" w14:textId="07C70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336" w:type="pct"/>
          </w:tcPr>
          <w:p w14:paraId="53C29E24" w14:textId="79D648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C39C06A" w14:textId="2CA8FB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0569</w:t>
            </w:r>
          </w:p>
        </w:tc>
        <w:tc>
          <w:tcPr>
            <w:tcW w:w="232" w:type="pct"/>
          </w:tcPr>
          <w:p w14:paraId="7E978D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1F5656" w14:textId="69B9FD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83FE68D" w14:textId="1F34F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67C89BD" w14:textId="4DF30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2BCDB52" w14:textId="7E7F06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C174E38" w14:textId="77777777" w:rsidTr="000C2718">
        <w:tc>
          <w:tcPr>
            <w:tcW w:w="464" w:type="pct"/>
          </w:tcPr>
          <w:p w14:paraId="7D119879" w14:textId="35209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R4-2110429</w:t>
            </w:r>
          </w:p>
        </w:tc>
        <w:tc>
          <w:tcPr>
            <w:tcW w:w="927" w:type="pct"/>
          </w:tcPr>
          <w:p w14:paraId="27134B7A" w14:textId="3E771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829" w:type="pct"/>
          </w:tcPr>
          <w:p w14:paraId="2A4341FE" w14:textId="7A2E1B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147695D" w14:textId="55D223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BA2088C" w14:textId="7997F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0570</w:t>
            </w:r>
          </w:p>
        </w:tc>
        <w:tc>
          <w:tcPr>
            <w:tcW w:w="232" w:type="pct"/>
          </w:tcPr>
          <w:p w14:paraId="722ED5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B3068B" w14:textId="550F3F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40EB4C6" w14:textId="4509B9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339E533" w14:textId="210BB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694" w:type="pct"/>
          </w:tcPr>
          <w:p w14:paraId="4F1AA420" w14:textId="59521F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23CBDA4" w14:textId="77777777" w:rsidTr="000C2718">
        <w:tc>
          <w:tcPr>
            <w:tcW w:w="464" w:type="pct"/>
          </w:tcPr>
          <w:p w14:paraId="31925FB7" w14:textId="6F43F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  <w:tc>
          <w:tcPr>
            <w:tcW w:w="927" w:type="pct"/>
          </w:tcPr>
          <w:p w14:paraId="576EBD08" w14:textId="1E8DA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829" w:type="pct"/>
          </w:tcPr>
          <w:p w14:paraId="4E56B5AB" w14:textId="3A7B1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F84522F" w14:textId="20296B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251D8F3" w14:textId="7015F5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0570</w:t>
            </w:r>
          </w:p>
        </w:tc>
        <w:tc>
          <w:tcPr>
            <w:tcW w:w="232" w:type="pct"/>
          </w:tcPr>
          <w:p w14:paraId="58FCB020" w14:textId="15789EF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0FDB142" w14:textId="4F777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F8637EC" w14:textId="362A24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B1C37D1" w14:textId="09D407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694" w:type="pct"/>
          </w:tcPr>
          <w:p w14:paraId="34963A06" w14:textId="2625F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A96010" w14:textId="77777777" w:rsidTr="000C2718">
        <w:tc>
          <w:tcPr>
            <w:tcW w:w="464" w:type="pct"/>
          </w:tcPr>
          <w:p w14:paraId="40BA0946" w14:textId="51D72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R4-2110430</w:t>
            </w:r>
          </w:p>
        </w:tc>
        <w:tc>
          <w:tcPr>
            <w:tcW w:w="927" w:type="pct"/>
          </w:tcPr>
          <w:p w14:paraId="3C02A111" w14:textId="472501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(Rel-17)</w:t>
            </w:r>
          </w:p>
        </w:tc>
        <w:tc>
          <w:tcPr>
            <w:tcW w:w="829" w:type="pct"/>
          </w:tcPr>
          <w:p w14:paraId="4BE9D7ED" w14:textId="71B66C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50D7543" w14:textId="7E5EFA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0588732" w14:textId="1CB99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0571</w:t>
            </w:r>
          </w:p>
        </w:tc>
        <w:tc>
          <w:tcPr>
            <w:tcW w:w="232" w:type="pct"/>
          </w:tcPr>
          <w:p w14:paraId="6F476CA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20BE5B" w14:textId="17292B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D3361A1" w14:textId="2188C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7353CA6" w14:textId="185FD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694" w:type="pct"/>
          </w:tcPr>
          <w:p w14:paraId="70647A01" w14:textId="2EF96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0CD5E82" w14:textId="77777777" w:rsidTr="000C2718">
        <w:tc>
          <w:tcPr>
            <w:tcW w:w="464" w:type="pct"/>
          </w:tcPr>
          <w:p w14:paraId="54B83D46" w14:textId="31AF69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R4-2110445</w:t>
            </w:r>
          </w:p>
        </w:tc>
        <w:tc>
          <w:tcPr>
            <w:tcW w:w="927" w:type="pct"/>
          </w:tcPr>
          <w:p w14:paraId="3B138FEC" w14:textId="317BE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829" w:type="pct"/>
          </w:tcPr>
          <w:p w14:paraId="788511B2" w14:textId="79E397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2404C603" w14:textId="2B32DC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62D2DBD" w14:textId="593A1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0572</w:t>
            </w:r>
          </w:p>
        </w:tc>
        <w:tc>
          <w:tcPr>
            <w:tcW w:w="232" w:type="pct"/>
          </w:tcPr>
          <w:p w14:paraId="6E40A4E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102BAFC" w14:textId="25E503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0CC2EA4" w14:textId="5DB10D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425FBEE" w14:textId="6C52C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03EB5B2" w14:textId="3EF1BB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F85114" w14:textId="77777777" w:rsidTr="000C2718">
        <w:tc>
          <w:tcPr>
            <w:tcW w:w="464" w:type="pct"/>
          </w:tcPr>
          <w:p w14:paraId="5F2B6468" w14:textId="094B26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R4-2110446</w:t>
            </w:r>
          </w:p>
        </w:tc>
        <w:tc>
          <w:tcPr>
            <w:tcW w:w="927" w:type="pct"/>
          </w:tcPr>
          <w:p w14:paraId="1EB7C26C" w14:textId="231EA1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829" w:type="pct"/>
          </w:tcPr>
          <w:p w14:paraId="0AAA7E82" w14:textId="69230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9C3E976" w14:textId="005D0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BE04275" w14:textId="0CDE9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0573</w:t>
            </w:r>
          </w:p>
        </w:tc>
        <w:tc>
          <w:tcPr>
            <w:tcW w:w="232" w:type="pct"/>
          </w:tcPr>
          <w:p w14:paraId="656286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FD2A4C7" w14:textId="524EB4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F08302D" w14:textId="305CDE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82CE593" w14:textId="75DE20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D6FE6DC" w14:textId="659EDB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EDA911" w14:textId="77777777" w:rsidTr="000C2718">
        <w:tc>
          <w:tcPr>
            <w:tcW w:w="464" w:type="pct"/>
          </w:tcPr>
          <w:p w14:paraId="54851E93" w14:textId="717BB5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R4-2110447</w:t>
            </w:r>
          </w:p>
        </w:tc>
        <w:tc>
          <w:tcPr>
            <w:tcW w:w="927" w:type="pct"/>
          </w:tcPr>
          <w:p w14:paraId="11F2BE7A" w14:textId="31E96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829" w:type="pct"/>
          </w:tcPr>
          <w:p w14:paraId="28821654" w14:textId="63675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219F5D59" w14:textId="0F5BA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9CCE816" w14:textId="4A46F1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0574</w:t>
            </w:r>
          </w:p>
        </w:tc>
        <w:tc>
          <w:tcPr>
            <w:tcW w:w="232" w:type="pct"/>
          </w:tcPr>
          <w:p w14:paraId="44F07C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D75D80" w14:textId="1EA09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92ACAF8" w14:textId="132506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9B97345" w14:textId="0E721C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A87FC7A" w14:textId="4ACA26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69241B" w14:textId="77777777" w:rsidTr="000C2718">
        <w:tc>
          <w:tcPr>
            <w:tcW w:w="464" w:type="pct"/>
          </w:tcPr>
          <w:p w14:paraId="262385D5" w14:textId="079AE4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R4-2110464</w:t>
            </w:r>
          </w:p>
        </w:tc>
        <w:tc>
          <w:tcPr>
            <w:tcW w:w="927" w:type="pct"/>
          </w:tcPr>
          <w:p w14:paraId="3BD2140C" w14:textId="5C3D8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reflect the completed NR inter band CA DC combinations for 2 bands </w:t>
            </w:r>
            <w:r>
              <w:rPr>
                <w:sz w:val="16"/>
              </w:rPr>
              <w:lastRenderedPageBreak/>
              <w:t>DL with up to 2 bands UL into TS 38.101-3</w:t>
            </w:r>
          </w:p>
        </w:tc>
        <w:tc>
          <w:tcPr>
            <w:tcW w:w="829" w:type="pct"/>
          </w:tcPr>
          <w:p w14:paraId="0557D7C5" w14:textId="401B7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336" w:type="pct"/>
          </w:tcPr>
          <w:p w14:paraId="15FD5804" w14:textId="78FF72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32654D1" w14:textId="7ADEA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0575</w:t>
            </w:r>
          </w:p>
        </w:tc>
        <w:tc>
          <w:tcPr>
            <w:tcW w:w="232" w:type="pct"/>
          </w:tcPr>
          <w:p w14:paraId="609094B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5A61290" w14:textId="4B594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F22EF3C" w14:textId="3B317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A40B13B" w14:textId="74B5AF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0EDBF596" w14:textId="79196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B886F5" w14:textId="77777777" w:rsidTr="000C2718">
        <w:tc>
          <w:tcPr>
            <w:tcW w:w="464" w:type="pct"/>
          </w:tcPr>
          <w:p w14:paraId="70FC6958" w14:textId="6F1E15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R4-2110469</w:t>
            </w:r>
          </w:p>
        </w:tc>
        <w:tc>
          <w:tcPr>
            <w:tcW w:w="927" w:type="pct"/>
          </w:tcPr>
          <w:p w14:paraId="1E623A0D" w14:textId="70339D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ENDC combinations for 3 bands DL with 3 bands UL into TS 38.101-3</w:t>
            </w:r>
          </w:p>
        </w:tc>
        <w:tc>
          <w:tcPr>
            <w:tcW w:w="829" w:type="pct"/>
          </w:tcPr>
          <w:p w14:paraId="3959B98C" w14:textId="07204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2300BDF" w14:textId="7C401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84445F3" w14:textId="41A9F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0576</w:t>
            </w:r>
          </w:p>
        </w:tc>
        <w:tc>
          <w:tcPr>
            <w:tcW w:w="232" w:type="pct"/>
          </w:tcPr>
          <w:p w14:paraId="7E3C503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DF59F9" w14:textId="2F9801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58BA49D" w14:textId="757BBE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936D7F4" w14:textId="273940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DC_R17_xBLTE_yBNR_3DL3UL</w:t>
            </w:r>
          </w:p>
        </w:tc>
        <w:tc>
          <w:tcPr>
            <w:tcW w:w="694" w:type="pct"/>
          </w:tcPr>
          <w:p w14:paraId="380778F8" w14:textId="5A70B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B5C2D7F" w14:textId="77777777" w:rsidTr="000C2718">
        <w:tc>
          <w:tcPr>
            <w:tcW w:w="464" w:type="pct"/>
          </w:tcPr>
          <w:p w14:paraId="73073218" w14:textId="3A4A2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R4-2110472</w:t>
            </w:r>
          </w:p>
        </w:tc>
        <w:tc>
          <w:tcPr>
            <w:tcW w:w="927" w:type="pct"/>
          </w:tcPr>
          <w:p w14:paraId="7619CA56" w14:textId="4A8674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DC of x bands (x=1,2,3) LTE inter-band CA (xDL1UL) and 3 bands NR inter-band CA (3DL1UL) into TS 38.101-3</w:t>
            </w:r>
          </w:p>
        </w:tc>
        <w:tc>
          <w:tcPr>
            <w:tcW w:w="829" w:type="pct"/>
          </w:tcPr>
          <w:p w14:paraId="56743CC0" w14:textId="232AB3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44B872A" w14:textId="38230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08D21F0" w14:textId="3340C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0577</w:t>
            </w:r>
          </w:p>
        </w:tc>
        <w:tc>
          <w:tcPr>
            <w:tcW w:w="232" w:type="pct"/>
          </w:tcPr>
          <w:p w14:paraId="615BB93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DC982C" w14:textId="576BE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7C67DC4" w14:textId="60A9C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4D3A15F" w14:textId="6CFB1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DC_R17_xBLTE_3BNR_yDL2UL</w:t>
            </w:r>
          </w:p>
        </w:tc>
        <w:tc>
          <w:tcPr>
            <w:tcW w:w="694" w:type="pct"/>
          </w:tcPr>
          <w:p w14:paraId="45E272D5" w14:textId="76D34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CA377A" w14:textId="77777777" w:rsidTr="000C2718">
        <w:tc>
          <w:tcPr>
            <w:tcW w:w="464" w:type="pct"/>
          </w:tcPr>
          <w:p w14:paraId="12CBE962" w14:textId="7CBF0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R4-2110479</w:t>
            </w:r>
          </w:p>
        </w:tc>
        <w:tc>
          <w:tcPr>
            <w:tcW w:w="927" w:type="pct"/>
          </w:tcPr>
          <w:p w14:paraId="33C51BC9" w14:textId="479864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829" w:type="pct"/>
          </w:tcPr>
          <w:p w14:paraId="2BC7B6ED" w14:textId="3C566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336" w:type="pct"/>
          </w:tcPr>
          <w:p w14:paraId="27C171D3" w14:textId="5A3A3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3386952" w14:textId="07060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0578</w:t>
            </w:r>
          </w:p>
        </w:tc>
        <w:tc>
          <w:tcPr>
            <w:tcW w:w="232" w:type="pct"/>
          </w:tcPr>
          <w:p w14:paraId="662D35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59DBE9" w14:textId="0C5350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567AD2" w14:textId="734C85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B2A9D3" w14:textId="599A08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694" w:type="pct"/>
          </w:tcPr>
          <w:p w14:paraId="7E29CDD4" w14:textId="054EF9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C810E9E" w14:textId="77777777" w:rsidTr="000C2718">
        <w:tc>
          <w:tcPr>
            <w:tcW w:w="464" w:type="pct"/>
          </w:tcPr>
          <w:p w14:paraId="12398A5F" w14:textId="1E1A8D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R4-2110498</w:t>
            </w:r>
          </w:p>
        </w:tc>
        <w:tc>
          <w:tcPr>
            <w:tcW w:w="927" w:type="pct"/>
          </w:tcPr>
          <w:p w14:paraId="447E0F11" w14:textId="7BA4FA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829" w:type="pct"/>
          </w:tcPr>
          <w:p w14:paraId="3314CDA0" w14:textId="03301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336" w:type="pct"/>
          </w:tcPr>
          <w:p w14:paraId="402153C8" w14:textId="67B99A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99805A2" w14:textId="566317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232" w:type="pct"/>
          </w:tcPr>
          <w:p w14:paraId="381CF9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AA36E0" w14:textId="32990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F0813ED" w14:textId="347CAA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3F16228" w14:textId="2DAD5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694" w:type="pct"/>
          </w:tcPr>
          <w:p w14:paraId="0E4F8A80" w14:textId="6DF3D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E2FA109" w14:textId="77777777" w:rsidTr="000C2718">
        <w:tc>
          <w:tcPr>
            <w:tcW w:w="464" w:type="pct"/>
          </w:tcPr>
          <w:p w14:paraId="55C2E771" w14:textId="44419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R4-2110577</w:t>
            </w:r>
          </w:p>
        </w:tc>
        <w:tc>
          <w:tcPr>
            <w:tcW w:w="927" w:type="pct"/>
          </w:tcPr>
          <w:p w14:paraId="3135CA38" w14:textId="248FD0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829" w:type="pct"/>
          </w:tcPr>
          <w:p w14:paraId="779B9CF5" w14:textId="3C40AB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336" w:type="pct"/>
          </w:tcPr>
          <w:p w14:paraId="27E1624F" w14:textId="17F1FF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0C853B8E" w14:textId="39D595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0580</w:t>
            </w:r>
          </w:p>
        </w:tc>
        <w:tc>
          <w:tcPr>
            <w:tcW w:w="232" w:type="pct"/>
          </w:tcPr>
          <w:p w14:paraId="6E4A7BA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773B18" w14:textId="51DA89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B22D7D2" w14:textId="47E15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2BE4D6F" w14:textId="2B144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694" w:type="pct"/>
          </w:tcPr>
          <w:p w14:paraId="69AD735D" w14:textId="451EDE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811998" w14:textId="77777777" w:rsidTr="000C2718">
        <w:tc>
          <w:tcPr>
            <w:tcW w:w="464" w:type="pct"/>
          </w:tcPr>
          <w:p w14:paraId="62D7BD26" w14:textId="7DBF8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R4-2110667</w:t>
            </w:r>
          </w:p>
        </w:tc>
        <w:tc>
          <w:tcPr>
            <w:tcW w:w="927" w:type="pct"/>
          </w:tcPr>
          <w:p w14:paraId="0980364C" w14:textId="37CAB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RAN4#99-e and RAN4#98-bis-e into TS 38.101-3</w:t>
            </w:r>
          </w:p>
        </w:tc>
        <w:tc>
          <w:tcPr>
            <w:tcW w:w="829" w:type="pct"/>
          </w:tcPr>
          <w:p w14:paraId="16AFACC5" w14:textId="76B1D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C83CD04" w14:textId="1F083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75D0F49" w14:textId="185515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0581</w:t>
            </w:r>
          </w:p>
        </w:tc>
        <w:tc>
          <w:tcPr>
            <w:tcW w:w="232" w:type="pct"/>
          </w:tcPr>
          <w:p w14:paraId="68202E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5AB5D71" w14:textId="132D49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A2C938B" w14:textId="4B6EF0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B24E6A7" w14:textId="7A0C07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694" w:type="pct"/>
          </w:tcPr>
          <w:p w14:paraId="01B1867D" w14:textId="3A9820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7DF998" w14:textId="77777777" w:rsidTr="000C2718">
        <w:tc>
          <w:tcPr>
            <w:tcW w:w="464" w:type="pct"/>
          </w:tcPr>
          <w:p w14:paraId="687FB2E6" w14:textId="01DD0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R4-2110683</w:t>
            </w:r>
          </w:p>
        </w:tc>
        <w:tc>
          <w:tcPr>
            <w:tcW w:w="927" w:type="pct"/>
          </w:tcPr>
          <w:p w14:paraId="05FEFFE5" w14:textId="16B5D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new combinations of LTE 4band + NR 1band for TS 38.101-3</w:t>
            </w:r>
          </w:p>
        </w:tc>
        <w:tc>
          <w:tcPr>
            <w:tcW w:w="829" w:type="pct"/>
          </w:tcPr>
          <w:p w14:paraId="22AB9B9B" w14:textId="581AF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C7D519E" w14:textId="1E49B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EB0D8BD" w14:textId="0C8A3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0582</w:t>
            </w:r>
          </w:p>
        </w:tc>
        <w:tc>
          <w:tcPr>
            <w:tcW w:w="232" w:type="pct"/>
          </w:tcPr>
          <w:p w14:paraId="4177A9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6A68BE6" w14:textId="2E9D2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E51AE60" w14:textId="5E7DA5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E9B7F13" w14:textId="15489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694" w:type="pct"/>
          </w:tcPr>
          <w:p w14:paraId="2E66F2D1" w14:textId="1CD53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A63A01" w14:textId="77777777" w:rsidTr="000C2718">
        <w:tc>
          <w:tcPr>
            <w:tcW w:w="464" w:type="pct"/>
          </w:tcPr>
          <w:p w14:paraId="1C245A4A" w14:textId="590C21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R4-2110714</w:t>
            </w:r>
          </w:p>
        </w:tc>
        <w:tc>
          <w:tcPr>
            <w:tcW w:w="927" w:type="pct"/>
          </w:tcPr>
          <w:p w14:paraId="39A88EDE" w14:textId="415F2C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829" w:type="pct"/>
          </w:tcPr>
          <w:p w14:paraId="127DA727" w14:textId="7B478B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336" w:type="pct"/>
          </w:tcPr>
          <w:p w14:paraId="79824819" w14:textId="02D08E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614EB7C" w14:textId="160981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0583</w:t>
            </w:r>
          </w:p>
        </w:tc>
        <w:tc>
          <w:tcPr>
            <w:tcW w:w="232" w:type="pct"/>
          </w:tcPr>
          <w:p w14:paraId="3B9AA60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E013F0" w14:textId="05BFE1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D69BD45" w14:textId="2D36E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C8EED29" w14:textId="2F79E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694" w:type="pct"/>
          </w:tcPr>
          <w:p w14:paraId="422D29B7" w14:textId="735A8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889E050" w14:textId="77777777" w:rsidTr="000C2718">
        <w:tc>
          <w:tcPr>
            <w:tcW w:w="464" w:type="pct"/>
          </w:tcPr>
          <w:p w14:paraId="371E09D6" w14:textId="3C6F4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R4-2110929</w:t>
            </w:r>
          </w:p>
        </w:tc>
        <w:tc>
          <w:tcPr>
            <w:tcW w:w="927" w:type="pct"/>
          </w:tcPr>
          <w:p w14:paraId="166C1B9B" w14:textId="14F2A7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829" w:type="pct"/>
          </w:tcPr>
          <w:p w14:paraId="4C6BBA03" w14:textId="3BFF76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336" w:type="pct"/>
          </w:tcPr>
          <w:p w14:paraId="5BCBE17A" w14:textId="52782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795DDBD" w14:textId="65D1C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0584</w:t>
            </w:r>
          </w:p>
        </w:tc>
        <w:tc>
          <w:tcPr>
            <w:tcW w:w="232" w:type="pct"/>
          </w:tcPr>
          <w:p w14:paraId="0B685C0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9F2D25" w14:textId="3BAF4E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E93AB8D" w14:textId="4F75C2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2290229" w14:textId="73C042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A44B2BE" w14:textId="31C1B3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E78E482" w14:textId="77777777" w:rsidTr="000C2718">
        <w:tc>
          <w:tcPr>
            <w:tcW w:w="464" w:type="pct"/>
          </w:tcPr>
          <w:p w14:paraId="3D3513F4" w14:textId="5EE33D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R4-2110930</w:t>
            </w:r>
          </w:p>
        </w:tc>
        <w:tc>
          <w:tcPr>
            <w:tcW w:w="927" w:type="pct"/>
          </w:tcPr>
          <w:p w14:paraId="384B4CFC" w14:textId="4ECD3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EN-DC</w:t>
            </w:r>
          </w:p>
        </w:tc>
        <w:tc>
          <w:tcPr>
            <w:tcW w:w="829" w:type="pct"/>
          </w:tcPr>
          <w:p w14:paraId="3BD5351E" w14:textId="32EDBF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7D638401" w14:textId="65E0B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DCC1ED6" w14:textId="793964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0585</w:t>
            </w:r>
          </w:p>
        </w:tc>
        <w:tc>
          <w:tcPr>
            <w:tcW w:w="232" w:type="pct"/>
          </w:tcPr>
          <w:p w14:paraId="4AC7D6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8F0990" w14:textId="29D26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D6EC3DC" w14:textId="06D24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D5CB426" w14:textId="4BD72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877FEDA" w14:textId="16FBC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B0DD545" w14:textId="77777777" w:rsidTr="000C2718">
        <w:tc>
          <w:tcPr>
            <w:tcW w:w="464" w:type="pct"/>
          </w:tcPr>
          <w:p w14:paraId="0C268DD5" w14:textId="7CBB68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R4-2110931</w:t>
            </w:r>
          </w:p>
        </w:tc>
        <w:tc>
          <w:tcPr>
            <w:tcW w:w="927" w:type="pct"/>
          </w:tcPr>
          <w:p w14:paraId="3E1BEB30" w14:textId="3C9B0A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EN-DC</w:t>
            </w:r>
          </w:p>
        </w:tc>
        <w:tc>
          <w:tcPr>
            <w:tcW w:w="829" w:type="pct"/>
          </w:tcPr>
          <w:p w14:paraId="501A5CDD" w14:textId="22FC68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1E696E9E" w14:textId="4853E4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DC55F31" w14:textId="5563D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0586</w:t>
            </w:r>
          </w:p>
        </w:tc>
        <w:tc>
          <w:tcPr>
            <w:tcW w:w="232" w:type="pct"/>
          </w:tcPr>
          <w:p w14:paraId="27E1B2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910C9D" w14:textId="7257B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F9DB47C" w14:textId="2A6920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021BD88" w14:textId="1E1AB2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970E4FF" w14:textId="012E8F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C3D8632" w14:textId="77777777" w:rsidTr="000C2718">
        <w:tc>
          <w:tcPr>
            <w:tcW w:w="464" w:type="pct"/>
          </w:tcPr>
          <w:p w14:paraId="5165655F" w14:textId="5F521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R4-2110988</w:t>
            </w:r>
          </w:p>
        </w:tc>
        <w:tc>
          <w:tcPr>
            <w:tcW w:w="927" w:type="pct"/>
          </w:tcPr>
          <w:p w14:paraId="39EECBB3" w14:textId="6C8B9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829" w:type="pct"/>
          </w:tcPr>
          <w:p w14:paraId="190951DE" w14:textId="42ACF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15968233" w14:textId="00E62A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A0D9C1E" w14:textId="18F12E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0587</w:t>
            </w:r>
          </w:p>
        </w:tc>
        <w:tc>
          <w:tcPr>
            <w:tcW w:w="232" w:type="pct"/>
          </w:tcPr>
          <w:p w14:paraId="072B10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27C3E7" w14:textId="779B5B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29328FF" w14:textId="1E1B1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987B54" w14:textId="0FEB62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0EC0244E" w14:textId="54347E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E5B27E" w14:textId="77777777" w:rsidTr="000C2718">
        <w:tc>
          <w:tcPr>
            <w:tcW w:w="464" w:type="pct"/>
          </w:tcPr>
          <w:p w14:paraId="1F94D51B" w14:textId="12FD90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R4-2110989</w:t>
            </w:r>
          </w:p>
        </w:tc>
        <w:tc>
          <w:tcPr>
            <w:tcW w:w="927" w:type="pct"/>
          </w:tcPr>
          <w:p w14:paraId="2BC02229" w14:textId="24A7B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829" w:type="pct"/>
          </w:tcPr>
          <w:p w14:paraId="04EB3EF6" w14:textId="52625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FDB2275" w14:textId="22E4BE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4C5BA19" w14:textId="3C675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0588</w:t>
            </w:r>
          </w:p>
        </w:tc>
        <w:tc>
          <w:tcPr>
            <w:tcW w:w="232" w:type="pct"/>
          </w:tcPr>
          <w:p w14:paraId="5081118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89FD40" w14:textId="62FFB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C5433D" w14:textId="06C92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4B13D79" w14:textId="6CEECA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7E903246" w14:textId="1FCDDC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1DFFAC" w14:textId="77777777" w:rsidTr="000C2718">
        <w:tc>
          <w:tcPr>
            <w:tcW w:w="464" w:type="pct"/>
          </w:tcPr>
          <w:p w14:paraId="2449402E" w14:textId="2DE62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R4-2111077</w:t>
            </w:r>
          </w:p>
        </w:tc>
        <w:tc>
          <w:tcPr>
            <w:tcW w:w="927" w:type="pct"/>
          </w:tcPr>
          <w:p w14:paraId="292FF20A" w14:textId="71423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829" w:type="pct"/>
          </w:tcPr>
          <w:p w14:paraId="2F652E7E" w14:textId="14548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7B56ED7" w14:textId="0A272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66A0A7D" w14:textId="1A5EE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0589</w:t>
            </w:r>
          </w:p>
        </w:tc>
        <w:tc>
          <w:tcPr>
            <w:tcW w:w="232" w:type="pct"/>
          </w:tcPr>
          <w:p w14:paraId="0D215C3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DA842A" w14:textId="452E58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10D1A3A" w14:textId="1E14D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EB3C3D0" w14:textId="202C2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694" w:type="pct"/>
          </w:tcPr>
          <w:p w14:paraId="016BEADE" w14:textId="5846E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6859D8D" w14:textId="77777777" w:rsidTr="000C2718">
        <w:tc>
          <w:tcPr>
            <w:tcW w:w="464" w:type="pct"/>
          </w:tcPr>
          <w:p w14:paraId="4E4A43FE" w14:textId="3EFA00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R4-2111078</w:t>
            </w:r>
          </w:p>
        </w:tc>
        <w:tc>
          <w:tcPr>
            <w:tcW w:w="927" w:type="pct"/>
          </w:tcPr>
          <w:p w14:paraId="121F3846" w14:textId="17EAF1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829" w:type="pct"/>
          </w:tcPr>
          <w:p w14:paraId="52BE9677" w14:textId="2B50D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49F468B" w14:textId="58842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D62313E" w14:textId="60A9FF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0590</w:t>
            </w:r>
          </w:p>
        </w:tc>
        <w:tc>
          <w:tcPr>
            <w:tcW w:w="232" w:type="pct"/>
          </w:tcPr>
          <w:p w14:paraId="5B07DCF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B571A2" w14:textId="74B466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6D535A2" w14:textId="47CCE6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C776344" w14:textId="1AA3AC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</w:t>
            </w:r>
          </w:p>
        </w:tc>
        <w:tc>
          <w:tcPr>
            <w:tcW w:w="694" w:type="pct"/>
          </w:tcPr>
          <w:p w14:paraId="2B27F242" w14:textId="1422D0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5940D9" w14:textId="77777777" w:rsidTr="000C2718">
        <w:tc>
          <w:tcPr>
            <w:tcW w:w="464" w:type="pct"/>
          </w:tcPr>
          <w:p w14:paraId="65086421" w14:textId="4719AA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R4-2111086</w:t>
            </w:r>
          </w:p>
        </w:tc>
        <w:tc>
          <w:tcPr>
            <w:tcW w:w="927" w:type="pct"/>
          </w:tcPr>
          <w:p w14:paraId="0DF62347" w14:textId="3EC074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38101-3-g70 corrections</w:t>
            </w:r>
          </w:p>
        </w:tc>
        <w:tc>
          <w:tcPr>
            <w:tcW w:w="829" w:type="pct"/>
          </w:tcPr>
          <w:p w14:paraId="36B413BD" w14:textId="783EC0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566154C" w14:textId="1A605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284BE412" w14:textId="7E3BF4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232" w:type="pct"/>
          </w:tcPr>
          <w:p w14:paraId="027949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0F21F8" w14:textId="5D289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996EB0F" w14:textId="7A4AC6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DC45F42" w14:textId="21BF3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NR_CADC_R16_2BDL_xBUL, NR_CADC_R16_3BDL_2BUL, DC_R16_1BLTE_1BNR_2DL2UL, DC_R16_2BLTE_1BNR_3DL2UL</w:t>
            </w:r>
          </w:p>
        </w:tc>
        <w:tc>
          <w:tcPr>
            <w:tcW w:w="694" w:type="pct"/>
          </w:tcPr>
          <w:p w14:paraId="01873DC4" w14:textId="3F5716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B228D09" w14:textId="77777777" w:rsidTr="000C2718">
        <w:tc>
          <w:tcPr>
            <w:tcW w:w="464" w:type="pct"/>
          </w:tcPr>
          <w:p w14:paraId="254F43DB" w14:textId="578985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927" w:type="pct"/>
          </w:tcPr>
          <w:p w14:paraId="6CEAF176" w14:textId="51CB1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829" w:type="pct"/>
          </w:tcPr>
          <w:p w14:paraId="0C3E31F5" w14:textId="76DA16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90F41AB" w14:textId="278F7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95729C4" w14:textId="469F8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232" w:type="pct"/>
          </w:tcPr>
          <w:p w14:paraId="4FEA2C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BD0494" w14:textId="70396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F65814D" w14:textId="65DD8A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41E3128" w14:textId="7F25A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65507843" w14:textId="625BDD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DBC4462" w14:textId="77777777" w:rsidTr="000C2718">
        <w:tc>
          <w:tcPr>
            <w:tcW w:w="464" w:type="pct"/>
          </w:tcPr>
          <w:p w14:paraId="3B003D84" w14:textId="3A986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  <w:tc>
          <w:tcPr>
            <w:tcW w:w="927" w:type="pct"/>
          </w:tcPr>
          <w:p w14:paraId="1344BFDB" w14:textId="0395A3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829" w:type="pct"/>
          </w:tcPr>
          <w:p w14:paraId="4F80F24D" w14:textId="1EAC1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0DC413A" w14:textId="4BBA8F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CBF0BF6" w14:textId="4F0CE7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232" w:type="pct"/>
          </w:tcPr>
          <w:p w14:paraId="083AB78F" w14:textId="3D28D71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FA09E99" w14:textId="62D06F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FF12F84" w14:textId="71474C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2B8D649" w14:textId="5761B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694" w:type="pct"/>
          </w:tcPr>
          <w:p w14:paraId="4801879C" w14:textId="5BF9D5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20C7D37" w14:textId="77777777" w:rsidTr="000C2718">
        <w:tc>
          <w:tcPr>
            <w:tcW w:w="464" w:type="pct"/>
          </w:tcPr>
          <w:p w14:paraId="3D2AA48B" w14:textId="342C63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R4-2111092</w:t>
            </w:r>
          </w:p>
        </w:tc>
        <w:tc>
          <w:tcPr>
            <w:tcW w:w="927" w:type="pct"/>
          </w:tcPr>
          <w:p w14:paraId="27F7348D" w14:textId="25F89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3 band NR DC</w:t>
            </w:r>
          </w:p>
        </w:tc>
        <w:tc>
          <w:tcPr>
            <w:tcW w:w="829" w:type="pct"/>
          </w:tcPr>
          <w:p w14:paraId="51A7C6B6" w14:textId="4D8FEB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C7F0484" w14:textId="25426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FDD11F9" w14:textId="7FC7B2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232" w:type="pct"/>
          </w:tcPr>
          <w:p w14:paraId="7F07450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EF6FD6" w14:textId="2B05F3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0A24661" w14:textId="1E4A86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C729E59" w14:textId="2C280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694" w:type="pct"/>
          </w:tcPr>
          <w:p w14:paraId="0431B57F" w14:textId="16743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B49EE4" w14:textId="77777777" w:rsidTr="000C2718">
        <w:tc>
          <w:tcPr>
            <w:tcW w:w="464" w:type="pct"/>
          </w:tcPr>
          <w:p w14:paraId="6D27A2DB" w14:textId="204046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R4-2111093</w:t>
            </w:r>
          </w:p>
        </w:tc>
        <w:tc>
          <w:tcPr>
            <w:tcW w:w="927" w:type="pct"/>
          </w:tcPr>
          <w:p w14:paraId="249FA7B7" w14:textId="5CEAF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1 band LTE + 1 band NR</w:t>
            </w:r>
          </w:p>
        </w:tc>
        <w:tc>
          <w:tcPr>
            <w:tcW w:w="829" w:type="pct"/>
          </w:tcPr>
          <w:p w14:paraId="1BF1F093" w14:textId="3C43D4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BA6E9C1" w14:textId="11382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D626D5A" w14:textId="32640E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232" w:type="pct"/>
          </w:tcPr>
          <w:p w14:paraId="0409E0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E9E6F5" w14:textId="439D5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D4DF8DA" w14:textId="06E09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350B7B5" w14:textId="715ED1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694" w:type="pct"/>
          </w:tcPr>
          <w:p w14:paraId="2AA485FA" w14:textId="5D8C0E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25A6A6" w14:textId="77777777" w:rsidTr="000C2718">
        <w:tc>
          <w:tcPr>
            <w:tcW w:w="464" w:type="pct"/>
          </w:tcPr>
          <w:p w14:paraId="551DEC1C" w14:textId="6F772F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R4-2111094</w:t>
            </w:r>
          </w:p>
        </w:tc>
        <w:tc>
          <w:tcPr>
            <w:tcW w:w="927" w:type="pct"/>
          </w:tcPr>
          <w:p w14:paraId="77F7CF47" w14:textId="4A70E0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2 band LTE + 1 band NR</w:t>
            </w:r>
          </w:p>
        </w:tc>
        <w:tc>
          <w:tcPr>
            <w:tcW w:w="829" w:type="pct"/>
          </w:tcPr>
          <w:p w14:paraId="78D7C037" w14:textId="67691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7F5EDB4" w14:textId="4510E7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00ACBF47" w14:textId="348C4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232" w:type="pct"/>
          </w:tcPr>
          <w:p w14:paraId="7E32B2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FE67CC" w14:textId="054C3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FE102B5" w14:textId="58CBC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631AE7F" w14:textId="1D81D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694" w:type="pct"/>
          </w:tcPr>
          <w:p w14:paraId="1B0028B0" w14:textId="19AEB6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C15B2D" w14:textId="77777777" w:rsidTr="000C2718">
        <w:tc>
          <w:tcPr>
            <w:tcW w:w="464" w:type="pct"/>
          </w:tcPr>
          <w:p w14:paraId="6018162E" w14:textId="72D3C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R4-2111095</w:t>
            </w:r>
          </w:p>
        </w:tc>
        <w:tc>
          <w:tcPr>
            <w:tcW w:w="927" w:type="pct"/>
          </w:tcPr>
          <w:p w14:paraId="1717D055" w14:textId="410BBC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3 band LTE + 1 band NR</w:t>
            </w:r>
          </w:p>
        </w:tc>
        <w:tc>
          <w:tcPr>
            <w:tcW w:w="829" w:type="pct"/>
          </w:tcPr>
          <w:p w14:paraId="07A01CC2" w14:textId="7A5623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47BE3B8" w14:textId="55A5F6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FDBC7E2" w14:textId="5AF835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0596</w:t>
            </w:r>
          </w:p>
        </w:tc>
        <w:tc>
          <w:tcPr>
            <w:tcW w:w="232" w:type="pct"/>
          </w:tcPr>
          <w:p w14:paraId="6D9012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180ED7" w14:textId="7F39FA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4FE2AF0" w14:textId="6E433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5C23B69" w14:textId="22C3C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694" w:type="pct"/>
          </w:tcPr>
          <w:p w14:paraId="176E1FA9" w14:textId="4AAD9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7660A7A4" w14:textId="77777777" w:rsidTr="000C2718">
        <w:tc>
          <w:tcPr>
            <w:tcW w:w="464" w:type="pct"/>
          </w:tcPr>
          <w:p w14:paraId="3D2CD538" w14:textId="750C33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R4-2111096</w:t>
            </w:r>
          </w:p>
        </w:tc>
        <w:tc>
          <w:tcPr>
            <w:tcW w:w="927" w:type="pct"/>
          </w:tcPr>
          <w:p w14:paraId="7BFC8D7F" w14:textId="7013C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4 band LTE + 1 band NR</w:t>
            </w:r>
          </w:p>
        </w:tc>
        <w:tc>
          <w:tcPr>
            <w:tcW w:w="829" w:type="pct"/>
          </w:tcPr>
          <w:p w14:paraId="22CD3E45" w14:textId="416162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6DA9DBB" w14:textId="501D06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7BE1DF67" w14:textId="047CE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0597</w:t>
            </w:r>
          </w:p>
        </w:tc>
        <w:tc>
          <w:tcPr>
            <w:tcW w:w="232" w:type="pct"/>
          </w:tcPr>
          <w:p w14:paraId="234475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66CA14" w14:textId="47652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6632DFE" w14:textId="0F4C79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E8431C" w14:textId="03DA7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694" w:type="pct"/>
          </w:tcPr>
          <w:p w14:paraId="1A638136" w14:textId="6E7AE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EB9C7F" w14:textId="77777777" w:rsidTr="000C2718">
        <w:tc>
          <w:tcPr>
            <w:tcW w:w="464" w:type="pct"/>
          </w:tcPr>
          <w:p w14:paraId="57575AB1" w14:textId="7CDF6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R4-2111097</w:t>
            </w:r>
          </w:p>
        </w:tc>
        <w:tc>
          <w:tcPr>
            <w:tcW w:w="927" w:type="pct"/>
          </w:tcPr>
          <w:p w14:paraId="4D3F26F8" w14:textId="22B91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x band LTE + 2 band NR</w:t>
            </w:r>
          </w:p>
        </w:tc>
        <w:tc>
          <w:tcPr>
            <w:tcW w:w="829" w:type="pct"/>
          </w:tcPr>
          <w:p w14:paraId="0AC6DCCD" w14:textId="31A697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A115CBF" w14:textId="5F026E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71FCEAC" w14:textId="7B4373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0598</w:t>
            </w:r>
          </w:p>
        </w:tc>
        <w:tc>
          <w:tcPr>
            <w:tcW w:w="232" w:type="pct"/>
          </w:tcPr>
          <w:p w14:paraId="7A487AA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96D853" w14:textId="65A0E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AF5B8B3" w14:textId="68355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FBB8EFA" w14:textId="62529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</w:t>
            </w:r>
          </w:p>
        </w:tc>
        <w:tc>
          <w:tcPr>
            <w:tcW w:w="694" w:type="pct"/>
          </w:tcPr>
          <w:p w14:paraId="596918DC" w14:textId="1647CF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6F6171D9" w14:textId="77777777" w:rsidTr="000C2718">
        <w:tc>
          <w:tcPr>
            <w:tcW w:w="464" w:type="pct"/>
          </w:tcPr>
          <w:p w14:paraId="7C25C986" w14:textId="085981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R4-2111394</w:t>
            </w:r>
          </w:p>
        </w:tc>
        <w:tc>
          <w:tcPr>
            <w:tcW w:w="927" w:type="pct"/>
          </w:tcPr>
          <w:p w14:paraId="50B10367" w14:textId="6CBA9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38.101-3 missing ENDC coexistence </w:t>
            </w:r>
          </w:p>
        </w:tc>
        <w:tc>
          <w:tcPr>
            <w:tcW w:w="829" w:type="pct"/>
          </w:tcPr>
          <w:p w14:paraId="31DC6BA6" w14:textId="4C893F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701A81FD" w14:textId="4856B9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3F9BA13" w14:textId="422455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0599</w:t>
            </w:r>
          </w:p>
        </w:tc>
        <w:tc>
          <w:tcPr>
            <w:tcW w:w="232" w:type="pct"/>
          </w:tcPr>
          <w:p w14:paraId="5E644BC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BC328A" w14:textId="06FE8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6EBADC6" w14:textId="6DFB3B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A76765F" w14:textId="5A180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3DA7F4A7" w14:textId="66C50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733DD8" w14:textId="77777777" w:rsidTr="000C2718">
        <w:tc>
          <w:tcPr>
            <w:tcW w:w="464" w:type="pct"/>
          </w:tcPr>
          <w:p w14:paraId="1DE6F870" w14:textId="021837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  <w:tc>
          <w:tcPr>
            <w:tcW w:w="927" w:type="pct"/>
          </w:tcPr>
          <w:p w14:paraId="40D59E5B" w14:textId="7604AE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</w:t>
            </w:r>
          </w:p>
        </w:tc>
        <w:tc>
          <w:tcPr>
            <w:tcW w:w="829" w:type="pct"/>
          </w:tcPr>
          <w:p w14:paraId="5E28CF57" w14:textId="2C9FFC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5EA724FB" w14:textId="10A93E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4D428BFF" w14:textId="47DA85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0599</w:t>
            </w:r>
          </w:p>
        </w:tc>
        <w:tc>
          <w:tcPr>
            <w:tcW w:w="232" w:type="pct"/>
          </w:tcPr>
          <w:p w14:paraId="0D01952C" w14:textId="253BA45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0C4832B" w14:textId="7C1C9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DE8B55A" w14:textId="6ED0D7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3822865" w14:textId="5CE99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3547757" w14:textId="08189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10BD67" w14:textId="77777777" w:rsidTr="000C2718">
        <w:tc>
          <w:tcPr>
            <w:tcW w:w="464" w:type="pct"/>
          </w:tcPr>
          <w:p w14:paraId="4A5EF147" w14:textId="163EF1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R4-2111395</w:t>
            </w:r>
          </w:p>
        </w:tc>
        <w:tc>
          <w:tcPr>
            <w:tcW w:w="927" w:type="pct"/>
          </w:tcPr>
          <w:p w14:paraId="375B1918" w14:textId="07BE2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  -Mirror</w:t>
            </w:r>
          </w:p>
        </w:tc>
        <w:tc>
          <w:tcPr>
            <w:tcW w:w="829" w:type="pct"/>
          </w:tcPr>
          <w:p w14:paraId="3CDE8190" w14:textId="240C8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F1D54F8" w14:textId="0F7DC4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35177E5" w14:textId="66E68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0600</w:t>
            </w:r>
          </w:p>
        </w:tc>
        <w:tc>
          <w:tcPr>
            <w:tcW w:w="232" w:type="pct"/>
          </w:tcPr>
          <w:p w14:paraId="477189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A835EC" w14:textId="359B9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5298FE0" w14:textId="2C1F4E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68168DA" w14:textId="48204F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3DA0635D" w14:textId="1AA00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BF97EC" w14:textId="77777777" w:rsidTr="000C2718">
        <w:tc>
          <w:tcPr>
            <w:tcW w:w="464" w:type="pct"/>
          </w:tcPr>
          <w:p w14:paraId="1E455268" w14:textId="2D33F4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R4-2111438</w:t>
            </w:r>
          </w:p>
        </w:tc>
        <w:tc>
          <w:tcPr>
            <w:tcW w:w="927" w:type="pct"/>
          </w:tcPr>
          <w:p w14:paraId="64771AD3" w14:textId="3D38B6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(Rel-16)</w:t>
            </w:r>
          </w:p>
        </w:tc>
        <w:tc>
          <w:tcPr>
            <w:tcW w:w="829" w:type="pct"/>
          </w:tcPr>
          <w:p w14:paraId="484CEF96" w14:textId="43CECB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4A902CA7" w14:textId="6F53C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80DD05F" w14:textId="7D3F4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232" w:type="pct"/>
          </w:tcPr>
          <w:p w14:paraId="64FF8D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F1A6A8" w14:textId="7EF04D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393594A" w14:textId="63E40A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6D5590E" w14:textId="3E72E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61C63A83" w14:textId="58EF7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0621115" w14:textId="77777777" w:rsidTr="000C2718">
        <w:tc>
          <w:tcPr>
            <w:tcW w:w="464" w:type="pct"/>
          </w:tcPr>
          <w:p w14:paraId="696BF0E3" w14:textId="1D3616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R4-2111439</w:t>
            </w:r>
          </w:p>
        </w:tc>
        <w:tc>
          <w:tcPr>
            <w:tcW w:w="927" w:type="pct"/>
          </w:tcPr>
          <w:p w14:paraId="6D0526CE" w14:textId="3F1BCE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(Rel-17)</w:t>
            </w:r>
          </w:p>
        </w:tc>
        <w:tc>
          <w:tcPr>
            <w:tcW w:w="829" w:type="pct"/>
          </w:tcPr>
          <w:p w14:paraId="79AE8DB7" w14:textId="28C95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387FA070" w14:textId="4F53E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33AC560" w14:textId="62217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0602</w:t>
            </w:r>
          </w:p>
        </w:tc>
        <w:tc>
          <w:tcPr>
            <w:tcW w:w="232" w:type="pct"/>
          </w:tcPr>
          <w:p w14:paraId="50B2C1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4C1ABB6" w14:textId="38163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4E567F1" w14:textId="485373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FD16816" w14:textId="4487F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694" w:type="pct"/>
          </w:tcPr>
          <w:p w14:paraId="0F92DE2D" w14:textId="30345B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9C7DF20" w14:textId="77777777" w:rsidTr="000C2718">
        <w:tc>
          <w:tcPr>
            <w:tcW w:w="464" w:type="pct"/>
          </w:tcPr>
          <w:p w14:paraId="1CBBF441" w14:textId="53C794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R4-2111442</w:t>
            </w:r>
          </w:p>
        </w:tc>
        <w:tc>
          <w:tcPr>
            <w:tcW w:w="927" w:type="pct"/>
          </w:tcPr>
          <w:p w14:paraId="719631DC" w14:textId="2A9A11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correction of power class for EN-DC</w:t>
            </w:r>
          </w:p>
        </w:tc>
        <w:tc>
          <w:tcPr>
            <w:tcW w:w="829" w:type="pct"/>
          </w:tcPr>
          <w:p w14:paraId="2A03B35E" w14:textId="7396A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6B04ED18" w14:textId="757A2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708AAA7" w14:textId="6A5CF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232" w:type="pct"/>
          </w:tcPr>
          <w:p w14:paraId="6287A91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6F1B85" w14:textId="0A9089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67F8554" w14:textId="660636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2A89FB" w14:textId="17631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BFC514E" w14:textId="4F2657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8E12BE3" w14:textId="77777777" w:rsidTr="000C2718">
        <w:tc>
          <w:tcPr>
            <w:tcW w:w="464" w:type="pct"/>
          </w:tcPr>
          <w:p w14:paraId="5AFD09CD" w14:textId="615D74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R4-2111522</w:t>
            </w:r>
          </w:p>
        </w:tc>
        <w:tc>
          <w:tcPr>
            <w:tcW w:w="927" w:type="pct"/>
          </w:tcPr>
          <w:p w14:paraId="386DD6DD" w14:textId="594F7A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829" w:type="pct"/>
          </w:tcPr>
          <w:p w14:paraId="68D8AA82" w14:textId="590889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336" w:type="pct"/>
          </w:tcPr>
          <w:p w14:paraId="5B122F57" w14:textId="379B46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3AF0EF2" w14:textId="5AF06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232" w:type="pct"/>
          </w:tcPr>
          <w:p w14:paraId="4DDD3A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2578A1" w14:textId="539BED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7918E22" w14:textId="1FE292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06796F" w14:textId="522C2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16D4AF4" w14:textId="039641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889E8EF" w14:textId="77777777" w:rsidTr="000C2718">
        <w:tc>
          <w:tcPr>
            <w:tcW w:w="464" w:type="pct"/>
          </w:tcPr>
          <w:p w14:paraId="7CDE1167" w14:textId="3DBA0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  <w:tc>
          <w:tcPr>
            <w:tcW w:w="927" w:type="pct"/>
          </w:tcPr>
          <w:p w14:paraId="6E4E9979" w14:textId="24D55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829" w:type="pct"/>
          </w:tcPr>
          <w:p w14:paraId="586296F0" w14:textId="267BE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336" w:type="pct"/>
          </w:tcPr>
          <w:p w14:paraId="59456940" w14:textId="79C36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56E3A3F3" w14:textId="57B66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232" w:type="pct"/>
          </w:tcPr>
          <w:p w14:paraId="76158A19" w14:textId="0C8133B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35FE5B5" w14:textId="53A96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0FC17B7" w14:textId="24DD25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267B7B" w14:textId="52EADB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95BF9C5" w14:textId="16FC0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95ED26" w14:textId="77777777" w:rsidTr="000C2718">
        <w:tc>
          <w:tcPr>
            <w:tcW w:w="464" w:type="pct"/>
          </w:tcPr>
          <w:p w14:paraId="182EEB9A" w14:textId="37B7C3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R4-2111523</w:t>
            </w:r>
          </w:p>
        </w:tc>
        <w:tc>
          <w:tcPr>
            <w:tcW w:w="927" w:type="pct"/>
          </w:tcPr>
          <w:p w14:paraId="5B112898" w14:textId="1FCEA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829" w:type="pct"/>
          </w:tcPr>
          <w:p w14:paraId="3C4F2B28" w14:textId="56733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336" w:type="pct"/>
          </w:tcPr>
          <w:p w14:paraId="44377280" w14:textId="1D9BC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E307198" w14:textId="7D3909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0605</w:t>
            </w:r>
          </w:p>
        </w:tc>
        <w:tc>
          <w:tcPr>
            <w:tcW w:w="232" w:type="pct"/>
          </w:tcPr>
          <w:p w14:paraId="4382869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716B48" w14:textId="1035B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72D4D45" w14:textId="777CEB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FFA3F0A" w14:textId="0E6A8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E512218" w14:textId="289991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8DE5883" w14:textId="77777777" w:rsidTr="000C2718">
        <w:tc>
          <w:tcPr>
            <w:tcW w:w="464" w:type="pct"/>
          </w:tcPr>
          <w:p w14:paraId="2EB8AA1A" w14:textId="34F68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R4-2108727</w:t>
            </w:r>
          </w:p>
        </w:tc>
        <w:tc>
          <w:tcPr>
            <w:tcW w:w="927" w:type="pct"/>
          </w:tcPr>
          <w:p w14:paraId="7D6273DE" w14:textId="71014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Dual Connectivity of 1LTE band (1DL/1UL) and 1NR band (1DL/1UL) with FR1</w:t>
            </w:r>
          </w:p>
        </w:tc>
        <w:tc>
          <w:tcPr>
            <w:tcW w:w="829" w:type="pct"/>
          </w:tcPr>
          <w:p w14:paraId="45041657" w14:textId="5A369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336" w:type="pct"/>
          </w:tcPr>
          <w:p w14:paraId="48D9E9D6" w14:textId="7B2D3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6AEC9599" w14:textId="10D60C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232" w:type="pct"/>
          </w:tcPr>
          <w:p w14:paraId="11340D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E8C99D" w14:textId="7EA501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18B53F7" w14:textId="1B31F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92112F5" w14:textId="678604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694" w:type="pct"/>
          </w:tcPr>
          <w:p w14:paraId="24E10DE2" w14:textId="1B6A15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85C000F" w14:textId="77777777" w:rsidTr="000C2718">
        <w:tc>
          <w:tcPr>
            <w:tcW w:w="464" w:type="pct"/>
          </w:tcPr>
          <w:p w14:paraId="3FAFABAF" w14:textId="6C7B0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R4-2107975</w:t>
            </w:r>
          </w:p>
        </w:tc>
        <w:tc>
          <w:tcPr>
            <w:tcW w:w="927" w:type="pct"/>
          </w:tcPr>
          <w:p w14:paraId="515A1FC1" w14:textId="464D0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38101-3-g70 corrections</w:t>
            </w:r>
          </w:p>
        </w:tc>
        <w:tc>
          <w:tcPr>
            <w:tcW w:w="829" w:type="pct"/>
          </w:tcPr>
          <w:p w14:paraId="09811E63" w14:textId="136C5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9776553" w14:textId="3DC97F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477052F" w14:textId="7635B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232" w:type="pct"/>
          </w:tcPr>
          <w:p w14:paraId="550EA25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D77656F" w14:textId="04D804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87B2E23" w14:textId="6E340B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8A5D441" w14:textId="5DAA7C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694" w:type="pct"/>
          </w:tcPr>
          <w:p w14:paraId="5CCC656D" w14:textId="70753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DC589C8" w14:textId="77777777" w:rsidTr="000C2718">
        <w:tc>
          <w:tcPr>
            <w:tcW w:w="464" w:type="pct"/>
          </w:tcPr>
          <w:p w14:paraId="5F7F3729" w14:textId="1E43B3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R4-2107977</w:t>
            </w:r>
          </w:p>
        </w:tc>
        <w:tc>
          <w:tcPr>
            <w:tcW w:w="927" w:type="pct"/>
          </w:tcPr>
          <w:p w14:paraId="2E73F743" w14:textId="265644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829" w:type="pct"/>
          </w:tcPr>
          <w:p w14:paraId="31E1973D" w14:textId="567B7D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336" w:type="pct"/>
          </w:tcPr>
          <w:p w14:paraId="3673C718" w14:textId="5A7C3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2A9A595" w14:textId="6BA168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232" w:type="pct"/>
          </w:tcPr>
          <w:p w14:paraId="114212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B99824" w14:textId="2A221B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0E6683" w14:textId="79890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07F635E" w14:textId="17F8C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213D454" w14:textId="3D089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9C41F6D" w14:textId="77777777" w:rsidTr="000C2718">
        <w:tc>
          <w:tcPr>
            <w:tcW w:w="464" w:type="pct"/>
          </w:tcPr>
          <w:p w14:paraId="34D9BAFB" w14:textId="33F679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R4-2107979</w:t>
            </w:r>
          </w:p>
        </w:tc>
        <w:tc>
          <w:tcPr>
            <w:tcW w:w="927" w:type="pct"/>
          </w:tcPr>
          <w:p w14:paraId="1FE70654" w14:textId="119C5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829" w:type="pct"/>
          </w:tcPr>
          <w:p w14:paraId="7CEA8181" w14:textId="35F58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B772C85" w14:textId="286E1A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35F3D17E" w14:textId="23010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232" w:type="pct"/>
          </w:tcPr>
          <w:p w14:paraId="65B8AD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D8B8D1" w14:textId="79D474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D37147A" w14:textId="669903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5194B30" w14:textId="1729F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694" w:type="pct"/>
          </w:tcPr>
          <w:p w14:paraId="26663320" w14:textId="3F4C77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61664E9" w14:textId="77777777" w:rsidTr="000C2718">
        <w:tc>
          <w:tcPr>
            <w:tcW w:w="464" w:type="pct"/>
          </w:tcPr>
          <w:p w14:paraId="7B2B36FA" w14:textId="142A02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R4-2108111</w:t>
            </w:r>
          </w:p>
        </w:tc>
        <w:tc>
          <w:tcPr>
            <w:tcW w:w="927" w:type="pct"/>
          </w:tcPr>
          <w:p w14:paraId="43E9170C" w14:textId="2AA745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3 LTE bands and 1 NR band DC combinations</w:t>
            </w:r>
          </w:p>
        </w:tc>
        <w:tc>
          <w:tcPr>
            <w:tcW w:w="829" w:type="pct"/>
          </w:tcPr>
          <w:p w14:paraId="6025F582" w14:textId="6E0EE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Ercisson</w:t>
            </w:r>
          </w:p>
        </w:tc>
        <w:tc>
          <w:tcPr>
            <w:tcW w:w="336" w:type="pct"/>
          </w:tcPr>
          <w:p w14:paraId="2B486760" w14:textId="4C17DA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42" w:type="pct"/>
          </w:tcPr>
          <w:p w14:paraId="13B29DFA" w14:textId="4A132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232" w:type="pct"/>
          </w:tcPr>
          <w:p w14:paraId="466339F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B390C5" w14:textId="5C5A5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EC5BFD0" w14:textId="1041F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35C7E22" w14:textId="4ED282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694" w:type="pct"/>
          </w:tcPr>
          <w:p w14:paraId="7E5FA3A8" w14:textId="7CDF1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E036DB2" w14:textId="77777777" w:rsidTr="000C2718">
        <w:tc>
          <w:tcPr>
            <w:tcW w:w="464" w:type="pct"/>
          </w:tcPr>
          <w:p w14:paraId="142B9F53" w14:textId="14944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927" w:type="pct"/>
          </w:tcPr>
          <w:p w14:paraId="688BECFF" w14:textId="16ED2B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829" w:type="pct"/>
          </w:tcPr>
          <w:p w14:paraId="5B0FD52B" w14:textId="23ABF1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0971A6FE" w14:textId="165E6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82025FA" w14:textId="3F6F0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232" w:type="pct"/>
          </w:tcPr>
          <w:p w14:paraId="345DE18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0A0EB1B" w14:textId="22AC25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8682B1A" w14:textId="41367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4A3214" w14:textId="61C88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C6FF47E" w14:textId="65DEF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166031" w14:textId="77777777" w:rsidTr="000C2718">
        <w:tc>
          <w:tcPr>
            <w:tcW w:w="464" w:type="pct"/>
          </w:tcPr>
          <w:p w14:paraId="78C1775A" w14:textId="28752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  <w:tc>
          <w:tcPr>
            <w:tcW w:w="927" w:type="pct"/>
          </w:tcPr>
          <w:p w14:paraId="310CB042" w14:textId="3060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829" w:type="pct"/>
          </w:tcPr>
          <w:p w14:paraId="4ED2917E" w14:textId="767DB9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336" w:type="pct"/>
          </w:tcPr>
          <w:p w14:paraId="7F246D7B" w14:textId="503F7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388F84D" w14:textId="2E63E7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232" w:type="pct"/>
          </w:tcPr>
          <w:p w14:paraId="28AA7C1D" w14:textId="49AE2D6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F682BB8" w14:textId="3A117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A61FAC0" w14:textId="4A75E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BDD677A" w14:textId="28391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7D770FC" w14:textId="302ACB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16AE5F" w14:textId="77777777" w:rsidTr="000C2718">
        <w:tc>
          <w:tcPr>
            <w:tcW w:w="464" w:type="pct"/>
          </w:tcPr>
          <w:p w14:paraId="7F9163A7" w14:textId="7E2C2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R4-2108847</w:t>
            </w:r>
          </w:p>
        </w:tc>
        <w:tc>
          <w:tcPr>
            <w:tcW w:w="927" w:type="pct"/>
          </w:tcPr>
          <w:p w14:paraId="07A90332" w14:textId="7EF3A9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829" w:type="pct"/>
          </w:tcPr>
          <w:p w14:paraId="79EC3CA6" w14:textId="64CD6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76DFA1F0" w14:textId="383AA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C547B48" w14:textId="3CE8A4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0178</w:t>
            </w:r>
          </w:p>
        </w:tc>
        <w:tc>
          <w:tcPr>
            <w:tcW w:w="232" w:type="pct"/>
          </w:tcPr>
          <w:p w14:paraId="500A662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FEB147" w14:textId="43F33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AE3BDF7" w14:textId="639E4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DFBB062" w14:textId="4B6F3D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BAA58A0" w14:textId="05A2D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7B5218A" w14:textId="77777777" w:rsidTr="000C2718">
        <w:tc>
          <w:tcPr>
            <w:tcW w:w="464" w:type="pct"/>
          </w:tcPr>
          <w:p w14:paraId="1CE7A615" w14:textId="4AD45B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R4-2108848</w:t>
            </w:r>
          </w:p>
        </w:tc>
        <w:tc>
          <w:tcPr>
            <w:tcW w:w="927" w:type="pct"/>
          </w:tcPr>
          <w:p w14:paraId="7DDB4346" w14:textId="4FCE3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829" w:type="pct"/>
          </w:tcPr>
          <w:p w14:paraId="5FB0D7DA" w14:textId="3615DF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1E55B71D" w14:textId="0030BC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95EA31C" w14:textId="68C58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0179</w:t>
            </w:r>
          </w:p>
        </w:tc>
        <w:tc>
          <w:tcPr>
            <w:tcW w:w="232" w:type="pct"/>
          </w:tcPr>
          <w:p w14:paraId="1EA43F4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1BE23B" w14:textId="7BE5E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EC2B2B3" w14:textId="3E51C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4E3884" w14:textId="6352A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9DB28B3" w14:textId="74580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76624E" w14:textId="77777777" w:rsidTr="000C2718">
        <w:tc>
          <w:tcPr>
            <w:tcW w:w="464" w:type="pct"/>
          </w:tcPr>
          <w:p w14:paraId="36FA0AC2" w14:textId="42A64B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R4-2108889</w:t>
            </w:r>
          </w:p>
        </w:tc>
        <w:tc>
          <w:tcPr>
            <w:tcW w:w="927" w:type="pct"/>
          </w:tcPr>
          <w:p w14:paraId="317B89F9" w14:textId="00B73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829" w:type="pct"/>
          </w:tcPr>
          <w:p w14:paraId="6B68D299" w14:textId="110FFD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2F6419D0" w14:textId="2D77D3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E3F1F80" w14:textId="690308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232" w:type="pct"/>
          </w:tcPr>
          <w:p w14:paraId="46A82A4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6B7350" w14:textId="345BF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1338567" w14:textId="47EBB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09182E1" w14:textId="37E2E3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956CFFF" w14:textId="163DA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BDF81DD" w14:textId="77777777" w:rsidTr="000C2718">
        <w:tc>
          <w:tcPr>
            <w:tcW w:w="464" w:type="pct"/>
          </w:tcPr>
          <w:p w14:paraId="6C7E339F" w14:textId="2885D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  <w:tc>
          <w:tcPr>
            <w:tcW w:w="927" w:type="pct"/>
          </w:tcPr>
          <w:p w14:paraId="408F526C" w14:textId="31E377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829" w:type="pct"/>
          </w:tcPr>
          <w:p w14:paraId="5559D638" w14:textId="7E6F05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336" w:type="pct"/>
          </w:tcPr>
          <w:p w14:paraId="727C0C24" w14:textId="042BA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BEAAD34" w14:textId="1B02E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232" w:type="pct"/>
          </w:tcPr>
          <w:p w14:paraId="15035B91" w14:textId="5A4B5AC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CDC7B94" w14:textId="17E5E0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17DB58E" w14:textId="68DEA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EAAEBCA" w14:textId="41077B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E24911A" w14:textId="5707EE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4D54F2F" w14:textId="77777777" w:rsidTr="000C2718">
        <w:tc>
          <w:tcPr>
            <w:tcW w:w="464" w:type="pct"/>
          </w:tcPr>
          <w:p w14:paraId="1854F98B" w14:textId="364BAC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R4-2108890</w:t>
            </w:r>
          </w:p>
        </w:tc>
        <w:tc>
          <w:tcPr>
            <w:tcW w:w="927" w:type="pct"/>
          </w:tcPr>
          <w:p w14:paraId="0EF61B19" w14:textId="102ED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829" w:type="pct"/>
          </w:tcPr>
          <w:p w14:paraId="127A3A25" w14:textId="706673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7615496C" w14:textId="25598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9AEA5FA" w14:textId="7660A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0181</w:t>
            </w:r>
          </w:p>
        </w:tc>
        <w:tc>
          <w:tcPr>
            <w:tcW w:w="232" w:type="pct"/>
          </w:tcPr>
          <w:p w14:paraId="2C22377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B6D3A8" w14:textId="75A3CF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BE29E6F" w14:textId="286A5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FE4F053" w14:textId="12717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CE47E7D" w14:textId="253E8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2FA1550" w14:textId="77777777" w:rsidTr="000C2718">
        <w:tc>
          <w:tcPr>
            <w:tcW w:w="464" w:type="pct"/>
          </w:tcPr>
          <w:p w14:paraId="228935E5" w14:textId="2F1090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R4-2108891</w:t>
            </w:r>
          </w:p>
        </w:tc>
        <w:tc>
          <w:tcPr>
            <w:tcW w:w="927" w:type="pct"/>
          </w:tcPr>
          <w:p w14:paraId="04E55DCC" w14:textId="297240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829" w:type="pct"/>
          </w:tcPr>
          <w:p w14:paraId="6E4C1926" w14:textId="1F326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786DAFED" w14:textId="6C8DEC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303114F" w14:textId="1BB30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0182</w:t>
            </w:r>
          </w:p>
        </w:tc>
        <w:tc>
          <w:tcPr>
            <w:tcW w:w="232" w:type="pct"/>
          </w:tcPr>
          <w:p w14:paraId="47BBC1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EA79F4" w14:textId="3E4AC1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5531C6" w14:textId="54F9F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D63523F" w14:textId="15C83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6570224" w14:textId="3D056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F427B1" w14:textId="77777777" w:rsidTr="000C2718">
        <w:tc>
          <w:tcPr>
            <w:tcW w:w="464" w:type="pct"/>
          </w:tcPr>
          <w:p w14:paraId="78437600" w14:textId="39A37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R4-2109048</w:t>
            </w:r>
          </w:p>
        </w:tc>
        <w:tc>
          <w:tcPr>
            <w:tcW w:w="927" w:type="pct"/>
          </w:tcPr>
          <w:p w14:paraId="4F12E6F8" w14:textId="4F3AF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38.101-4, Remove </w:t>
            </w:r>
            <w:r>
              <w:rPr>
                <w:sz w:val="16"/>
              </w:rPr>
              <w:lastRenderedPageBreak/>
              <w:t>square bracket for PSBCH SNR value</w:t>
            </w:r>
          </w:p>
        </w:tc>
        <w:tc>
          <w:tcPr>
            <w:tcW w:w="829" w:type="pct"/>
          </w:tcPr>
          <w:p w14:paraId="2333936F" w14:textId="24221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CATT, GOHIGH</w:t>
            </w:r>
          </w:p>
        </w:tc>
        <w:tc>
          <w:tcPr>
            <w:tcW w:w="336" w:type="pct"/>
          </w:tcPr>
          <w:p w14:paraId="0CABCCEA" w14:textId="4A228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4</w:t>
            </w:r>
          </w:p>
        </w:tc>
        <w:tc>
          <w:tcPr>
            <w:tcW w:w="242" w:type="pct"/>
          </w:tcPr>
          <w:p w14:paraId="35E0DA57" w14:textId="2ADC2D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0183</w:t>
            </w:r>
          </w:p>
        </w:tc>
        <w:tc>
          <w:tcPr>
            <w:tcW w:w="232" w:type="pct"/>
          </w:tcPr>
          <w:p w14:paraId="0E25115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166F33" w14:textId="5BC10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215" w:type="pct"/>
          </w:tcPr>
          <w:p w14:paraId="5AB4CD65" w14:textId="17B7F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844" w:type="pct"/>
          </w:tcPr>
          <w:p w14:paraId="65387BAC" w14:textId="078E1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694" w:type="pct"/>
          </w:tcPr>
          <w:p w14:paraId="42ED6979" w14:textId="718CF4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</w:tr>
      <w:tr w:rsidR="00D412E4" w14:paraId="42DC814D" w14:textId="77777777" w:rsidTr="000C2718">
        <w:tc>
          <w:tcPr>
            <w:tcW w:w="464" w:type="pct"/>
          </w:tcPr>
          <w:p w14:paraId="0B42CB5B" w14:textId="20594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R4-2109049</w:t>
            </w:r>
          </w:p>
        </w:tc>
        <w:tc>
          <w:tcPr>
            <w:tcW w:w="927" w:type="pct"/>
          </w:tcPr>
          <w:p w14:paraId="1C802379" w14:textId="1B68B9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Introduce PSBCH performance requirements</w:t>
            </w:r>
          </w:p>
        </w:tc>
        <w:tc>
          <w:tcPr>
            <w:tcW w:w="829" w:type="pct"/>
          </w:tcPr>
          <w:p w14:paraId="7ADDA262" w14:textId="1BA595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336" w:type="pct"/>
          </w:tcPr>
          <w:p w14:paraId="23AB8A1B" w14:textId="3A56C5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6DDF512" w14:textId="2DDD7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0184</w:t>
            </w:r>
          </w:p>
        </w:tc>
        <w:tc>
          <w:tcPr>
            <w:tcW w:w="232" w:type="pct"/>
          </w:tcPr>
          <w:p w14:paraId="0C0F5D0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718753" w14:textId="242506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2615F8E" w14:textId="3B886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C9BB3B5" w14:textId="79F99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694" w:type="pct"/>
          </w:tcPr>
          <w:p w14:paraId="7C4A20E2" w14:textId="775529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3D952B8" w14:textId="77777777" w:rsidTr="000C2718">
        <w:tc>
          <w:tcPr>
            <w:tcW w:w="464" w:type="pct"/>
          </w:tcPr>
          <w:p w14:paraId="02045410" w14:textId="03472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927" w:type="pct"/>
          </w:tcPr>
          <w:p w14:paraId="7B198F20" w14:textId="5C911A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829" w:type="pct"/>
          </w:tcPr>
          <w:p w14:paraId="1E94AA00" w14:textId="45A67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36" w:type="pct"/>
          </w:tcPr>
          <w:p w14:paraId="484A97A5" w14:textId="1F7A1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0A86004" w14:textId="28FC9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0185</w:t>
            </w:r>
          </w:p>
        </w:tc>
        <w:tc>
          <w:tcPr>
            <w:tcW w:w="232" w:type="pct"/>
          </w:tcPr>
          <w:p w14:paraId="067879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E5B385" w14:textId="7E80D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524CD6F" w14:textId="30066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FE9E62E" w14:textId="01047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3B3037CC" w14:textId="22EA5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1D7B559" w14:textId="77777777" w:rsidTr="000C2718">
        <w:tc>
          <w:tcPr>
            <w:tcW w:w="464" w:type="pct"/>
          </w:tcPr>
          <w:p w14:paraId="4D726879" w14:textId="3B54ED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  <w:tc>
          <w:tcPr>
            <w:tcW w:w="927" w:type="pct"/>
          </w:tcPr>
          <w:p w14:paraId="391EC4B2" w14:textId="44367C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829" w:type="pct"/>
          </w:tcPr>
          <w:p w14:paraId="6C6CB93A" w14:textId="794D3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36" w:type="pct"/>
          </w:tcPr>
          <w:p w14:paraId="220ADABC" w14:textId="216688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5763118" w14:textId="7590E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0185</w:t>
            </w:r>
          </w:p>
        </w:tc>
        <w:tc>
          <w:tcPr>
            <w:tcW w:w="232" w:type="pct"/>
          </w:tcPr>
          <w:p w14:paraId="7246348A" w14:textId="52700AD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A5A95A3" w14:textId="2F5D4E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02B394C" w14:textId="29A89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420376" w14:textId="42D4E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708B7A17" w14:textId="7C7FB2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081C963" w14:textId="77777777" w:rsidTr="000C2718">
        <w:tc>
          <w:tcPr>
            <w:tcW w:w="464" w:type="pct"/>
          </w:tcPr>
          <w:p w14:paraId="405020D9" w14:textId="5E178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R4-2109186</w:t>
            </w:r>
          </w:p>
        </w:tc>
        <w:tc>
          <w:tcPr>
            <w:tcW w:w="927" w:type="pct"/>
          </w:tcPr>
          <w:p w14:paraId="5D090BB5" w14:textId="46F46B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829" w:type="pct"/>
          </w:tcPr>
          <w:p w14:paraId="3F1307A7" w14:textId="29C9A2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581976E5" w14:textId="375C2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3F3183D" w14:textId="65F874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0186</w:t>
            </w:r>
          </w:p>
        </w:tc>
        <w:tc>
          <w:tcPr>
            <w:tcW w:w="232" w:type="pct"/>
          </w:tcPr>
          <w:p w14:paraId="7FF5CF5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1F83F6" w14:textId="07A9F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81641EC" w14:textId="1F98A8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8EBAE23" w14:textId="3E87A7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4843F6A" w14:textId="754411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380452D" w14:textId="77777777" w:rsidTr="000C2718">
        <w:tc>
          <w:tcPr>
            <w:tcW w:w="464" w:type="pct"/>
          </w:tcPr>
          <w:p w14:paraId="37AACCA4" w14:textId="4AEAC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  <w:tc>
          <w:tcPr>
            <w:tcW w:w="927" w:type="pct"/>
          </w:tcPr>
          <w:p w14:paraId="2E7976B0" w14:textId="2C518F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829" w:type="pct"/>
          </w:tcPr>
          <w:p w14:paraId="04CAFFE1" w14:textId="4FFE95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7AC70837" w14:textId="74C4F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0933000" w14:textId="428A6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0186</w:t>
            </w:r>
          </w:p>
        </w:tc>
        <w:tc>
          <w:tcPr>
            <w:tcW w:w="232" w:type="pct"/>
          </w:tcPr>
          <w:p w14:paraId="69A539F4" w14:textId="520A0C8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2AD2A33" w14:textId="66909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83890DD" w14:textId="53280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1A39D1" w14:textId="42A3F1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228D501" w14:textId="266B7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6850476" w14:textId="77777777" w:rsidTr="000C2718">
        <w:tc>
          <w:tcPr>
            <w:tcW w:w="464" w:type="pct"/>
          </w:tcPr>
          <w:p w14:paraId="676B06A5" w14:textId="18091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R4-2109187</w:t>
            </w:r>
          </w:p>
        </w:tc>
        <w:tc>
          <w:tcPr>
            <w:tcW w:w="927" w:type="pct"/>
          </w:tcPr>
          <w:p w14:paraId="0FEADE55" w14:textId="2F7F7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(R16)</w:t>
            </w:r>
          </w:p>
        </w:tc>
        <w:tc>
          <w:tcPr>
            <w:tcW w:w="829" w:type="pct"/>
          </w:tcPr>
          <w:p w14:paraId="4060160E" w14:textId="4770D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413AF33F" w14:textId="4F7105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D92A1C4" w14:textId="3DEA8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0187</w:t>
            </w:r>
          </w:p>
        </w:tc>
        <w:tc>
          <w:tcPr>
            <w:tcW w:w="232" w:type="pct"/>
          </w:tcPr>
          <w:p w14:paraId="4D54829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21CE84" w14:textId="69E84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1FC6FA0" w14:textId="0F913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C532684" w14:textId="512EA5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CF9642D" w14:textId="0580F2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D25E36" w14:textId="77777777" w:rsidTr="000C2718">
        <w:tc>
          <w:tcPr>
            <w:tcW w:w="464" w:type="pct"/>
          </w:tcPr>
          <w:p w14:paraId="52AD1EC8" w14:textId="627500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R4-2109188</w:t>
            </w:r>
          </w:p>
        </w:tc>
        <w:tc>
          <w:tcPr>
            <w:tcW w:w="927" w:type="pct"/>
          </w:tcPr>
          <w:p w14:paraId="5682AFBA" w14:textId="3DA7DC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(R17)</w:t>
            </w:r>
          </w:p>
        </w:tc>
        <w:tc>
          <w:tcPr>
            <w:tcW w:w="829" w:type="pct"/>
          </w:tcPr>
          <w:p w14:paraId="6E9C60F0" w14:textId="6BC29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003FC663" w14:textId="2399DB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9AA665C" w14:textId="607CC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0188</w:t>
            </w:r>
          </w:p>
        </w:tc>
        <w:tc>
          <w:tcPr>
            <w:tcW w:w="232" w:type="pct"/>
          </w:tcPr>
          <w:p w14:paraId="092599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7380EA" w14:textId="2E1324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42551BF" w14:textId="2F763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6BDE3D5" w14:textId="64AAD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DDA2BE1" w14:textId="09D55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03B8FA" w14:textId="77777777" w:rsidTr="000C2718">
        <w:tc>
          <w:tcPr>
            <w:tcW w:w="464" w:type="pct"/>
          </w:tcPr>
          <w:p w14:paraId="09567CB6" w14:textId="75DC27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R4-2109203</w:t>
            </w:r>
          </w:p>
        </w:tc>
        <w:tc>
          <w:tcPr>
            <w:tcW w:w="927" w:type="pct"/>
          </w:tcPr>
          <w:p w14:paraId="55FAF927" w14:textId="19D72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829" w:type="pct"/>
          </w:tcPr>
          <w:p w14:paraId="18353F5D" w14:textId="6F4BF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4DCC7F5E" w14:textId="50988A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93F15E9" w14:textId="07098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0189</w:t>
            </w:r>
          </w:p>
        </w:tc>
        <w:tc>
          <w:tcPr>
            <w:tcW w:w="232" w:type="pct"/>
          </w:tcPr>
          <w:p w14:paraId="4438608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1DC6041" w14:textId="1288DB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E657A73" w14:textId="2758D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61769A3" w14:textId="15374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5B3C8694" w14:textId="05B92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54739BD" w14:textId="77777777" w:rsidTr="000C2718">
        <w:tc>
          <w:tcPr>
            <w:tcW w:w="464" w:type="pct"/>
          </w:tcPr>
          <w:p w14:paraId="1A621468" w14:textId="087EE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  <w:tc>
          <w:tcPr>
            <w:tcW w:w="927" w:type="pct"/>
          </w:tcPr>
          <w:p w14:paraId="3FB59CFE" w14:textId="070538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829" w:type="pct"/>
          </w:tcPr>
          <w:p w14:paraId="3554937E" w14:textId="6E55FE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08AB0CBD" w14:textId="740EEA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5145879" w14:textId="7B433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0189</w:t>
            </w:r>
          </w:p>
        </w:tc>
        <w:tc>
          <w:tcPr>
            <w:tcW w:w="232" w:type="pct"/>
          </w:tcPr>
          <w:p w14:paraId="1892DB13" w14:textId="5BCE213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4EB1575" w14:textId="0DDCF3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9A31420" w14:textId="706CC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047FBAC" w14:textId="183DA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448ECC7A" w14:textId="0F4C58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80A361" w14:textId="77777777" w:rsidTr="000C2718">
        <w:tc>
          <w:tcPr>
            <w:tcW w:w="464" w:type="pct"/>
          </w:tcPr>
          <w:p w14:paraId="3D2DF0AE" w14:textId="6B087A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R4-2109204</w:t>
            </w:r>
          </w:p>
        </w:tc>
        <w:tc>
          <w:tcPr>
            <w:tcW w:w="927" w:type="pct"/>
          </w:tcPr>
          <w:p w14:paraId="26772751" w14:textId="3F5D1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(R17)</w:t>
            </w:r>
          </w:p>
        </w:tc>
        <w:tc>
          <w:tcPr>
            <w:tcW w:w="829" w:type="pct"/>
          </w:tcPr>
          <w:p w14:paraId="442C1BAD" w14:textId="718FCE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6B2EA019" w14:textId="34E819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6C0E0A1" w14:textId="471FB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0190</w:t>
            </w:r>
          </w:p>
        </w:tc>
        <w:tc>
          <w:tcPr>
            <w:tcW w:w="232" w:type="pct"/>
          </w:tcPr>
          <w:p w14:paraId="607682F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8A142B" w14:textId="27CA9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5348D6F" w14:textId="23122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C22D707" w14:textId="0B0E93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5FA0238C" w14:textId="492AF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E361CF" w14:textId="77777777" w:rsidTr="000C2718">
        <w:tc>
          <w:tcPr>
            <w:tcW w:w="464" w:type="pct"/>
          </w:tcPr>
          <w:p w14:paraId="256D6540" w14:textId="362C14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R4-2109205</w:t>
            </w:r>
          </w:p>
        </w:tc>
        <w:tc>
          <w:tcPr>
            <w:tcW w:w="927" w:type="pct"/>
          </w:tcPr>
          <w:p w14:paraId="70D2193F" w14:textId="541D0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(R16)</w:t>
            </w:r>
          </w:p>
        </w:tc>
        <w:tc>
          <w:tcPr>
            <w:tcW w:w="829" w:type="pct"/>
          </w:tcPr>
          <w:p w14:paraId="471F6D4A" w14:textId="791E95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1BB07CD6" w14:textId="25604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CB1E61F" w14:textId="790B17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0191</w:t>
            </w:r>
          </w:p>
        </w:tc>
        <w:tc>
          <w:tcPr>
            <w:tcW w:w="232" w:type="pct"/>
          </w:tcPr>
          <w:p w14:paraId="2FD61EE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6D9156" w14:textId="39A31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A6D7A44" w14:textId="4200D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4F85D5F" w14:textId="351BC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1722B0C0" w14:textId="052DE6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F17D51A" w14:textId="77777777" w:rsidTr="000C2718">
        <w:tc>
          <w:tcPr>
            <w:tcW w:w="464" w:type="pct"/>
          </w:tcPr>
          <w:p w14:paraId="1B41591D" w14:textId="30573F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R4-2109206</w:t>
            </w:r>
          </w:p>
        </w:tc>
        <w:tc>
          <w:tcPr>
            <w:tcW w:w="927" w:type="pct"/>
          </w:tcPr>
          <w:p w14:paraId="350475C4" w14:textId="1E3B6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(R17)</w:t>
            </w:r>
          </w:p>
        </w:tc>
        <w:tc>
          <w:tcPr>
            <w:tcW w:w="829" w:type="pct"/>
          </w:tcPr>
          <w:p w14:paraId="0726BDF1" w14:textId="689C59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745182F1" w14:textId="5111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61940D2" w14:textId="18360F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0192</w:t>
            </w:r>
          </w:p>
        </w:tc>
        <w:tc>
          <w:tcPr>
            <w:tcW w:w="232" w:type="pct"/>
          </w:tcPr>
          <w:p w14:paraId="41D8C06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5B3DD0" w14:textId="6CEAB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5F2615" w14:textId="04B240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344E572" w14:textId="45636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5231CE1" w14:textId="119A5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D26D139" w14:textId="77777777" w:rsidTr="000C2718">
        <w:tc>
          <w:tcPr>
            <w:tcW w:w="464" w:type="pct"/>
          </w:tcPr>
          <w:p w14:paraId="3F7F5E62" w14:textId="55356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R4-2109269</w:t>
            </w:r>
          </w:p>
        </w:tc>
        <w:tc>
          <w:tcPr>
            <w:tcW w:w="927" w:type="pct"/>
          </w:tcPr>
          <w:p w14:paraId="1454A973" w14:textId="7BE79E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829" w:type="pct"/>
          </w:tcPr>
          <w:p w14:paraId="0EF55E12" w14:textId="7FAC80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626A257" w14:textId="17CA0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32EE096" w14:textId="3CAFA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232" w:type="pct"/>
          </w:tcPr>
          <w:p w14:paraId="786AB36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72741B" w14:textId="38A336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1DCEE13" w14:textId="687A2C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3A62693" w14:textId="321804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18227673" w14:textId="5E788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EA33778" w14:textId="77777777" w:rsidTr="000C2718">
        <w:tc>
          <w:tcPr>
            <w:tcW w:w="464" w:type="pct"/>
          </w:tcPr>
          <w:p w14:paraId="601CF467" w14:textId="7693C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  <w:tc>
          <w:tcPr>
            <w:tcW w:w="927" w:type="pct"/>
          </w:tcPr>
          <w:p w14:paraId="51D8FB7E" w14:textId="1DAD7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829" w:type="pct"/>
          </w:tcPr>
          <w:p w14:paraId="0C34F614" w14:textId="235A1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6D126EB" w14:textId="530AD1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0CEF46B" w14:textId="610DF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232" w:type="pct"/>
          </w:tcPr>
          <w:p w14:paraId="1E8367B1" w14:textId="6F82F7B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22DBB55" w14:textId="0E660E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F787C8B" w14:textId="7C52E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C4E955B" w14:textId="12987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1DC4B6BD" w14:textId="7DB82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D1B16B6" w14:textId="77777777" w:rsidTr="000C2718">
        <w:tc>
          <w:tcPr>
            <w:tcW w:w="464" w:type="pct"/>
          </w:tcPr>
          <w:p w14:paraId="36A6DC0B" w14:textId="43434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  <w:tc>
          <w:tcPr>
            <w:tcW w:w="927" w:type="pct"/>
          </w:tcPr>
          <w:p w14:paraId="3A547607" w14:textId="0613F5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829" w:type="pct"/>
          </w:tcPr>
          <w:p w14:paraId="5540B0D3" w14:textId="46CF36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DCC7707" w14:textId="16651B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7FF225C" w14:textId="3FCB7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232" w:type="pct"/>
          </w:tcPr>
          <w:p w14:paraId="31D5DC98" w14:textId="7C394D3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747C7D65" w14:textId="3D5512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6E38526" w14:textId="03B37D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77ED94" w14:textId="17DD09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30E21A63" w14:textId="15C1D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00C5C73" w14:textId="77777777" w:rsidTr="000C2718">
        <w:tc>
          <w:tcPr>
            <w:tcW w:w="464" w:type="pct"/>
          </w:tcPr>
          <w:p w14:paraId="7FFB6B76" w14:textId="054383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R4-2109270</w:t>
            </w:r>
          </w:p>
        </w:tc>
        <w:tc>
          <w:tcPr>
            <w:tcW w:w="927" w:type="pct"/>
          </w:tcPr>
          <w:p w14:paraId="6B567950" w14:textId="0A0CB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829" w:type="pct"/>
          </w:tcPr>
          <w:p w14:paraId="6F78DE2E" w14:textId="252FA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AF08F1D" w14:textId="303EC7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9AEFD83" w14:textId="73895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0194</w:t>
            </w:r>
          </w:p>
        </w:tc>
        <w:tc>
          <w:tcPr>
            <w:tcW w:w="232" w:type="pct"/>
          </w:tcPr>
          <w:p w14:paraId="59406A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3CB76B" w14:textId="77D279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F554A9B" w14:textId="6084D3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61BE1C4" w14:textId="62C5A0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06B104A8" w14:textId="52B2BC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B8CFDAB" w14:textId="77777777" w:rsidTr="000C2718">
        <w:tc>
          <w:tcPr>
            <w:tcW w:w="464" w:type="pct"/>
          </w:tcPr>
          <w:p w14:paraId="48F67D7D" w14:textId="7AEC5C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R4-2109328</w:t>
            </w:r>
          </w:p>
        </w:tc>
        <w:tc>
          <w:tcPr>
            <w:tcW w:w="927" w:type="pct"/>
          </w:tcPr>
          <w:p w14:paraId="33390CA3" w14:textId="58A054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829" w:type="pct"/>
          </w:tcPr>
          <w:p w14:paraId="2EA69618" w14:textId="19D377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7D8D822" w14:textId="60A788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4E859C8" w14:textId="1624DE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0195</w:t>
            </w:r>
          </w:p>
        </w:tc>
        <w:tc>
          <w:tcPr>
            <w:tcW w:w="232" w:type="pct"/>
          </w:tcPr>
          <w:p w14:paraId="40C927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08844C" w14:textId="1F85DB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1C7FA26" w14:textId="6D3E3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FD479E4" w14:textId="06474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555117F" w14:textId="77F51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F1F4F08" w14:textId="77777777" w:rsidTr="000C2718">
        <w:tc>
          <w:tcPr>
            <w:tcW w:w="464" w:type="pct"/>
          </w:tcPr>
          <w:p w14:paraId="6D6475D0" w14:textId="3F27AA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R4-2109329</w:t>
            </w:r>
          </w:p>
        </w:tc>
        <w:tc>
          <w:tcPr>
            <w:tcW w:w="927" w:type="pct"/>
          </w:tcPr>
          <w:p w14:paraId="4208A413" w14:textId="6FD797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829" w:type="pct"/>
          </w:tcPr>
          <w:p w14:paraId="608B3BF3" w14:textId="3CEA8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887CB51" w14:textId="0C9B6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C8FCDCC" w14:textId="4144A9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0196</w:t>
            </w:r>
          </w:p>
        </w:tc>
        <w:tc>
          <w:tcPr>
            <w:tcW w:w="232" w:type="pct"/>
          </w:tcPr>
          <w:p w14:paraId="63D6F01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C65CAE" w14:textId="02245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FDE5861" w14:textId="47470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FF13A8F" w14:textId="0AE8B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4605810" w14:textId="1DB5F4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7E37D9A" w14:textId="77777777" w:rsidTr="000C2718">
        <w:tc>
          <w:tcPr>
            <w:tcW w:w="464" w:type="pct"/>
          </w:tcPr>
          <w:p w14:paraId="268D93AF" w14:textId="1D567E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R4-2109331</w:t>
            </w:r>
          </w:p>
        </w:tc>
        <w:tc>
          <w:tcPr>
            <w:tcW w:w="927" w:type="pct"/>
          </w:tcPr>
          <w:p w14:paraId="20675673" w14:textId="1A370A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829" w:type="pct"/>
          </w:tcPr>
          <w:p w14:paraId="376C4442" w14:textId="4C9C12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F836095" w14:textId="1A6E10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E1D0E57" w14:textId="0B7763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0197</w:t>
            </w:r>
          </w:p>
        </w:tc>
        <w:tc>
          <w:tcPr>
            <w:tcW w:w="232" w:type="pct"/>
          </w:tcPr>
          <w:p w14:paraId="3BBC14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5CAE1F" w14:textId="7E27A4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390B254" w14:textId="51E96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1161CE7" w14:textId="01924D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85FA255" w14:textId="64AF00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11D900F6" w14:textId="77777777" w:rsidTr="000C2718">
        <w:tc>
          <w:tcPr>
            <w:tcW w:w="464" w:type="pct"/>
          </w:tcPr>
          <w:p w14:paraId="37BCBB24" w14:textId="4D068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R4-2109332</w:t>
            </w:r>
          </w:p>
        </w:tc>
        <w:tc>
          <w:tcPr>
            <w:tcW w:w="927" w:type="pct"/>
          </w:tcPr>
          <w:p w14:paraId="5E641663" w14:textId="0E405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829" w:type="pct"/>
          </w:tcPr>
          <w:p w14:paraId="40BBCAA7" w14:textId="54D1B2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F5A37B7" w14:textId="0BC7D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3185985" w14:textId="0BB945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0198</w:t>
            </w:r>
          </w:p>
        </w:tc>
        <w:tc>
          <w:tcPr>
            <w:tcW w:w="232" w:type="pct"/>
          </w:tcPr>
          <w:p w14:paraId="182F2ED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24BAAE" w14:textId="5DB379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D1A977A" w14:textId="49361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031FD3D" w14:textId="3AFD6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8CCBF6F" w14:textId="260B7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6CE1724" w14:textId="77777777" w:rsidTr="000C2718">
        <w:tc>
          <w:tcPr>
            <w:tcW w:w="464" w:type="pct"/>
          </w:tcPr>
          <w:p w14:paraId="691A7156" w14:textId="0B5AB2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R4-2109333</w:t>
            </w:r>
          </w:p>
        </w:tc>
        <w:tc>
          <w:tcPr>
            <w:tcW w:w="927" w:type="pct"/>
          </w:tcPr>
          <w:p w14:paraId="367AEC79" w14:textId="3175D4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R17</w:t>
            </w:r>
          </w:p>
        </w:tc>
        <w:tc>
          <w:tcPr>
            <w:tcW w:w="829" w:type="pct"/>
          </w:tcPr>
          <w:p w14:paraId="24CEBDF1" w14:textId="105353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A59942E" w14:textId="67C4A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9966314" w14:textId="7E4AE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0199</w:t>
            </w:r>
          </w:p>
        </w:tc>
        <w:tc>
          <w:tcPr>
            <w:tcW w:w="232" w:type="pct"/>
          </w:tcPr>
          <w:p w14:paraId="2963E3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106C80" w14:textId="1BD1F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1F5B32" w14:textId="6129F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2FA47D6" w14:textId="2147BA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6A298D6" w14:textId="57CCF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59460D8" w14:textId="77777777" w:rsidTr="000C2718">
        <w:tc>
          <w:tcPr>
            <w:tcW w:w="464" w:type="pct"/>
          </w:tcPr>
          <w:p w14:paraId="33EF869D" w14:textId="48540B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R4-2109338</w:t>
            </w:r>
          </w:p>
        </w:tc>
        <w:tc>
          <w:tcPr>
            <w:tcW w:w="927" w:type="pct"/>
          </w:tcPr>
          <w:p w14:paraId="070C079C" w14:textId="5B413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829" w:type="pct"/>
          </w:tcPr>
          <w:p w14:paraId="738CA597" w14:textId="6FE2F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5B97B5A" w14:textId="720DE9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7BE224E" w14:textId="1AD18E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0200</w:t>
            </w:r>
          </w:p>
        </w:tc>
        <w:tc>
          <w:tcPr>
            <w:tcW w:w="232" w:type="pct"/>
          </w:tcPr>
          <w:p w14:paraId="0436F8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F5C053" w14:textId="7446C0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DE01708" w14:textId="5949B0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8E05072" w14:textId="7B0E0E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207AE448" w14:textId="65574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9241525" w14:textId="77777777" w:rsidTr="000C2718">
        <w:tc>
          <w:tcPr>
            <w:tcW w:w="464" w:type="pct"/>
          </w:tcPr>
          <w:p w14:paraId="53C90C73" w14:textId="784C1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R4-2109344</w:t>
            </w:r>
          </w:p>
        </w:tc>
        <w:tc>
          <w:tcPr>
            <w:tcW w:w="927" w:type="pct"/>
          </w:tcPr>
          <w:p w14:paraId="62EF809A" w14:textId="19C1B1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38.101-4 on URLLC requirements for PDSCH slot aggregation in FR2 - </w:t>
            </w:r>
            <w:r>
              <w:rPr>
                <w:sz w:val="16"/>
              </w:rPr>
              <w:lastRenderedPageBreak/>
              <w:t>R16</w:t>
            </w:r>
          </w:p>
        </w:tc>
        <w:tc>
          <w:tcPr>
            <w:tcW w:w="829" w:type="pct"/>
          </w:tcPr>
          <w:p w14:paraId="19257235" w14:textId="36B2E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336" w:type="pct"/>
          </w:tcPr>
          <w:p w14:paraId="4C9B2210" w14:textId="096F0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6768C3D" w14:textId="0420A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0201</w:t>
            </w:r>
          </w:p>
        </w:tc>
        <w:tc>
          <w:tcPr>
            <w:tcW w:w="232" w:type="pct"/>
          </w:tcPr>
          <w:p w14:paraId="3CEEE47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C071A4" w14:textId="73E9FB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8D47F6F" w14:textId="72595D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B29C3E2" w14:textId="69599D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5C4C60A2" w14:textId="2E031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E4F8DF1" w14:textId="77777777" w:rsidTr="000C2718">
        <w:tc>
          <w:tcPr>
            <w:tcW w:w="464" w:type="pct"/>
          </w:tcPr>
          <w:p w14:paraId="6E468717" w14:textId="7D053A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R4-2109345</w:t>
            </w:r>
          </w:p>
        </w:tc>
        <w:tc>
          <w:tcPr>
            <w:tcW w:w="927" w:type="pct"/>
          </w:tcPr>
          <w:p w14:paraId="22B9655C" w14:textId="4CA25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R17</w:t>
            </w:r>
          </w:p>
        </w:tc>
        <w:tc>
          <w:tcPr>
            <w:tcW w:w="829" w:type="pct"/>
          </w:tcPr>
          <w:p w14:paraId="3D723265" w14:textId="0B19E2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61041A77" w14:textId="7B1E2B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57835E6" w14:textId="4F894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0202</w:t>
            </w:r>
          </w:p>
        </w:tc>
        <w:tc>
          <w:tcPr>
            <w:tcW w:w="232" w:type="pct"/>
          </w:tcPr>
          <w:p w14:paraId="1FB89D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75CB9D" w14:textId="60A659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A110953" w14:textId="68B34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A9F6CF9" w14:textId="41B876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012472AA" w14:textId="5CB2D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E5258D" w14:textId="77777777" w:rsidTr="000C2718">
        <w:tc>
          <w:tcPr>
            <w:tcW w:w="464" w:type="pct"/>
          </w:tcPr>
          <w:p w14:paraId="0C1E973D" w14:textId="6CDE5B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R4-2109346</w:t>
            </w:r>
          </w:p>
        </w:tc>
        <w:tc>
          <w:tcPr>
            <w:tcW w:w="927" w:type="pct"/>
          </w:tcPr>
          <w:p w14:paraId="0C9CA9DF" w14:textId="295AD0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R16</w:t>
            </w:r>
          </w:p>
        </w:tc>
        <w:tc>
          <w:tcPr>
            <w:tcW w:w="829" w:type="pct"/>
          </w:tcPr>
          <w:p w14:paraId="712D9804" w14:textId="1C05BA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D2DC0A5" w14:textId="22C30A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F44690F" w14:textId="2F66D6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0203</w:t>
            </w:r>
          </w:p>
        </w:tc>
        <w:tc>
          <w:tcPr>
            <w:tcW w:w="232" w:type="pct"/>
          </w:tcPr>
          <w:p w14:paraId="5E7F4C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AD55B9" w14:textId="173AA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BE81FC" w14:textId="4156F2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F8D69FA" w14:textId="3FB152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F2775F5" w14:textId="10A75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67F36E" w14:textId="77777777" w:rsidTr="000C2718">
        <w:tc>
          <w:tcPr>
            <w:tcW w:w="464" w:type="pct"/>
          </w:tcPr>
          <w:p w14:paraId="23B102E9" w14:textId="54F2AB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R4-2109347</w:t>
            </w:r>
          </w:p>
        </w:tc>
        <w:tc>
          <w:tcPr>
            <w:tcW w:w="927" w:type="pct"/>
          </w:tcPr>
          <w:p w14:paraId="58C95A84" w14:textId="7CA99C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R17</w:t>
            </w:r>
          </w:p>
        </w:tc>
        <w:tc>
          <w:tcPr>
            <w:tcW w:w="829" w:type="pct"/>
          </w:tcPr>
          <w:p w14:paraId="3FA26ACC" w14:textId="11F11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4E7DCB7" w14:textId="68CEDB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E0B32B1" w14:textId="62C49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0204</w:t>
            </w:r>
          </w:p>
        </w:tc>
        <w:tc>
          <w:tcPr>
            <w:tcW w:w="232" w:type="pct"/>
          </w:tcPr>
          <w:p w14:paraId="6EA4A4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53AAB6" w14:textId="2A054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DC8D85D" w14:textId="289B5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D21563B" w14:textId="6A5B89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72F5E53B" w14:textId="54B78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3E5A2F" w14:textId="77777777" w:rsidTr="000C2718">
        <w:tc>
          <w:tcPr>
            <w:tcW w:w="464" w:type="pct"/>
          </w:tcPr>
          <w:p w14:paraId="3B7A65D6" w14:textId="761697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R4-2109349</w:t>
            </w:r>
          </w:p>
        </w:tc>
        <w:tc>
          <w:tcPr>
            <w:tcW w:w="927" w:type="pct"/>
          </w:tcPr>
          <w:p w14:paraId="61A18B0C" w14:textId="5BBF5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829" w:type="pct"/>
          </w:tcPr>
          <w:p w14:paraId="0D603011" w14:textId="57C51B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E20B473" w14:textId="3FCB3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7B76311" w14:textId="73513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0205</w:t>
            </w:r>
          </w:p>
        </w:tc>
        <w:tc>
          <w:tcPr>
            <w:tcW w:w="232" w:type="pct"/>
          </w:tcPr>
          <w:p w14:paraId="21603B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C42ED8" w14:textId="0DF03B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45BEA8" w14:textId="541F95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6AFF09F" w14:textId="5AA6B1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66AEE970" w14:textId="47FFC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55BCBE2" w14:textId="77777777" w:rsidTr="000C2718">
        <w:tc>
          <w:tcPr>
            <w:tcW w:w="464" w:type="pct"/>
          </w:tcPr>
          <w:p w14:paraId="68DDDB53" w14:textId="4DA96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  <w:tc>
          <w:tcPr>
            <w:tcW w:w="927" w:type="pct"/>
          </w:tcPr>
          <w:p w14:paraId="2233F46B" w14:textId="771A0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829" w:type="pct"/>
          </w:tcPr>
          <w:p w14:paraId="3E346A9D" w14:textId="3C6C0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BEAD648" w14:textId="17835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B2B92C5" w14:textId="25E70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0205</w:t>
            </w:r>
          </w:p>
        </w:tc>
        <w:tc>
          <w:tcPr>
            <w:tcW w:w="232" w:type="pct"/>
          </w:tcPr>
          <w:p w14:paraId="51AA9144" w14:textId="2A4D9D2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793C7BB" w14:textId="7E9397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B62053C" w14:textId="7F39F0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6FA065" w14:textId="6CB9AB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4769151D" w14:textId="29E538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D150D3" w14:textId="77777777" w:rsidTr="000C2718">
        <w:tc>
          <w:tcPr>
            <w:tcW w:w="464" w:type="pct"/>
          </w:tcPr>
          <w:p w14:paraId="125B4035" w14:textId="28169F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R4-2109350</w:t>
            </w:r>
          </w:p>
        </w:tc>
        <w:tc>
          <w:tcPr>
            <w:tcW w:w="927" w:type="pct"/>
          </w:tcPr>
          <w:p w14:paraId="51BAE75A" w14:textId="06E8F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R17</w:t>
            </w:r>
          </w:p>
        </w:tc>
        <w:tc>
          <w:tcPr>
            <w:tcW w:w="829" w:type="pct"/>
          </w:tcPr>
          <w:p w14:paraId="0A4A4715" w14:textId="31ED5C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E95ACDF" w14:textId="79FFFD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F15C25A" w14:textId="6CB07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0206</w:t>
            </w:r>
          </w:p>
        </w:tc>
        <w:tc>
          <w:tcPr>
            <w:tcW w:w="232" w:type="pct"/>
          </w:tcPr>
          <w:p w14:paraId="70CDBA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F702FDA" w14:textId="4A292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DE893FD" w14:textId="276D2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8229ED" w14:textId="229D3A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28F3AD7" w14:textId="04D5E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C000B1" w14:textId="77777777" w:rsidTr="000C2718">
        <w:tc>
          <w:tcPr>
            <w:tcW w:w="464" w:type="pct"/>
          </w:tcPr>
          <w:p w14:paraId="07AA0B3E" w14:textId="3BE74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R4-2109339</w:t>
            </w:r>
          </w:p>
        </w:tc>
        <w:tc>
          <w:tcPr>
            <w:tcW w:w="927" w:type="pct"/>
          </w:tcPr>
          <w:p w14:paraId="217E1055" w14:textId="32B700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R17</w:t>
            </w:r>
          </w:p>
        </w:tc>
        <w:tc>
          <w:tcPr>
            <w:tcW w:w="829" w:type="pct"/>
          </w:tcPr>
          <w:p w14:paraId="7C45594D" w14:textId="31AAC4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0B7FE9AB" w14:textId="7F4C1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53400FD" w14:textId="259605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232" w:type="pct"/>
          </w:tcPr>
          <w:p w14:paraId="7716C8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2105C2" w14:textId="07693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DE6B55F" w14:textId="69D2D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6C8EBCF" w14:textId="58E66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050B2611" w14:textId="193049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30C740E" w14:textId="77777777" w:rsidTr="000C2718">
        <w:tc>
          <w:tcPr>
            <w:tcW w:w="464" w:type="pct"/>
          </w:tcPr>
          <w:p w14:paraId="02F25186" w14:textId="0FCCE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R4-2109521</w:t>
            </w:r>
          </w:p>
        </w:tc>
        <w:tc>
          <w:tcPr>
            <w:tcW w:w="927" w:type="pct"/>
          </w:tcPr>
          <w:p w14:paraId="252E25DF" w14:textId="4280A9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829" w:type="pct"/>
          </w:tcPr>
          <w:p w14:paraId="766FAB96" w14:textId="5CF8F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35168697" w14:textId="55F147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C361451" w14:textId="245FC0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232" w:type="pct"/>
          </w:tcPr>
          <w:p w14:paraId="01B6298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63685F" w14:textId="086CDE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4A7DFED" w14:textId="53ABB5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74668A8" w14:textId="7D4FE9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5329BB8A" w14:textId="7DB18D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D00E9D" w14:textId="77777777" w:rsidTr="000C2718">
        <w:tc>
          <w:tcPr>
            <w:tcW w:w="464" w:type="pct"/>
          </w:tcPr>
          <w:p w14:paraId="71903EAB" w14:textId="6ECD92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R4-2109522</w:t>
            </w:r>
          </w:p>
        </w:tc>
        <w:tc>
          <w:tcPr>
            <w:tcW w:w="927" w:type="pct"/>
          </w:tcPr>
          <w:p w14:paraId="45C11610" w14:textId="5F7AF1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829" w:type="pct"/>
          </w:tcPr>
          <w:p w14:paraId="1B784C0A" w14:textId="0A88E4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7109E882" w14:textId="40B20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429AB01" w14:textId="09035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232" w:type="pct"/>
          </w:tcPr>
          <w:p w14:paraId="6D920E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513BC2" w14:textId="5FD243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26E448A" w14:textId="206374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B482B69" w14:textId="22789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1AB64DB6" w14:textId="066B82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56B51DF" w14:textId="77777777" w:rsidTr="000C2718">
        <w:tc>
          <w:tcPr>
            <w:tcW w:w="464" w:type="pct"/>
          </w:tcPr>
          <w:p w14:paraId="5C10A64B" w14:textId="1130C0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R4-2109727</w:t>
            </w:r>
          </w:p>
        </w:tc>
        <w:tc>
          <w:tcPr>
            <w:tcW w:w="927" w:type="pct"/>
          </w:tcPr>
          <w:p w14:paraId="05C87F50" w14:textId="1645F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829" w:type="pct"/>
          </w:tcPr>
          <w:p w14:paraId="77C8E166" w14:textId="1446B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336" w:type="pct"/>
          </w:tcPr>
          <w:p w14:paraId="707BEEE0" w14:textId="78648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D880C12" w14:textId="44440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232" w:type="pct"/>
          </w:tcPr>
          <w:p w14:paraId="474402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2A7564" w14:textId="021E5C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2E6378C" w14:textId="61C10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4EDD4DE" w14:textId="44B9C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694" w:type="pct"/>
          </w:tcPr>
          <w:p w14:paraId="130C2EC7" w14:textId="26C383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00763A" w14:textId="77777777" w:rsidTr="000C2718">
        <w:tc>
          <w:tcPr>
            <w:tcW w:w="464" w:type="pct"/>
          </w:tcPr>
          <w:p w14:paraId="41239CE8" w14:textId="5AC44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R4-2109728</w:t>
            </w:r>
          </w:p>
        </w:tc>
        <w:tc>
          <w:tcPr>
            <w:tcW w:w="927" w:type="pct"/>
          </w:tcPr>
          <w:p w14:paraId="0E4750B8" w14:textId="374AD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829" w:type="pct"/>
          </w:tcPr>
          <w:p w14:paraId="60F04D8D" w14:textId="4DA374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336" w:type="pct"/>
          </w:tcPr>
          <w:p w14:paraId="7DDC0897" w14:textId="12B5A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D42780C" w14:textId="5E84E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232" w:type="pct"/>
          </w:tcPr>
          <w:p w14:paraId="7A0453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303578C" w14:textId="2B073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4262D1" w14:textId="4E7E9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7D58DF1" w14:textId="696402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694" w:type="pct"/>
          </w:tcPr>
          <w:p w14:paraId="66B34239" w14:textId="3CC405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B1517B8" w14:textId="77777777" w:rsidTr="000C2718">
        <w:tc>
          <w:tcPr>
            <w:tcW w:w="464" w:type="pct"/>
          </w:tcPr>
          <w:p w14:paraId="7C90DE04" w14:textId="133B9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R4-2109764</w:t>
            </w:r>
          </w:p>
        </w:tc>
        <w:tc>
          <w:tcPr>
            <w:tcW w:w="927" w:type="pct"/>
          </w:tcPr>
          <w:p w14:paraId="5CA2304B" w14:textId="70C2A2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Rel-17 correction on demodulation performance requirements for FR2 DL 256QAM</w:t>
            </w:r>
          </w:p>
        </w:tc>
        <w:tc>
          <w:tcPr>
            <w:tcW w:w="829" w:type="pct"/>
          </w:tcPr>
          <w:p w14:paraId="55239C5D" w14:textId="75ECA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523283EF" w14:textId="131C62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6FC5418" w14:textId="42EA9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232" w:type="pct"/>
          </w:tcPr>
          <w:p w14:paraId="4933089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5DE5E74" w14:textId="3C18E7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DA65CC" w14:textId="22691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B804543" w14:textId="34A3D4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22EDE273" w14:textId="0C29B3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650E4E4F" w14:textId="77777777" w:rsidTr="000C2718">
        <w:tc>
          <w:tcPr>
            <w:tcW w:w="464" w:type="pct"/>
          </w:tcPr>
          <w:p w14:paraId="6E380639" w14:textId="70DF0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R4-2109810</w:t>
            </w:r>
          </w:p>
        </w:tc>
        <w:tc>
          <w:tcPr>
            <w:tcW w:w="927" w:type="pct"/>
          </w:tcPr>
          <w:p w14:paraId="7653AD11" w14:textId="37B16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829" w:type="pct"/>
          </w:tcPr>
          <w:p w14:paraId="032368D4" w14:textId="2BAE8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0079460A" w14:textId="62AC5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780A9E1" w14:textId="08BAF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232" w:type="pct"/>
          </w:tcPr>
          <w:p w14:paraId="2E01E8B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495BE5" w14:textId="079983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B572880" w14:textId="275054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9B974D8" w14:textId="4FCD7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4AC43ABD" w14:textId="18D86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26CA4A5" w14:textId="77777777" w:rsidTr="000C2718">
        <w:tc>
          <w:tcPr>
            <w:tcW w:w="464" w:type="pct"/>
          </w:tcPr>
          <w:p w14:paraId="3842C5A1" w14:textId="7CF542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R4-2109811</w:t>
            </w:r>
          </w:p>
        </w:tc>
        <w:tc>
          <w:tcPr>
            <w:tcW w:w="927" w:type="pct"/>
          </w:tcPr>
          <w:p w14:paraId="74A4839B" w14:textId="68034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829" w:type="pct"/>
          </w:tcPr>
          <w:p w14:paraId="6659D482" w14:textId="60D2B2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1F3A5B2A" w14:textId="0E088A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CC82F3B" w14:textId="78B394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232" w:type="pct"/>
          </w:tcPr>
          <w:p w14:paraId="46C89D2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42069D" w14:textId="1C4654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5046AE9" w14:textId="511B50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586371F" w14:textId="1FEC27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68FD8F3A" w14:textId="41AA9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8B0545E" w14:textId="77777777" w:rsidTr="000C2718">
        <w:tc>
          <w:tcPr>
            <w:tcW w:w="464" w:type="pct"/>
          </w:tcPr>
          <w:p w14:paraId="59885AE3" w14:textId="7FA17F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R4-2109812</w:t>
            </w:r>
          </w:p>
        </w:tc>
        <w:tc>
          <w:tcPr>
            <w:tcW w:w="927" w:type="pct"/>
          </w:tcPr>
          <w:p w14:paraId="5F139AA4" w14:textId="71ABEE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829" w:type="pct"/>
          </w:tcPr>
          <w:p w14:paraId="0E20802A" w14:textId="6BE5EE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0FE18508" w14:textId="6EFFC6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9B9391B" w14:textId="6581B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232" w:type="pct"/>
          </w:tcPr>
          <w:p w14:paraId="31D0994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A95E64E" w14:textId="3D2AD1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3B1152D" w14:textId="2EC24C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B864D31" w14:textId="6F073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7A4C3593" w14:textId="03802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1597A89" w14:textId="77777777" w:rsidTr="000C2718">
        <w:tc>
          <w:tcPr>
            <w:tcW w:w="464" w:type="pct"/>
          </w:tcPr>
          <w:p w14:paraId="32E01EB6" w14:textId="30BE9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R4-2109813</w:t>
            </w:r>
          </w:p>
        </w:tc>
        <w:tc>
          <w:tcPr>
            <w:tcW w:w="927" w:type="pct"/>
          </w:tcPr>
          <w:p w14:paraId="5B06F925" w14:textId="1AE6E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829" w:type="pct"/>
          </w:tcPr>
          <w:p w14:paraId="3590DB4B" w14:textId="276F2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11399C1F" w14:textId="6F4A93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A271CDD" w14:textId="1B167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232" w:type="pct"/>
          </w:tcPr>
          <w:p w14:paraId="798B2E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8AFF0F" w14:textId="486FA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67DCA8" w14:textId="7EEEF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188FCC4" w14:textId="30FE9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7F55959C" w14:textId="31F6E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9AC9AEC" w14:textId="77777777" w:rsidTr="000C2718">
        <w:tc>
          <w:tcPr>
            <w:tcW w:w="464" w:type="pct"/>
          </w:tcPr>
          <w:p w14:paraId="5F28F007" w14:textId="3DC012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R4-2110168</w:t>
            </w:r>
          </w:p>
        </w:tc>
        <w:tc>
          <w:tcPr>
            <w:tcW w:w="927" w:type="pct"/>
          </w:tcPr>
          <w:p w14:paraId="408D26CB" w14:textId="0C9DFC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(R16)</w:t>
            </w:r>
          </w:p>
        </w:tc>
        <w:tc>
          <w:tcPr>
            <w:tcW w:w="829" w:type="pct"/>
          </w:tcPr>
          <w:p w14:paraId="021602F5" w14:textId="23E815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217C0FE0" w14:textId="1999C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F79D7EC" w14:textId="3A90E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0217</w:t>
            </w:r>
          </w:p>
        </w:tc>
        <w:tc>
          <w:tcPr>
            <w:tcW w:w="232" w:type="pct"/>
          </w:tcPr>
          <w:p w14:paraId="705D578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F35A8A" w14:textId="63167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DE53613" w14:textId="71327B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585DDB" w14:textId="38C419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02156411" w14:textId="5605B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298F37" w14:textId="77777777" w:rsidTr="000C2718">
        <w:tc>
          <w:tcPr>
            <w:tcW w:w="464" w:type="pct"/>
          </w:tcPr>
          <w:p w14:paraId="44F0B35E" w14:textId="3067F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R4-2110169</w:t>
            </w:r>
          </w:p>
        </w:tc>
        <w:tc>
          <w:tcPr>
            <w:tcW w:w="927" w:type="pct"/>
          </w:tcPr>
          <w:p w14:paraId="611DEEF8" w14:textId="1F4F1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(R17)</w:t>
            </w:r>
          </w:p>
        </w:tc>
        <w:tc>
          <w:tcPr>
            <w:tcW w:w="829" w:type="pct"/>
          </w:tcPr>
          <w:p w14:paraId="5465876B" w14:textId="372C4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56090037" w14:textId="3847C8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25A30D9" w14:textId="34F41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0218</w:t>
            </w:r>
          </w:p>
        </w:tc>
        <w:tc>
          <w:tcPr>
            <w:tcW w:w="232" w:type="pct"/>
          </w:tcPr>
          <w:p w14:paraId="4910B9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B3723E" w14:textId="12830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C32666C" w14:textId="472E8B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4903C64" w14:textId="5FAABC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1C69853F" w14:textId="34016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E4219C" w14:textId="77777777" w:rsidTr="000C2718">
        <w:tc>
          <w:tcPr>
            <w:tcW w:w="464" w:type="pct"/>
          </w:tcPr>
          <w:p w14:paraId="1C280DA9" w14:textId="2CEA3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R4-2110489</w:t>
            </w:r>
          </w:p>
        </w:tc>
        <w:tc>
          <w:tcPr>
            <w:tcW w:w="927" w:type="pct"/>
          </w:tcPr>
          <w:p w14:paraId="47A0CB56" w14:textId="302CB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829" w:type="pct"/>
          </w:tcPr>
          <w:p w14:paraId="7EA56BE5" w14:textId="3D7F67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B291F3D" w14:textId="5BBA0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3A02220" w14:textId="0A7231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232" w:type="pct"/>
          </w:tcPr>
          <w:p w14:paraId="114A23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522AEB" w14:textId="59CED8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F456D10" w14:textId="6F666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75C3AB" w14:textId="45ADF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1E0748C" w14:textId="3F310D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59D90F4" w14:textId="77777777" w:rsidTr="000C2718">
        <w:tc>
          <w:tcPr>
            <w:tcW w:w="464" w:type="pct"/>
          </w:tcPr>
          <w:p w14:paraId="18F82FB7" w14:textId="48CEC5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  <w:tc>
          <w:tcPr>
            <w:tcW w:w="927" w:type="pct"/>
          </w:tcPr>
          <w:p w14:paraId="044B34C2" w14:textId="3F72BF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829" w:type="pct"/>
          </w:tcPr>
          <w:p w14:paraId="5433AF92" w14:textId="303256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DE35D9D" w14:textId="163515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68B2740" w14:textId="0D7B2F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232" w:type="pct"/>
          </w:tcPr>
          <w:p w14:paraId="536DAC93" w14:textId="49D08F6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18253A7" w14:textId="611A44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FCFF5BF" w14:textId="47C2B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813968D" w14:textId="136A16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28363EF" w14:textId="67F46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64BAEF" w14:textId="77777777" w:rsidTr="000C2718">
        <w:tc>
          <w:tcPr>
            <w:tcW w:w="464" w:type="pct"/>
          </w:tcPr>
          <w:p w14:paraId="5F0381A7" w14:textId="5A644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R4-2110490</w:t>
            </w:r>
          </w:p>
        </w:tc>
        <w:tc>
          <w:tcPr>
            <w:tcW w:w="927" w:type="pct"/>
          </w:tcPr>
          <w:p w14:paraId="2491DDE1" w14:textId="54D97C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(Rel-16)</w:t>
            </w:r>
          </w:p>
        </w:tc>
        <w:tc>
          <w:tcPr>
            <w:tcW w:w="829" w:type="pct"/>
          </w:tcPr>
          <w:p w14:paraId="0AF9BE08" w14:textId="36776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9FC02B6" w14:textId="1CD7A5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400D6BC" w14:textId="180495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232" w:type="pct"/>
          </w:tcPr>
          <w:p w14:paraId="6F3AC33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60C5F0" w14:textId="02F05E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7966CD0" w14:textId="5A683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0D96598" w14:textId="6ADCD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F1B3F9F" w14:textId="344CB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B6B9D4" w14:textId="77777777" w:rsidTr="000C2718">
        <w:tc>
          <w:tcPr>
            <w:tcW w:w="464" w:type="pct"/>
          </w:tcPr>
          <w:p w14:paraId="025EAAD7" w14:textId="1103C6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R4-2110491</w:t>
            </w:r>
          </w:p>
        </w:tc>
        <w:tc>
          <w:tcPr>
            <w:tcW w:w="927" w:type="pct"/>
          </w:tcPr>
          <w:p w14:paraId="04CCA784" w14:textId="58F4E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(Rel-17)</w:t>
            </w:r>
          </w:p>
        </w:tc>
        <w:tc>
          <w:tcPr>
            <w:tcW w:w="829" w:type="pct"/>
          </w:tcPr>
          <w:p w14:paraId="3A432947" w14:textId="45546D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D936DB6" w14:textId="52FE94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BE4C35F" w14:textId="0B80A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0221</w:t>
            </w:r>
          </w:p>
        </w:tc>
        <w:tc>
          <w:tcPr>
            <w:tcW w:w="232" w:type="pct"/>
          </w:tcPr>
          <w:p w14:paraId="7227EE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FD250B" w14:textId="62A0F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A82CC93" w14:textId="542A8E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6EED202" w14:textId="7F98F4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2FB7B52" w14:textId="29EC63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139F02" w14:textId="77777777" w:rsidTr="000C2718">
        <w:tc>
          <w:tcPr>
            <w:tcW w:w="464" w:type="pct"/>
          </w:tcPr>
          <w:p w14:paraId="57B715A6" w14:textId="06C7DB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R4-2110549</w:t>
            </w:r>
          </w:p>
        </w:tc>
        <w:tc>
          <w:tcPr>
            <w:tcW w:w="927" w:type="pct"/>
          </w:tcPr>
          <w:p w14:paraId="25C65E84" w14:textId="3C304A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(Rel-16)</w:t>
            </w:r>
          </w:p>
        </w:tc>
        <w:tc>
          <w:tcPr>
            <w:tcW w:w="829" w:type="pct"/>
          </w:tcPr>
          <w:p w14:paraId="4624C64B" w14:textId="239A91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BD80B02" w14:textId="7BD4EC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A2B0472" w14:textId="3281CE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0222</w:t>
            </w:r>
          </w:p>
        </w:tc>
        <w:tc>
          <w:tcPr>
            <w:tcW w:w="232" w:type="pct"/>
          </w:tcPr>
          <w:p w14:paraId="5F5676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30D450D" w14:textId="38D17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F1EC5CE" w14:textId="57E669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A9777FB" w14:textId="3D6ECD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694" w:type="pct"/>
          </w:tcPr>
          <w:p w14:paraId="7FE2B3AB" w14:textId="5EDFF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12B178" w14:textId="77777777" w:rsidTr="000C2718">
        <w:tc>
          <w:tcPr>
            <w:tcW w:w="464" w:type="pct"/>
          </w:tcPr>
          <w:p w14:paraId="17D8D77A" w14:textId="0A2F02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R4-2110550</w:t>
            </w:r>
          </w:p>
        </w:tc>
        <w:tc>
          <w:tcPr>
            <w:tcW w:w="927" w:type="pct"/>
          </w:tcPr>
          <w:p w14:paraId="74CF1C56" w14:textId="489184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UE demodulation and CSI repopting for </w:t>
            </w:r>
            <w:r>
              <w:rPr>
                <w:sz w:val="16"/>
              </w:rPr>
              <w:lastRenderedPageBreak/>
              <w:t>35MHz and 45MHz channel bandwidth for FR1 FDD (Rel-17)</w:t>
            </w:r>
          </w:p>
        </w:tc>
        <w:tc>
          <w:tcPr>
            <w:tcW w:w="829" w:type="pct"/>
          </w:tcPr>
          <w:p w14:paraId="487F1836" w14:textId="118DCE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336" w:type="pct"/>
          </w:tcPr>
          <w:p w14:paraId="4ED0AAF4" w14:textId="08490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63B3C97" w14:textId="7528BD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232" w:type="pct"/>
          </w:tcPr>
          <w:p w14:paraId="1990408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0936F1" w14:textId="36F49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28D8D99" w14:textId="600754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B7DFC74" w14:textId="143C4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694" w:type="pct"/>
          </w:tcPr>
          <w:p w14:paraId="4B4AA7C3" w14:textId="6877E4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FE8713C" w14:textId="77777777" w:rsidTr="000C2718">
        <w:tc>
          <w:tcPr>
            <w:tcW w:w="464" w:type="pct"/>
          </w:tcPr>
          <w:p w14:paraId="539976F1" w14:textId="134D19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  <w:tc>
          <w:tcPr>
            <w:tcW w:w="927" w:type="pct"/>
          </w:tcPr>
          <w:p w14:paraId="4174EE7E" w14:textId="0FD3B7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829" w:type="pct"/>
          </w:tcPr>
          <w:p w14:paraId="3DEE2F24" w14:textId="48437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59349F9" w14:textId="5FC90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E89C3C1" w14:textId="3D952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232" w:type="pct"/>
          </w:tcPr>
          <w:p w14:paraId="762784F9" w14:textId="1D16296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52537B2" w14:textId="763F7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FD68F97" w14:textId="7C7D85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54F6B39" w14:textId="7682B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694" w:type="pct"/>
          </w:tcPr>
          <w:p w14:paraId="12D13B9B" w14:textId="0F7DD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66E124" w14:textId="77777777" w:rsidTr="000C2718">
        <w:tc>
          <w:tcPr>
            <w:tcW w:w="464" w:type="pct"/>
          </w:tcPr>
          <w:p w14:paraId="089804F3" w14:textId="41D819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R4-2110552</w:t>
            </w:r>
          </w:p>
        </w:tc>
        <w:tc>
          <w:tcPr>
            <w:tcW w:w="927" w:type="pct"/>
          </w:tcPr>
          <w:p w14:paraId="4B029294" w14:textId="1A4665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(Rel-16)</w:t>
            </w:r>
          </w:p>
        </w:tc>
        <w:tc>
          <w:tcPr>
            <w:tcW w:w="829" w:type="pct"/>
          </w:tcPr>
          <w:p w14:paraId="3CBE095D" w14:textId="19B9BE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336" w:type="pct"/>
          </w:tcPr>
          <w:p w14:paraId="617A0734" w14:textId="05DB9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1734E9A" w14:textId="554BC9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0224</w:t>
            </w:r>
          </w:p>
        </w:tc>
        <w:tc>
          <w:tcPr>
            <w:tcW w:w="232" w:type="pct"/>
          </w:tcPr>
          <w:p w14:paraId="5F9B355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5980A6" w14:textId="576E6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A955CA" w14:textId="42388E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F4D1F64" w14:textId="0EB71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5CBA2694" w14:textId="224AAA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0C4049F" w14:textId="77777777" w:rsidTr="000C2718">
        <w:tc>
          <w:tcPr>
            <w:tcW w:w="464" w:type="pct"/>
          </w:tcPr>
          <w:p w14:paraId="3AD2641D" w14:textId="7AF1F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R4-2110553</w:t>
            </w:r>
          </w:p>
        </w:tc>
        <w:tc>
          <w:tcPr>
            <w:tcW w:w="927" w:type="pct"/>
          </w:tcPr>
          <w:p w14:paraId="34578DCB" w14:textId="2F267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(Rel-17)</w:t>
            </w:r>
          </w:p>
        </w:tc>
        <w:tc>
          <w:tcPr>
            <w:tcW w:w="829" w:type="pct"/>
          </w:tcPr>
          <w:p w14:paraId="1DE775BF" w14:textId="70DD5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336" w:type="pct"/>
          </w:tcPr>
          <w:p w14:paraId="539CE16C" w14:textId="76F9C4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480DF8D" w14:textId="66E137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0225</w:t>
            </w:r>
          </w:p>
        </w:tc>
        <w:tc>
          <w:tcPr>
            <w:tcW w:w="232" w:type="pct"/>
          </w:tcPr>
          <w:p w14:paraId="1F0CEC9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DDDBB9E" w14:textId="691AF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7376E9" w14:textId="4B1A00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A5B2AB" w14:textId="3F9C13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5C424C8" w14:textId="61A22D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B45D0AA" w14:textId="77777777" w:rsidTr="000C2718">
        <w:tc>
          <w:tcPr>
            <w:tcW w:w="464" w:type="pct"/>
          </w:tcPr>
          <w:p w14:paraId="537BC893" w14:textId="6062D4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R4-2110554</w:t>
            </w:r>
          </w:p>
        </w:tc>
        <w:tc>
          <w:tcPr>
            <w:tcW w:w="927" w:type="pct"/>
          </w:tcPr>
          <w:p w14:paraId="4ECA8831" w14:textId="4A6F31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(Rel-16)</w:t>
            </w:r>
          </w:p>
        </w:tc>
        <w:tc>
          <w:tcPr>
            <w:tcW w:w="829" w:type="pct"/>
          </w:tcPr>
          <w:p w14:paraId="4AD7A301" w14:textId="26B895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D954A15" w14:textId="12515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347F6F8" w14:textId="563488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232" w:type="pct"/>
          </w:tcPr>
          <w:p w14:paraId="2ADA852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32E2CA" w14:textId="385AE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7332D02" w14:textId="131D3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1528676" w14:textId="621C3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45FD2373" w14:textId="70582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1A6263" w14:textId="77777777" w:rsidTr="000C2718">
        <w:tc>
          <w:tcPr>
            <w:tcW w:w="464" w:type="pct"/>
          </w:tcPr>
          <w:p w14:paraId="5DA4075C" w14:textId="1B3D7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R4-2110555</w:t>
            </w:r>
          </w:p>
        </w:tc>
        <w:tc>
          <w:tcPr>
            <w:tcW w:w="927" w:type="pct"/>
          </w:tcPr>
          <w:p w14:paraId="78BB3500" w14:textId="1F2A51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(Rel-17)</w:t>
            </w:r>
          </w:p>
        </w:tc>
        <w:tc>
          <w:tcPr>
            <w:tcW w:w="829" w:type="pct"/>
          </w:tcPr>
          <w:p w14:paraId="40ED465F" w14:textId="3589BE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9B190A3" w14:textId="00531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C06AD28" w14:textId="0EA91E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232" w:type="pct"/>
          </w:tcPr>
          <w:p w14:paraId="072DBF9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1C829E" w14:textId="0907C6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DCB8AB1" w14:textId="0A5ABC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49470FC" w14:textId="560A9D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0DBF39D5" w14:textId="703B1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FC45277" w14:textId="77777777" w:rsidTr="000C2718">
        <w:tc>
          <w:tcPr>
            <w:tcW w:w="464" w:type="pct"/>
          </w:tcPr>
          <w:p w14:paraId="1CE018C9" w14:textId="299C95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927" w:type="pct"/>
          </w:tcPr>
          <w:p w14:paraId="5C239FEC" w14:textId="77330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829" w:type="pct"/>
          </w:tcPr>
          <w:p w14:paraId="5DBB16D2" w14:textId="7BAE6F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D675A51" w14:textId="6DFF01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100C213" w14:textId="6ADA71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232" w:type="pct"/>
          </w:tcPr>
          <w:p w14:paraId="052215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78EEF91" w14:textId="5931D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1893E9B" w14:textId="68CCC3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338B3C" w14:textId="126FC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29716F37" w14:textId="6431D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B423F44" w14:textId="77777777" w:rsidTr="000C2718">
        <w:tc>
          <w:tcPr>
            <w:tcW w:w="464" w:type="pct"/>
          </w:tcPr>
          <w:p w14:paraId="177A3D3A" w14:textId="5781E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  <w:tc>
          <w:tcPr>
            <w:tcW w:w="927" w:type="pct"/>
          </w:tcPr>
          <w:p w14:paraId="478BA0A7" w14:textId="2D5AAC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829" w:type="pct"/>
          </w:tcPr>
          <w:p w14:paraId="529F048D" w14:textId="0A981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397E85EA" w14:textId="072832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5E4430A" w14:textId="2C2383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232" w:type="pct"/>
          </w:tcPr>
          <w:p w14:paraId="60ECB916" w14:textId="696C075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48574C1" w14:textId="7061DA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EDD024E" w14:textId="7517FB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FAE3D48" w14:textId="3420FB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1A71CFEC" w14:textId="706674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2BF434" w14:textId="77777777" w:rsidTr="000C2718">
        <w:tc>
          <w:tcPr>
            <w:tcW w:w="464" w:type="pct"/>
          </w:tcPr>
          <w:p w14:paraId="4004C539" w14:textId="3A442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R4-2110557</w:t>
            </w:r>
          </w:p>
        </w:tc>
        <w:tc>
          <w:tcPr>
            <w:tcW w:w="927" w:type="pct"/>
          </w:tcPr>
          <w:p w14:paraId="120F013D" w14:textId="62E182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(Rel-16)</w:t>
            </w:r>
          </w:p>
        </w:tc>
        <w:tc>
          <w:tcPr>
            <w:tcW w:w="829" w:type="pct"/>
          </w:tcPr>
          <w:p w14:paraId="64AF395B" w14:textId="00481A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1383ABE" w14:textId="693CB7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53246F7" w14:textId="59468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232" w:type="pct"/>
          </w:tcPr>
          <w:p w14:paraId="04D957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00DD05" w14:textId="00C45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92BDB03" w14:textId="073B2A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7DE5E4" w14:textId="03D21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12E959EF" w14:textId="2D1418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E196909" w14:textId="77777777" w:rsidTr="000C2718">
        <w:tc>
          <w:tcPr>
            <w:tcW w:w="464" w:type="pct"/>
          </w:tcPr>
          <w:p w14:paraId="12168AE0" w14:textId="5FDF7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R4-2110558</w:t>
            </w:r>
          </w:p>
        </w:tc>
        <w:tc>
          <w:tcPr>
            <w:tcW w:w="927" w:type="pct"/>
          </w:tcPr>
          <w:p w14:paraId="05DA6595" w14:textId="1C2078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(Rel-17)</w:t>
            </w:r>
          </w:p>
        </w:tc>
        <w:tc>
          <w:tcPr>
            <w:tcW w:w="829" w:type="pct"/>
          </w:tcPr>
          <w:p w14:paraId="2677AD11" w14:textId="24B83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83737E5" w14:textId="4955C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9683A69" w14:textId="7AE1F8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232" w:type="pct"/>
          </w:tcPr>
          <w:p w14:paraId="0E95AF6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F76D36B" w14:textId="4A025B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C9970E9" w14:textId="577B76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58D6799" w14:textId="36814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6CCC20F6" w14:textId="185777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F09E05" w14:textId="77777777" w:rsidTr="000C2718">
        <w:tc>
          <w:tcPr>
            <w:tcW w:w="464" w:type="pct"/>
          </w:tcPr>
          <w:p w14:paraId="057B9995" w14:textId="1DEAE4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R4-2110559</w:t>
            </w:r>
          </w:p>
        </w:tc>
        <w:tc>
          <w:tcPr>
            <w:tcW w:w="927" w:type="pct"/>
          </w:tcPr>
          <w:p w14:paraId="71BF9C14" w14:textId="575990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(Rel-16)</w:t>
            </w:r>
          </w:p>
        </w:tc>
        <w:tc>
          <w:tcPr>
            <w:tcW w:w="829" w:type="pct"/>
          </w:tcPr>
          <w:p w14:paraId="5ED398E2" w14:textId="21F63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69D0C69" w14:textId="7E3F5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1F21115" w14:textId="5E1E7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232" w:type="pct"/>
          </w:tcPr>
          <w:p w14:paraId="3E860C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A2001A" w14:textId="50D87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CEAC474" w14:textId="1AC4A8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57F7C45" w14:textId="05769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76CF2CA5" w14:textId="315641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2B91A9" w14:textId="77777777" w:rsidTr="000C2718">
        <w:tc>
          <w:tcPr>
            <w:tcW w:w="464" w:type="pct"/>
          </w:tcPr>
          <w:p w14:paraId="5085BFD3" w14:textId="487FF8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R4-2110560</w:t>
            </w:r>
          </w:p>
        </w:tc>
        <w:tc>
          <w:tcPr>
            <w:tcW w:w="927" w:type="pct"/>
          </w:tcPr>
          <w:p w14:paraId="361CF3B2" w14:textId="70730C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(Rel-17)</w:t>
            </w:r>
          </w:p>
        </w:tc>
        <w:tc>
          <w:tcPr>
            <w:tcW w:w="829" w:type="pct"/>
          </w:tcPr>
          <w:p w14:paraId="0FBDB8AD" w14:textId="08C52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C62837C" w14:textId="0DA69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A5B268D" w14:textId="4A1C0D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232" w:type="pct"/>
          </w:tcPr>
          <w:p w14:paraId="45E2EE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DF0FB4E" w14:textId="313994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0E5B355" w14:textId="09012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71D8F1B" w14:textId="0C42A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2407E6BC" w14:textId="752C58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BFF216" w14:textId="77777777" w:rsidTr="000C2718">
        <w:tc>
          <w:tcPr>
            <w:tcW w:w="464" w:type="pct"/>
          </w:tcPr>
          <w:p w14:paraId="3630279A" w14:textId="3DB73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R4-2110561</w:t>
            </w:r>
          </w:p>
        </w:tc>
        <w:tc>
          <w:tcPr>
            <w:tcW w:w="927" w:type="pct"/>
          </w:tcPr>
          <w:p w14:paraId="706C000E" w14:textId="37E65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829" w:type="pct"/>
          </w:tcPr>
          <w:p w14:paraId="7A4B135E" w14:textId="1A914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D32E7C6" w14:textId="53555C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4F25CB1" w14:textId="0CDD4D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232" w:type="pct"/>
          </w:tcPr>
          <w:p w14:paraId="30DAA9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B4ADDA" w14:textId="20FE56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17E611B" w14:textId="584BA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8602BA4" w14:textId="6996C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2C76FC75" w14:textId="590FE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0221411" w14:textId="77777777" w:rsidTr="000C2718">
        <w:tc>
          <w:tcPr>
            <w:tcW w:w="464" w:type="pct"/>
          </w:tcPr>
          <w:p w14:paraId="35820427" w14:textId="06687F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  <w:tc>
          <w:tcPr>
            <w:tcW w:w="927" w:type="pct"/>
          </w:tcPr>
          <w:p w14:paraId="57E61A18" w14:textId="71F716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829" w:type="pct"/>
          </w:tcPr>
          <w:p w14:paraId="3183E0F6" w14:textId="2F1B49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B5A19D5" w14:textId="44EAA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A9DB966" w14:textId="79B364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232" w:type="pct"/>
          </w:tcPr>
          <w:p w14:paraId="4FDE60A9" w14:textId="7222A09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12F0EBC" w14:textId="3576C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55505E2" w14:textId="296796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9CF82CC" w14:textId="05F72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38D9A1D4" w14:textId="76D02A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6C6AB4" w14:textId="77777777" w:rsidTr="000C2718">
        <w:tc>
          <w:tcPr>
            <w:tcW w:w="464" w:type="pct"/>
          </w:tcPr>
          <w:p w14:paraId="409123E7" w14:textId="3C465F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R4-2110562</w:t>
            </w:r>
          </w:p>
        </w:tc>
        <w:tc>
          <w:tcPr>
            <w:tcW w:w="927" w:type="pct"/>
          </w:tcPr>
          <w:p w14:paraId="1B1B1C07" w14:textId="72D5D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829" w:type="pct"/>
          </w:tcPr>
          <w:p w14:paraId="7A0EFA7A" w14:textId="10C759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BAC1488" w14:textId="4ACC2A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39C62C7" w14:textId="1586F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232" w:type="pct"/>
          </w:tcPr>
          <w:p w14:paraId="218616B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21C9E3" w14:textId="7709D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B4AE2C8" w14:textId="509EC1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2EAD9EA" w14:textId="75664D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26B6B5E2" w14:textId="70AA3D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B34B7D8" w14:textId="77777777" w:rsidTr="000C2718">
        <w:tc>
          <w:tcPr>
            <w:tcW w:w="464" w:type="pct"/>
          </w:tcPr>
          <w:p w14:paraId="5166A0B1" w14:textId="707DB8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  <w:tc>
          <w:tcPr>
            <w:tcW w:w="927" w:type="pct"/>
          </w:tcPr>
          <w:p w14:paraId="692F9531" w14:textId="221546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829" w:type="pct"/>
          </w:tcPr>
          <w:p w14:paraId="617B7268" w14:textId="25465F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7E0F86A" w14:textId="17D051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CA6E547" w14:textId="2DD74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232" w:type="pct"/>
          </w:tcPr>
          <w:p w14:paraId="59B6CEC6" w14:textId="362ACC1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527770B" w14:textId="22E3DC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60EB729" w14:textId="1A95C8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959BC0" w14:textId="7F3F15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F84F841" w14:textId="3230F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1C3373" w14:textId="77777777" w:rsidTr="000C2718">
        <w:tc>
          <w:tcPr>
            <w:tcW w:w="464" w:type="pct"/>
          </w:tcPr>
          <w:p w14:paraId="0C4D34CF" w14:textId="37EE94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R4-2110572</w:t>
            </w:r>
          </w:p>
        </w:tc>
        <w:tc>
          <w:tcPr>
            <w:tcW w:w="927" w:type="pct"/>
          </w:tcPr>
          <w:p w14:paraId="08EFA931" w14:textId="56D5F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829" w:type="pct"/>
          </w:tcPr>
          <w:p w14:paraId="6D3A74EB" w14:textId="69A1FA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6A45D72" w14:textId="0603C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AA1C4D8" w14:textId="59CFEE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232" w:type="pct"/>
          </w:tcPr>
          <w:p w14:paraId="4B0951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8D9269" w14:textId="18EC5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536A8D3" w14:textId="3D3223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CF788F6" w14:textId="4798E2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0F4E04D6" w14:textId="4F2B04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AADDDF4" w14:textId="77777777" w:rsidTr="000C2718">
        <w:tc>
          <w:tcPr>
            <w:tcW w:w="464" w:type="pct"/>
          </w:tcPr>
          <w:p w14:paraId="6DD47E6F" w14:textId="5B28B9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  <w:tc>
          <w:tcPr>
            <w:tcW w:w="927" w:type="pct"/>
          </w:tcPr>
          <w:p w14:paraId="0C036994" w14:textId="44717C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829" w:type="pct"/>
          </w:tcPr>
          <w:p w14:paraId="79F612FA" w14:textId="50B7DA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042F435" w14:textId="3834C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39F8AF7" w14:textId="5BADAC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232" w:type="pct"/>
          </w:tcPr>
          <w:p w14:paraId="2AA30D5C" w14:textId="30CCEBD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C443DEA" w14:textId="40800C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081C63" w14:textId="0B6DF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F35EEC2" w14:textId="140B9F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33157ECA" w14:textId="1CEEB0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FED678" w14:textId="77777777" w:rsidTr="000C2718">
        <w:tc>
          <w:tcPr>
            <w:tcW w:w="464" w:type="pct"/>
          </w:tcPr>
          <w:p w14:paraId="268F23DF" w14:textId="3F767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R4-2110573</w:t>
            </w:r>
          </w:p>
        </w:tc>
        <w:tc>
          <w:tcPr>
            <w:tcW w:w="927" w:type="pct"/>
          </w:tcPr>
          <w:p w14:paraId="5C5FF63B" w14:textId="3DF83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829" w:type="pct"/>
          </w:tcPr>
          <w:p w14:paraId="68761590" w14:textId="76188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526373E" w14:textId="265129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621F7A6" w14:textId="12BA98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232" w:type="pct"/>
          </w:tcPr>
          <w:p w14:paraId="1026890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1629BD8" w14:textId="1B817D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F0174F4" w14:textId="51BE02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F0730E" w14:textId="01778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547AC5B0" w14:textId="624BF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0E78EFA" w14:textId="77777777" w:rsidTr="000C2718">
        <w:tc>
          <w:tcPr>
            <w:tcW w:w="464" w:type="pct"/>
          </w:tcPr>
          <w:p w14:paraId="55A753D0" w14:textId="4E64AE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  <w:tc>
          <w:tcPr>
            <w:tcW w:w="927" w:type="pct"/>
          </w:tcPr>
          <w:p w14:paraId="0F4748BA" w14:textId="07971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829" w:type="pct"/>
          </w:tcPr>
          <w:p w14:paraId="3CBDCC35" w14:textId="49CBB9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84FCF6A" w14:textId="27937A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8D4FE43" w14:textId="5FC5FC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232" w:type="pct"/>
          </w:tcPr>
          <w:p w14:paraId="6E2B0144" w14:textId="4971181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2DC7F00" w14:textId="12B62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000C8B0" w14:textId="7074A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91FEFCB" w14:textId="474A6A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793EFFC8" w14:textId="0CEE6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8E9F7E7" w14:textId="77777777" w:rsidTr="000C2718">
        <w:tc>
          <w:tcPr>
            <w:tcW w:w="464" w:type="pct"/>
          </w:tcPr>
          <w:p w14:paraId="33261FCE" w14:textId="42D84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R4-2110574</w:t>
            </w:r>
          </w:p>
        </w:tc>
        <w:tc>
          <w:tcPr>
            <w:tcW w:w="927" w:type="pct"/>
          </w:tcPr>
          <w:p w14:paraId="589EFAA0" w14:textId="7DFFED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scheme(Rel-17)</w:t>
            </w:r>
          </w:p>
        </w:tc>
        <w:tc>
          <w:tcPr>
            <w:tcW w:w="829" w:type="pct"/>
          </w:tcPr>
          <w:p w14:paraId="6601BAD4" w14:textId="5E3865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B695258" w14:textId="348A6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288F96C" w14:textId="3CAB3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232" w:type="pct"/>
          </w:tcPr>
          <w:p w14:paraId="1BD57D0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2A3262" w14:textId="1015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DBC653" w14:textId="36B6A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B542722" w14:textId="18599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766E1A0A" w14:textId="3F0A5F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F2AC228" w14:textId="77777777" w:rsidTr="000C2718">
        <w:tc>
          <w:tcPr>
            <w:tcW w:w="464" w:type="pct"/>
          </w:tcPr>
          <w:p w14:paraId="67491E29" w14:textId="466740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R4-2110575</w:t>
            </w:r>
          </w:p>
        </w:tc>
        <w:tc>
          <w:tcPr>
            <w:tcW w:w="927" w:type="pct"/>
          </w:tcPr>
          <w:p w14:paraId="7B17015A" w14:textId="021557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38.101-4 Updating PDSCH requirement with </w:t>
            </w:r>
            <w:r>
              <w:rPr>
                <w:sz w:val="16"/>
              </w:rPr>
              <w:lastRenderedPageBreak/>
              <w:t>Multi-DCI based transmission scheme(Rel-17)</w:t>
            </w:r>
          </w:p>
        </w:tc>
        <w:tc>
          <w:tcPr>
            <w:tcW w:w="829" w:type="pct"/>
          </w:tcPr>
          <w:p w14:paraId="3C9BE091" w14:textId="07CED9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336" w:type="pct"/>
          </w:tcPr>
          <w:p w14:paraId="4302F2B7" w14:textId="2568EE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32640BA" w14:textId="45866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232" w:type="pct"/>
          </w:tcPr>
          <w:p w14:paraId="4D8E0F2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E79D4F" w14:textId="517395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98AD99C" w14:textId="5A286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CAFD73" w14:textId="5B58F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4C6A256E" w14:textId="7FF983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792820" w14:textId="77777777" w:rsidTr="000C2718">
        <w:tc>
          <w:tcPr>
            <w:tcW w:w="464" w:type="pct"/>
          </w:tcPr>
          <w:p w14:paraId="5A32C8C3" w14:textId="17055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R4-2110630</w:t>
            </w:r>
          </w:p>
        </w:tc>
        <w:tc>
          <w:tcPr>
            <w:tcW w:w="927" w:type="pct"/>
          </w:tcPr>
          <w:p w14:paraId="694CD49A" w14:textId="42344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829" w:type="pct"/>
          </w:tcPr>
          <w:p w14:paraId="43850A23" w14:textId="69929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1E2B3A9" w14:textId="388B3A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1133728" w14:textId="50573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232" w:type="pct"/>
          </w:tcPr>
          <w:p w14:paraId="6937CE6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F6FDB9" w14:textId="3CF506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A7058AE" w14:textId="1EF97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306E712" w14:textId="6304F7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ADB91E7" w14:textId="509168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8E9F00" w14:textId="77777777" w:rsidTr="000C2718">
        <w:tc>
          <w:tcPr>
            <w:tcW w:w="464" w:type="pct"/>
          </w:tcPr>
          <w:p w14:paraId="3721E8DA" w14:textId="1C768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R4-2110631</w:t>
            </w:r>
          </w:p>
        </w:tc>
        <w:tc>
          <w:tcPr>
            <w:tcW w:w="927" w:type="pct"/>
          </w:tcPr>
          <w:p w14:paraId="2AEEC698" w14:textId="0A581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829" w:type="pct"/>
          </w:tcPr>
          <w:p w14:paraId="25456F11" w14:textId="70CC1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3C29B57" w14:textId="608D6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BCE5357" w14:textId="2C7E58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232" w:type="pct"/>
          </w:tcPr>
          <w:p w14:paraId="055FF87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DCBA820" w14:textId="060D2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FDA4A0" w14:textId="42E132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5A14F29" w14:textId="5462EF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866CB36" w14:textId="728B89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0DDA61" w14:textId="77777777" w:rsidTr="000C2718">
        <w:tc>
          <w:tcPr>
            <w:tcW w:w="464" w:type="pct"/>
          </w:tcPr>
          <w:p w14:paraId="04A23234" w14:textId="587F85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R4-2110632</w:t>
            </w:r>
          </w:p>
        </w:tc>
        <w:tc>
          <w:tcPr>
            <w:tcW w:w="927" w:type="pct"/>
          </w:tcPr>
          <w:p w14:paraId="5D6C96AF" w14:textId="2F424C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829" w:type="pct"/>
          </w:tcPr>
          <w:p w14:paraId="29DD8E58" w14:textId="1D6CCF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3AA867C" w14:textId="72677C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FF60596" w14:textId="070E1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0241</w:t>
            </w:r>
          </w:p>
        </w:tc>
        <w:tc>
          <w:tcPr>
            <w:tcW w:w="232" w:type="pct"/>
          </w:tcPr>
          <w:p w14:paraId="0C410A5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372E1C" w14:textId="43DADD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DF0B4F8" w14:textId="3E7017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65B9544" w14:textId="6D508B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27A1F41" w14:textId="46036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D7A488" w14:textId="77777777" w:rsidTr="000C2718">
        <w:tc>
          <w:tcPr>
            <w:tcW w:w="464" w:type="pct"/>
          </w:tcPr>
          <w:p w14:paraId="68722459" w14:textId="4ACFE1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R4-2110633</w:t>
            </w:r>
          </w:p>
        </w:tc>
        <w:tc>
          <w:tcPr>
            <w:tcW w:w="927" w:type="pct"/>
          </w:tcPr>
          <w:p w14:paraId="7DE96343" w14:textId="23FD76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829" w:type="pct"/>
          </w:tcPr>
          <w:p w14:paraId="7D9207FC" w14:textId="4DC363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649381E" w14:textId="5BDE34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1FAD48E" w14:textId="76808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232" w:type="pct"/>
          </w:tcPr>
          <w:p w14:paraId="2EB9168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DA19202" w14:textId="3C7D3B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6B1838" w14:textId="2B686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98CC661" w14:textId="5E3F6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38A34D42" w14:textId="42A090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5C22CA" w14:textId="77777777" w:rsidTr="000C2718">
        <w:tc>
          <w:tcPr>
            <w:tcW w:w="464" w:type="pct"/>
          </w:tcPr>
          <w:p w14:paraId="7277FC6F" w14:textId="02AF8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R4-2110636</w:t>
            </w:r>
          </w:p>
        </w:tc>
        <w:tc>
          <w:tcPr>
            <w:tcW w:w="927" w:type="pct"/>
          </w:tcPr>
          <w:p w14:paraId="001C1607" w14:textId="22A1B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829" w:type="pct"/>
          </w:tcPr>
          <w:p w14:paraId="5085CD01" w14:textId="31BF85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8167DA0" w14:textId="1B740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51DE3851" w14:textId="4CC4F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0243</w:t>
            </w:r>
          </w:p>
        </w:tc>
        <w:tc>
          <w:tcPr>
            <w:tcW w:w="232" w:type="pct"/>
          </w:tcPr>
          <w:p w14:paraId="5523696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902096" w14:textId="3B27B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63EF7DB" w14:textId="7E46B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8B74C7A" w14:textId="7A3F83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7AFD9578" w14:textId="71B439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178B58CB" w14:textId="77777777" w:rsidTr="000C2718">
        <w:tc>
          <w:tcPr>
            <w:tcW w:w="464" w:type="pct"/>
          </w:tcPr>
          <w:p w14:paraId="5E8136F8" w14:textId="57DA2A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R4-2110639</w:t>
            </w:r>
          </w:p>
        </w:tc>
        <w:tc>
          <w:tcPr>
            <w:tcW w:w="927" w:type="pct"/>
          </w:tcPr>
          <w:p w14:paraId="1E26B20B" w14:textId="679F56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[] from Noc power level for n257/n258 PC5</w:t>
            </w:r>
          </w:p>
        </w:tc>
        <w:tc>
          <w:tcPr>
            <w:tcW w:w="829" w:type="pct"/>
          </w:tcPr>
          <w:p w14:paraId="4D8923B1" w14:textId="66B39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12B1305" w14:textId="12780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C8578DE" w14:textId="22724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0244</w:t>
            </w:r>
          </w:p>
        </w:tc>
        <w:tc>
          <w:tcPr>
            <w:tcW w:w="232" w:type="pct"/>
          </w:tcPr>
          <w:p w14:paraId="777A8C2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5F9427" w14:textId="141EB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4C369DE" w14:textId="7A844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7C1515A" w14:textId="3F4AF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</w:t>
            </w:r>
          </w:p>
        </w:tc>
        <w:tc>
          <w:tcPr>
            <w:tcW w:w="694" w:type="pct"/>
          </w:tcPr>
          <w:p w14:paraId="1E5AAC29" w14:textId="393C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EA188C" w14:textId="77777777" w:rsidTr="000C2718">
        <w:tc>
          <w:tcPr>
            <w:tcW w:w="464" w:type="pct"/>
          </w:tcPr>
          <w:p w14:paraId="5E668D57" w14:textId="2ABC8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R4-2110742</w:t>
            </w:r>
          </w:p>
        </w:tc>
        <w:tc>
          <w:tcPr>
            <w:tcW w:w="927" w:type="pct"/>
          </w:tcPr>
          <w:p w14:paraId="1F492464" w14:textId="1D82CB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829" w:type="pct"/>
          </w:tcPr>
          <w:p w14:paraId="5405C560" w14:textId="3DBE4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C71E4CA" w14:textId="46DF2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8630F52" w14:textId="793A35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232" w:type="pct"/>
          </w:tcPr>
          <w:p w14:paraId="4B4F93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C8765E" w14:textId="49263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371D389" w14:textId="5AE7A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0CCEB04" w14:textId="044D9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2060AD6E" w14:textId="2ECFA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ADBBBD9" w14:textId="77777777" w:rsidTr="000C2718">
        <w:tc>
          <w:tcPr>
            <w:tcW w:w="464" w:type="pct"/>
          </w:tcPr>
          <w:p w14:paraId="776C6848" w14:textId="4AC22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  <w:tc>
          <w:tcPr>
            <w:tcW w:w="927" w:type="pct"/>
          </w:tcPr>
          <w:p w14:paraId="14E99D00" w14:textId="1695C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829" w:type="pct"/>
          </w:tcPr>
          <w:p w14:paraId="6138D2CD" w14:textId="0AD6C1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BFBFF74" w14:textId="6BCB4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D83DE14" w14:textId="715EA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232" w:type="pct"/>
          </w:tcPr>
          <w:p w14:paraId="76EB9668" w14:textId="58358B7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6F5F869" w14:textId="1934FE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47ABE2" w14:textId="212651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999F1D8" w14:textId="56173A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71DF9ECB" w14:textId="541FA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586550B" w14:textId="77777777" w:rsidTr="000C2718">
        <w:tc>
          <w:tcPr>
            <w:tcW w:w="464" w:type="pct"/>
          </w:tcPr>
          <w:p w14:paraId="56ABD8EA" w14:textId="4D795E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R4-2110743</w:t>
            </w:r>
          </w:p>
        </w:tc>
        <w:tc>
          <w:tcPr>
            <w:tcW w:w="927" w:type="pct"/>
          </w:tcPr>
          <w:p w14:paraId="19AD6938" w14:textId="4425E7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829" w:type="pct"/>
          </w:tcPr>
          <w:p w14:paraId="2CAA4583" w14:textId="7D35EC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B3986F6" w14:textId="18BEF9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8FB5314" w14:textId="7166B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0246</w:t>
            </w:r>
          </w:p>
        </w:tc>
        <w:tc>
          <w:tcPr>
            <w:tcW w:w="232" w:type="pct"/>
          </w:tcPr>
          <w:p w14:paraId="2CAED3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EA0AF2" w14:textId="0C200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2B2CC91" w14:textId="43230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05EAAAC" w14:textId="3113EE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1AC653B7" w14:textId="64AF4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3B74AF0" w14:textId="77777777" w:rsidTr="000C2718">
        <w:tc>
          <w:tcPr>
            <w:tcW w:w="464" w:type="pct"/>
          </w:tcPr>
          <w:p w14:paraId="20D1C1F0" w14:textId="69C2B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R4-2110778</w:t>
            </w:r>
          </w:p>
        </w:tc>
        <w:tc>
          <w:tcPr>
            <w:tcW w:w="927" w:type="pct"/>
          </w:tcPr>
          <w:p w14:paraId="2A09CE1C" w14:textId="6DF33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829" w:type="pct"/>
          </w:tcPr>
          <w:p w14:paraId="5534CB4F" w14:textId="27AC3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56865F2" w14:textId="1469C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11BE35B" w14:textId="3A029E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232" w:type="pct"/>
          </w:tcPr>
          <w:p w14:paraId="55EE103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F11F6B" w14:textId="118F84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54F1500" w14:textId="49D39C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5E585A2" w14:textId="562881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51444927" w14:textId="6B025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DA7A130" w14:textId="77777777" w:rsidTr="000C2718">
        <w:tc>
          <w:tcPr>
            <w:tcW w:w="464" w:type="pct"/>
          </w:tcPr>
          <w:p w14:paraId="1BBD9766" w14:textId="62DF7A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R4-2110785</w:t>
            </w:r>
          </w:p>
        </w:tc>
        <w:tc>
          <w:tcPr>
            <w:tcW w:w="927" w:type="pct"/>
          </w:tcPr>
          <w:p w14:paraId="5365F55A" w14:textId="326255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829" w:type="pct"/>
          </w:tcPr>
          <w:p w14:paraId="09825A9C" w14:textId="017C9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8DACF23" w14:textId="24C8C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D4961F5" w14:textId="4589C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232" w:type="pct"/>
          </w:tcPr>
          <w:p w14:paraId="733FD1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5862AC" w14:textId="52F06E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3CE5200" w14:textId="6CD4E6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D2CAB08" w14:textId="3E9AE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15AA345D" w14:textId="56D3D1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86D116" w14:textId="77777777" w:rsidTr="000C2718">
        <w:tc>
          <w:tcPr>
            <w:tcW w:w="464" w:type="pct"/>
          </w:tcPr>
          <w:p w14:paraId="6036730E" w14:textId="430FF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R4-2110942</w:t>
            </w:r>
          </w:p>
        </w:tc>
        <w:tc>
          <w:tcPr>
            <w:tcW w:w="927" w:type="pct"/>
          </w:tcPr>
          <w:p w14:paraId="23E8C850" w14:textId="560EFC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829" w:type="pct"/>
          </w:tcPr>
          <w:p w14:paraId="345971F1" w14:textId="17F32C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674EBF6" w14:textId="66F1EE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E8D2C29" w14:textId="6A4CC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232" w:type="pct"/>
          </w:tcPr>
          <w:p w14:paraId="78E3FB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224F73" w14:textId="1E4422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84EDE33" w14:textId="36F5A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4AF01D3" w14:textId="0A5727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58E5D770" w14:textId="4C957F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59C90DA" w14:textId="77777777" w:rsidTr="000C2718">
        <w:tc>
          <w:tcPr>
            <w:tcW w:w="464" w:type="pct"/>
          </w:tcPr>
          <w:p w14:paraId="0962225C" w14:textId="626DBF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  <w:tc>
          <w:tcPr>
            <w:tcW w:w="927" w:type="pct"/>
          </w:tcPr>
          <w:p w14:paraId="14CCDA59" w14:textId="2756B1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829" w:type="pct"/>
          </w:tcPr>
          <w:p w14:paraId="11E14148" w14:textId="43D855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336" w:type="pct"/>
          </w:tcPr>
          <w:p w14:paraId="09921C6F" w14:textId="5D523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559876B" w14:textId="35638F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232" w:type="pct"/>
          </w:tcPr>
          <w:p w14:paraId="16ACFD73" w14:textId="478F854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583D5A2" w14:textId="67F8F9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DA76BD0" w14:textId="558DE4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ADFDABD" w14:textId="3F7BD1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8D745C6" w14:textId="0C19A9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EFDA49" w14:textId="77777777" w:rsidTr="000C2718">
        <w:tc>
          <w:tcPr>
            <w:tcW w:w="464" w:type="pct"/>
          </w:tcPr>
          <w:p w14:paraId="6B5C209F" w14:textId="55960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R4-2110943</w:t>
            </w:r>
          </w:p>
        </w:tc>
        <w:tc>
          <w:tcPr>
            <w:tcW w:w="927" w:type="pct"/>
          </w:tcPr>
          <w:p w14:paraId="485C7131" w14:textId="78522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R17</w:t>
            </w:r>
          </w:p>
        </w:tc>
        <w:tc>
          <w:tcPr>
            <w:tcW w:w="829" w:type="pct"/>
          </w:tcPr>
          <w:p w14:paraId="1D6F4157" w14:textId="037B3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502A6698" w14:textId="29CBE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5AEB3B5" w14:textId="0DDE7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0250</w:t>
            </w:r>
          </w:p>
        </w:tc>
        <w:tc>
          <w:tcPr>
            <w:tcW w:w="232" w:type="pct"/>
          </w:tcPr>
          <w:p w14:paraId="1A30DC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78B7DF" w14:textId="2BC23F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32CB77" w14:textId="5616C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8B46BD2" w14:textId="43CB18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3C993E17" w14:textId="6165E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4226BE9" w14:textId="77777777" w:rsidTr="000C2718">
        <w:tc>
          <w:tcPr>
            <w:tcW w:w="464" w:type="pct"/>
          </w:tcPr>
          <w:p w14:paraId="6B0B4972" w14:textId="27929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R4-2111172</w:t>
            </w:r>
          </w:p>
        </w:tc>
        <w:tc>
          <w:tcPr>
            <w:tcW w:w="927" w:type="pct"/>
          </w:tcPr>
          <w:p w14:paraId="2B0D9453" w14:textId="3D54D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 for TDD LTE-NR Coexistence Tests</w:t>
            </w:r>
          </w:p>
        </w:tc>
        <w:tc>
          <w:tcPr>
            <w:tcW w:w="829" w:type="pct"/>
          </w:tcPr>
          <w:p w14:paraId="42FFFC02" w14:textId="7AE45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7173B9FB" w14:textId="240C54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FB2C98A" w14:textId="08099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0251</w:t>
            </w:r>
          </w:p>
        </w:tc>
        <w:tc>
          <w:tcPr>
            <w:tcW w:w="232" w:type="pct"/>
          </w:tcPr>
          <w:p w14:paraId="08EAC0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F9E474" w14:textId="722CB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BE015D" w14:textId="38614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D475B12" w14:textId="076865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357DBF58" w14:textId="4B037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833AFAD" w14:textId="77777777" w:rsidTr="000C2718">
        <w:tc>
          <w:tcPr>
            <w:tcW w:w="464" w:type="pct"/>
          </w:tcPr>
          <w:p w14:paraId="32AAE567" w14:textId="71E777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R4-2111206</w:t>
            </w:r>
          </w:p>
        </w:tc>
        <w:tc>
          <w:tcPr>
            <w:tcW w:w="927" w:type="pct"/>
          </w:tcPr>
          <w:p w14:paraId="612F70E4" w14:textId="57E09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829" w:type="pct"/>
          </w:tcPr>
          <w:p w14:paraId="740AB7D0" w14:textId="5D7C6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5A3A905C" w14:textId="08C17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3C1058C" w14:textId="00EBE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232" w:type="pct"/>
          </w:tcPr>
          <w:p w14:paraId="6EFE837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505F0CD" w14:textId="74F06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FF3C576" w14:textId="4603A2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5EB034E" w14:textId="1471B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23EA8D19" w14:textId="6AB5E8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AC2B12B" w14:textId="77777777" w:rsidTr="000C2718">
        <w:tc>
          <w:tcPr>
            <w:tcW w:w="464" w:type="pct"/>
          </w:tcPr>
          <w:p w14:paraId="40DF8B2A" w14:textId="3A136E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  <w:tc>
          <w:tcPr>
            <w:tcW w:w="927" w:type="pct"/>
          </w:tcPr>
          <w:p w14:paraId="5AEAA25F" w14:textId="169440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829" w:type="pct"/>
          </w:tcPr>
          <w:p w14:paraId="766407BA" w14:textId="506F3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76895604" w14:textId="55C7D5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DB5C394" w14:textId="6E592E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232" w:type="pct"/>
          </w:tcPr>
          <w:p w14:paraId="111CBC71" w14:textId="6E5DF81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675ECF5" w14:textId="2602F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510256E" w14:textId="5AABE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778D02B" w14:textId="0F00C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10D6C7FB" w14:textId="2C65C0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28EF22" w14:textId="77777777" w:rsidTr="000C2718">
        <w:tc>
          <w:tcPr>
            <w:tcW w:w="464" w:type="pct"/>
          </w:tcPr>
          <w:p w14:paraId="53A9470D" w14:textId="4A6AE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R4-2111207</w:t>
            </w:r>
          </w:p>
        </w:tc>
        <w:tc>
          <w:tcPr>
            <w:tcW w:w="927" w:type="pct"/>
          </w:tcPr>
          <w:p w14:paraId="2017A966" w14:textId="01C784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(R17)</w:t>
            </w:r>
          </w:p>
        </w:tc>
        <w:tc>
          <w:tcPr>
            <w:tcW w:w="829" w:type="pct"/>
          </w:tcPr>
          <w:p w14:paraId="46CA6234" w14:textId="5E3C7F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5D264EEA" w14:textId="51FD1B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1AE41AC" w14:textId="76206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232" w:type="pct"/>
          </w:tcPr>
          <w:p w14:paraId="351A35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73390D" w14:textId="539288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607A11" w14:textId="377C9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437CFEA" w14:textId="42242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4C3039DF" w14:textId="000F5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047733" w14:textId="77777777" w:rsidTr="000C2718">
        <w:tc>
          <w:tcPr>
            <w:tcW w:w="464" w:type="pct"/>
          </w:tcPr>
          <w:p w14:paraId="695A66E4" w14:textId="315DD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R4-2111212</w:t>
            </w:r>
          </w:p>
        </w:tc>
        <w:tc>
          <w:tcPr>
            <w:tcW w:w="927" w:type="pct"/>
          </w:tcPr>
          <w:p w14:paraId="4C2A2027" w14:textId="77DE8B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Applicability Rule for TDD LTE-NR Coexistence Tests </w:t>
            </w:r>
          </w:p>
        </w:tc>
        <w:tc>
          <w:tcPr>
            <w:tcW w:w="829" w:type="pct"/>
          </w:tcPr>
          <w:p w14:paraId="07206485" w14:textId="2FA64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00BCE876" w14:textId="184807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A2E9570" w14:textId="1E4C4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232" w:type="pct"/>
          </w:tcPr>
          <w:p w14:paraId="1827C7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25E7F0" w14:textId="708AA6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3FB2F6" w14:textId="1224FC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CC159DC" w14:textId="300965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20A14C9A" w14:textId="7399D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38331B" w14:textId="77777777" w:rsidTr="000C2718">
        <w:tc>
          <w:tcPr>
            <w:tcW w:w="464" w:type="pct"/>
          </w:tcPr>
          <w:p w14:paraId="7C0B3CB1" w14:textId="400D5A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R4-2111290</w:t>
            </w:r>
          </w:p>
        </w:tc>
        <w:tc>
          <w:tcPr>
            <w:tcW w:w="927" w:type="pct"/>
          </w:tcPr>
          <w:p w14:paraId="56244624" w14:textId="5B4ACD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FRC Correction for FR2 DL 256QAM Requirements</w:t>
            </w:r>
          </w:p>
        </w:tc>
        <w:tc>
          <w:tcPr>
            <w:tcW w:w="829" w:type="pct"/>
          </w:tcPr>
          <w:p w14:paraId="48A3A606" w14:textId="5FC5A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92510F1" w14:textId="3CCEF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2E07C272" w14:textId="6B31D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232" w:type="pct"/>
          </w:tcPr>
          <w:p w14:paraId="7ABB61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99A19C" w14:textId="722327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D9933E" w14:textId="49B6D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EF2ACDC" w14:textId="078126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5EDE3230" w14:textId="009C3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3DFE3CE1" w14:textId="77777777" w:rsidTr="000C2718">
        <w:tc>
          <w:tcPr>
            <w:tcW w:w="464" w:type="pct"/>
          </w:tcPr>
          <w:p w14:paraId="131DB6D5" w14:textId="5D7249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R4-2111291</w:t>
            </w:r>
          </w:p>
        </w:tc>
        <w:tc>
          <w:tcPr>
            <w:tcW w:w="927" w:type="pct"/>
          </w:tcPr>
          <w:p w14:paraId="75FBC984" w14:textId="047A6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FRC Correction for FR2 DL 256QAM Requirements </w:t>
            </w:r>
          </w:p>
        </w:tc>
        <w:tc>
          <w:tcPr>
            <w:tcW w:w="829" w:type="pct"/>
          </w:tcPr>
          <w:p w14:paraId="576EB960" w14:textId="676B6F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DCA6B6B" w14:textId="1F9CB9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987D603" w14:textId="5A77C9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232" w:type="pct"/>
          </w:tcPr>
          <w:p w14:paraId="1B2A31B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C31B24" w14:textId="407F3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3F51B1B" w14:textId="6C3142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D1DAB49" w14:textId="38C97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4640C624" w14:textId="251FE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2823BF0" w14:textId="77777777" w:rsidTr="000C2718">
        <w:tc>
          <w:tcPr>
            <w:tcW w:w="464" w:type="pct"/>
          </w:tcPr>
          <w:p w14:paraId="45770E5C" w14:textId="49423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R4-2111349</w:t>
            </w:r>
          </w:p>
        </w:tc>
        <w:tc>
          <w:tcPr>
            <w:tcW w:w="927" w:type="pct"/>
          </w:tcPr>
          <w:p w14:paraId="036EC507" w14:textId="0C2F2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829" w:type="pct"/>
          </w:tcPr>
          <w:p w14:paraId="4B895CB5" w14:textId="09220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FB66A50" w14:textId="7A1AD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41961BE" w14:textId="7321B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232" w:type="pct"/>
          </w:tcPr>
          <w:p w14:paraId="1CC7986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2E9437" w14:textId="6F56EB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5F8D1EF" w14:textId="7496C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59A6A08" w14:textId="57146A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7FE2952F" w14:textId="454CA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137779F5" w14:textId="77777777" w:rsidTr="000C2718">
        <w:tc>
          <w:tcPr>
            <w:tcW w:w="464" w:type="pct"/>
          </w:tcPr>
          <w:p w14:paraId="602A629A" w14:textId="698E6D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R4-2111468</w:t>
            </w:r>
          </w:p>
        </w:tc>
        <w:tc>
          <w:tcPr>
            <w:tcW w:w="927" w:type="pct"/>
          </w:tcPr>
          <w:p w14:paraId="5515A95A" w14:textId="18058B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829" w:type="pct"/>
          </w:tcPr>
          <w:p w14:paraId="3B0EC1C1" w14:textId="27C2D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402BDDB5" w14:textId="791426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DE5455D" w14:textId="151662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232" w:type="pct"/>
          </w:tcPr>
          <w:p w14:paraId="0FA2EE1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955C3E" w14:textId="16C90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500BFF2" w14:textId="393427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8D05F7C" w14:textId="20E8EE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CEBF735" w14:textId="2309A9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1912018" w14:textId="77777777" w:rsidTr="000C2718">
        <w:tc>
          <w:tcPr>
            <w:tcW w:w="464" w:type="pct"/>
          </w:tcPr>
          <w:p w14:paraId="22B4665B" w14:textId="57890D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  <w:tc>
          <w:tcPr>
            <w:tcW w:w="927" w:type="pct"/>
          </w:tcPr>
          <w:p w14:paraId="7DC766B4" w14:textId="3FD092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829" w:type="pct"/>
          </w:tcPr>
          <w:p w14:paraId="65BC09B0" w14:textId="3F97BD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79CCA057" w14:textId="3B5962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A303007" w14:textId="6F191A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232" w:type="pct"/>
          </w:tcPr>
          <w:p w14:paraId="65AF5149" w14:textId="311EDBF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1CE4812" w14:textId="07E87D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1AF9941" w14:textId="7D1F8B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8972DBA" w14:textId="3E384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AC20D9E" w14:textId="0F5C63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3AF91A" w14:textId="77777777" w:rsidTr="000C2718">
        <w:tc>
          <w:tcPr>
            <w:tcW w:w="464" w:type="pct"/>
          </w:tcPr>
          <w:p w14:paraId="7E40B777" w14:textId="32731C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R4-2111469</w:t>
            </w:r>
          </w:p>
        </w:tc>
        <w:tc>
          <w:tcPr>
            <w:tcW w:w="927" w:type="pct"/>
          </w:tcPr>
          <w:p w14:paraId="13CB5E5F" w14:textId="052BAE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(R16)</w:t>
            </w:r>
          </w:p>
        </w:tc>
        <w:tc>
          <w:tcPr>
            <w:tcW w:w="829" w:type="pct"/>
          </w:tcPr>
          <w:p w14:paraId="7BF02C03" w14:textId="77CEDB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47D5768F" w14:textId="55BBD9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6332355F" w14:textId="22A5B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232" w:type="pct"/>
          </w:tcPr>
          <w:p w14:paraId="18366D2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0663BB" w14:textId="4ACE90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F2CF2B9" w14:textId="718C6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A686B5D" w14:textId="33473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2EBA58D" w14:textId="4EC2EA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EB50960" w14:textId="77777777" w:rsidTr="000C2718">
        <w:tc>
          <w:tcPr>
            <w:tcW w:w="464" w:type="pct"/>
          </w:tcPr>
          <w:p w14:paraId="609EAE68" w14:textId="52356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R4-2111470</w:t>
            </w:r>
          </w:p>
        </w:tc>
        <w:tc>
          <w:tcPr>
            <w:tcW w:w="927" w:type="pct"/>
          </w:tcPr>
          <w:p w14:paraId="4295BF2C" w14:textId="64BC1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38.101-4: </w:t>
            </w:r>
            <w:r>
              <w:rPr>
                <w:sz w:val="16"/>
              </w:rPr>
              <w:lastRenderedPageBreak/>
              <w:t>Editorial corrections (R17)</w:t>
            </w:r>
          </w:p>
        </w:tc>
        <w:tc>
          <w:tcPr>
            <w:tcW w:w="829" w:type="pct"/>
          </w:tcPr>
          <w:p w14:paraId="05D3CA56" w14:textId="1E7805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 Corporation</w:t>
            </w:r>
          </w:p>
        </w:tc>
        <w:tc>
          <w:tcPr>
            <w:tcW w:w="336" w:type="pct"/>
          </w:tcPr>
          <w:p w14:paraId="2906066E" w14:textId="7D7101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4</w:t>
            </w:r>
          </w:p>
        </w:tc>
        <w:tc>
          <w:tcPr>
            <w:tcW w:w="242" w:type="pct"/>
          </w:tcPr>
          <w:p w14:paraId="673184D9" w14:textId="735C9F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0260</w:t>
            </w:r>
          </w:p>
        </w:tc>
        <w:tc>
          <w:tcPr>
            <w:tcW w:w="232" w:type="pct"/>
          </w:tcPr>
          <w:p w14:paraId="71C25F5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D02C4D" w14:textId="4360D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215" w:type="pct"/>
          </w:tcPr>
          <w:p w14:paraId="75405984" w14:textId="76607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844" w:type="pct"/>
          </w:tcPr>
          <w:p w14:paraId="40B70B19" w14:textId="6ED55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9319885" w14:textId="087D2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AFFB819" w14:textId="77777777" w:rsidTr="000C2718">
        <w:tc>
          <w:tcPr>
            <w:tcW w:w="464" w:type="pct"/>
          </w:tcPr>
          <w:p w14:paraId="661335AD" w14:textId="1F4683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R4-2111472</w:t>
            </w:r>
          </w:p>
        </w:tc>
        <w:tc>
          <w:tcPr>
            <w:tcW w:w="927" w:type="pct"/>
          </w:tcPr>
          <w:p w14:paraId="09FF0D29" w14:textId="6F3E1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829" w:type="pct"/>
          </w:tcPr>
          <w:p w14:paraId="18A8932C" w14:textId="3D2C1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1622B815" w14:textId="5FB51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CFCC0D7" w14:textId="40C00B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232" w:type="pct"/>
          </w:tcPr>
          <w:p w14:paraId="177ECF5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E4671C" w14:textId="2284C2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5493B6" w14:textId="5A2A5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B36E61" w14:textId="254FD9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549E6118" w14:textId="034689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64065F0" w14:textId="77777777" w:rsidTr="000C2718">
        <w:tc>
          <w:tcPr>
            <w:tcW w:w="464" w:type="pct"/>
          </w:tcPr>
          <w:p w14:paraId="48493A41" w14:textId="1F938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  <w:tc>
          <w:tcPr>
            <w:tcW w:w="927" w:type="pct"/>
          </w:tcPr>
          <w:p w14:paraId="3C4CA4F5" w14:textId="7AAAC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829" w:type="pct"/>
          </w:tcPr>
          <w:p w14:paraId="63612092" w14:textId="043C62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202B6B84" w14:textId="1B97E6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CC85EB3" w14:textId="2D802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232" w:type="pct"/>
          </w:tcPr>
          <w:p w14:paraId="6DE5D842" w14:textId="284F907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5A65703" w14:textId="0F654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964CB74" w14:textId="3B2CC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DE1847" w14:textId="3FE65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25562E71" w14:textId="037BE1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7F0EE94" w14:textId="77777777" w:rsidTr="000C2718">
        <w:tc>
          <w:tcPr>
            <w:tcW w:w="464" w:type="pct"/>
          </w:tcPr>
          <w:p w14:paraId="4059718B" w14:textId="40FD6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R4-2111473</w:t>
            </w:r>
          </w:p>
        </w:tc>
        <w:tc>
          <w:tcPr>
            <w:tcW w:w="927" w:type="pct"/>
          </w:tcPr>
          <w:p w14:paraId="4265C9F2" w14:textId="5458DC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829" w:type="pct"/>
          </w:tcPr>
          <w:p w14:paraId="56012AB2" w14:textId="701208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05CFCA15" w14:textId="7ECAE9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0F882BD3" w14:textId="496FC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232" w:type="pct"/>
          </w:tcPr>
          <w:p w14:paraId="7605E6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768260" w14:textId="606AD7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C7491D6" w14:textId="7DEB40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F0BAD56" w14:textId="4520A7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0E0599FB" w14:textId="10D7DB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984784A" w14:textId="77777777" w:rsidTr="000C2718">
        <w:tc>
          <w:tcPr>
            <w:tcW w:w="464" w:type="pct"/>
          </w:tcPr>
          <w:p w14:paraId="160D48D6" w14:textId="2A0785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  <w:tc>
          <w:tcPr>
            <w:tcW w:w="927" w:type="pct"/>
          </w:tcPr>
          <w:p w14:paraId="16AFE6C7" w14:textId="7D90B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829" w:type="pct"/>
          </w:tcPr>
          <w:p w14:paraId="75351A22" w14:textId="340F7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11389340" w14:textId="4FE80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275AC55" w14:textId="133989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232" w:type="pct"/>
          </w:tcPr>
          <w:p w14:paraId="3761078E" w14:textId="2161C87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06BA1CA" w14:textId="3F547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C2A75A2" w14:textId="270F40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3EFAAFB" w14:textId="0F29D0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7C7F44EF" w14:textId="5242F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67B0EAF" w14:textId="77777777" w:rsidTr="000C2718">
        <w:tc>
          <w:tcPr>
            <w:tcW w:w="464" w:type="pct"/>
          </w:tcPr>
          <w:p w14:paraId="57CA3102" w14:textId="79EF1D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  <w:tc>
          <w:tcPr>
            <w:tcW w:w="927" w:type="pct"/>
          </w:tcPr>
          <w:p w14:paraId="02C6F418" w14:textId="65400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829" w:type="pct"/>
          </w:tcPr>
          <w:p w14:paraId="258EF272" w14:textId="656FE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77F7BBF5" w14:textId="10FDA9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5F28DDA" w14:textId="6E5C0C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232" w:type="pct"/>
          </w:tcPr>
          <w:p w14:paraId="7538DB1B" w14:textId="5C6ADA9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213A7ED7" w14:textId="0A50B1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C20C476" w14:textId="54C17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01DD235" w14:textId="1C2DAF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4316384F" w14:textId="1FA6F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3386A8" w14:textId="77777777" w:rsidTr="000C2718">
        <w:tc>
          <w:tcPr>
            <w:tcW w:w="464" w:type="pct"/>
          </w:tcPr>
          <w:p w14:paraId="36503E45" w14:textId="5FC1C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R4-2111529</w:t>
            </w:r>
          </w:p>
        </w:tc>
        <w:tc>
          <w:tcPr>
            <w:tcW w:w="927" w:type="pct"/>
          </w:tcPr>
          <w:p w14:paraId="3F71A227" w14:textId="28583D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829" w:type="pct"/>
          </w:tcPr>
          <w:p w14:paraId="056677C8" w14:textId="5C3568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70DDD51" w14:textId="08053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79F045F6" w14:textId="4C118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232" w:type="pct"/>
          </w:tcPr>
          <w:p w14:paraId="11B8F0E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FE44D9" w14:textId="572A9F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BA439DB" w14:textId="1929CF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64C7EAB" w14:textId="7400A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1FA4468E" w14:textId="587E4E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7573CF" w14:textId="77777777" w:rsidTr="000C2718">
        <w:tc>
          <w:tcPr>
            <w:tcW w:w="464" w:type="pct"/>
          </w:tcPr>
          <w:p w14:paraId="77F7C9F9" w14:textId="6FE8B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R4-2108555</w:t>
            </w:r>
          </w:p>
        </w:tc>
        <w:tc>
          <w:tcPr>
            <w:tcW w:w="927" w:type="pct"/>
          </w:tcPr>
          <w:p w14:paraId="780C525C" w14:textId="4EDFB5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829" w:type="pct"/>
          </w:tcPr>
          <w:p w14:paraId="0BC08BD6" w14:textId="77380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336" w:type="pct"/>
          </w:tcPr>
          <w:p w14:paraId="74C14052" w14:textId="3B25B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34CD70BE" w14:textId="30B6DF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232" w:type="pct"/>
          </w:tcPr>
          <w:p w14:paraId="486AF2A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ECC5E4" w14:textId="729F5F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B709D03" w14:textId="67192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A44461E" w14:textId="4BB41A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694" w:type="pct"/>
          </w:tcPr>
          <w:p w14:paraId="3842D86C" w14:textId="57618F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41F51B" w14:textId="77777777" w:rsidTr="000C2718">
        <w:tc>
          <w:tcPr>
            <w:tcW w:w="464" w:type="pct"/>
          </w:tcPr>
          <w:p w14:paraId="753077D6" w14:textId="5964B7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R4-2108513</w:t>
            </w:r>
          </w:p>
        </w:tc>
        <w:tc>
          <w:tcPr>
            <w:tcW w:w="927" w:type="pct"/>
          </w:tcPr>
          <w:p w14:paraId="5F723351" w14:textId="07D2D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829" w:type="pct"/>
          </w:tcPr>
          <w:p w14:paraId="3B279DE4" w14:textId="3DCDF4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79E10A24" w14:textId="212AC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494F10DF" w14:textId="01EC06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232" w:type="pct"/>
          </w:tcPr>
          <w:p w14:paraId="794716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313E48" w14:textId="56B9B2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72F23FF" w14:textId="2CEE8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684F7A7" w14:textId="56922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161DB1FD" w14:textId="40333F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483611F" w14:textId="77777777" w:rsidTr="000C2718">
        <w:tc>
          <w:tcPr>
            <w:tcW w:w="464" w:type="pct"/>
          </w:tcPr>
          <w:p w14:paraId="391A3669" w14:textId="0F31A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R4-2108514</w:t>
            </w:r>
          </w:p>
        </w:tc>
        <w:tc>
          <w:tcPr>
            <w:tcW w:w="927" w:type="pct"/>
          </w:tcPr>
          <w:p w14:paraId="3DA622C0" w14:textId="7FDC5C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829" w:type="pct"/>
          </w:tcPr>
          <w:p w14:paraId="298FF9F7" w14:textId="43CA30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137546E2" w14:textId="3EB370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42" w:type="pct"/>
          </w:tcPr>
          <w:p w14:paraId="152D10E4" w14:textId="04FD0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232" w:type="pct"/>
          </w:tcPr>
          <w:p w14:paraId="7CEDA48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CF08D2" w14:textId="78FDE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8923854" w14:textId="3F983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C87D8C4" w14:textId="4DD06D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2293A08F" w14:textId="50121E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C5D550" w14:textId="77777777" w:rsidTr="000C2718">
        <w:tc>
          <w:tcPr>
            <w:tcW w:w="464" w:type="pct"/>
          </w:tcPr>
          <w:p w14:paraId="14D4705B" w14:textId="3B953B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R4-2109029</w:t>
            </w:r>
          </w:p>
        </w:tc>
        <w:tc>
          <w:tcPr>
            <w:tcW w:w="927" w:type="pct"/>
          </w:tcPr>
          <w:p w14:paraId="34E71CB7" w14:textId="67072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829" w:type="pct"/>
          </w:tcPr>
          <w:p w14:paraId="2145612A" w14:textId="18295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7DAD4313" w14:textId="05ADF3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AF3204B" w14:textId="7D6838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232" w:type="pct"/>
          </w:tcPr>
          <w:p w14:paraId="5C2AC8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64FA37" w14:textId="225753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CE00936" w14:textId="0B3BB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9CE58EC" w14:textId="0C806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C363CC3" w14:textId="359A88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4A6ACB8" w14:textId="77777777" w:rsidTr="000C2718">
        <w:tc>
          <w:tcPr>
            <w:tcW w:w="464" w:type="pct"/>
          </w:tcPr>
          <w:p w14:paraId="7B7FBC18" w14:textId="593CD6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  <w:tc>
          <w:tcPr>
            <w:tcW w:w="927" w:type="pct"/>
          </w:tcPr>
          <w:p w14:paraId="6E5FEFA2" w14:textId="0E0E1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829" w:type="pct"/>
          </w:tcPr>
          <w:p w14:paraId="7179110F" w14:textId="4CD169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4C906C5A" w14:textId="18BD3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5B9994EE" w14:textId="2F254C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232" w:type="pct"/>
          </w:tcPr>
          <w:p w14:paraId="2DF35F4E" w14:textId="44E5F23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C9BFBF0" w14:textId="44890C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71D26C4" w14:textId="58BA2D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464FB5A" w14:textId="798304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610B96D7" w14:textId="324C8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4F742C" w14:textId="77777777" w:rsidTr="000C2718">
        <w:tc>
          <w:tcPr>
            <w:tcW w:w="464" w:type="pct"/>
          </w:tcPr>
          <w:p w14:paraId="45B1247B" w14:textId="7C288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R4-2109030</w:t>
            </w:r>
          </w:p>
        </w:tc>
        <w:tc>
          <w:tcPr>
            <w:tcW w:w="927" w:type="pct"/>
          </w:tcPr>
          <w:p w14:paraId="37D14AC4" w14:textId="3B08BC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829" w:type="pct"/>
          </w:tcPr>
          <w:p w14:paraId="732E1100" w14:textId="59412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494F17FF" w14:textId="3368F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A587A29" w14:textId="5DFA0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232" w:type="pct"/>
          </w:tcPr>
          <w:p w14:paraId="2F535F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C891462" w14:textId="5D1EA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DFCC78" w14:textId="7C8E23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1B3DB68" w14:textId="73F3B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BF4E705" w14:textId="681EE2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82F1A29" w14:textId="77777777" w:rsidTr="000C2718">
        <w:tc>
          <w:tcPr>
            <w:tcW w:w="464" w:type="pct"/>
          </w:tcPr>
          <w:p w14:paraId="1B92994B" w14:textId="220B7D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R4-2109381</w:t>
            </w:r>
          </w:p>
        </w:tc>
        <w:tc>
          <w:tcPr>
            <w:tcW w:w="927" w:type="pct"/>
          </w:tcPr>
          <w:p w14:paraId="620F8A71" w14:textId="2DD95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829" w:type="pct"/>
          </w:tcPr>
          <w:p w14:paraId="093EF3BC" w14:textId="06112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F192F3D" w14:textId="5C1A91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14361CFE" w14:textId="025600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232" w:type="pct"/>
          </w:tcPr>
          <w:p w14:paraId="7B02E9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D71461" w14:textId="386DD1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B35B11F" w14:textId="67FD6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5D8AA9C" w14:textId="7F135C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0415ECEE" w14:textId="24DA5C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3C8A32" w14:textId="77777777" w:rsidTr="000C2718">
        <w:tc>
          <w:tcPr>
            <w:tcW w:w="464" w:type="pct"/>
          </w:tcPr>
          <w:p w14:paraId="072AA26D" w14:textId="218E64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R4-2109382</w:t>
            </w:r>
          </w:p>
        </w:tc>
        <w:tc>
          <w:tcPr>
            <w:tcW w:w="927" w:type="pct"/>
          </w:tcPr>
          <w:p w14:paraId="09A5E793" w14:textId="6EC0A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829" w:type="pct"/>
          </w:tcPr>
          <w:p w14:paraId="3CB199D1" w14:textId="70F36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466AF3C" w14:textId="46090C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25D4F22" w14:textId="6431F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232" w:type="pct"/>
          </w:tcPr>
          <w:p w14:paraId="00B1D05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92D00E" w14:textId="6B2D3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448E3D" w14:textId="4119D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011A7B4" w14:textId="166F29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705B93A8" w14:textId="41A42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7A94451" w14:textId="77777777" w:rsidTr="000C2718">
        <w:tc>
          <w:tcPr>
            <w:tcW w:w="464" w:type="pct"/>
          </w:tcPr>
          <w:p w14:paraId="4611501A" w14:textId="33AEC3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R4-2109393</w:t>
            </w:r>
          </w:p>
        </w:tc>
        <w:tc>
          <w:tcPr>
            <w:tcW w:w="927" w:type="pct"/>
          </w:tcPr>
          <w:p w14:paraId="213ADFFF" w14:textId="52825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829" w:type="pct"/>
          </w:tcPr>
          <w:p w14:paraId="6AAFF859" w14:textId="6C5B8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BD76FCE" w14:textId="0EEB86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12E92D3F" w14:textId="7C8714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232" w:type="pct"/>
          </w:tcPr>
          <w:p w14:paraId="167983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BC9F98" w14:textId="65390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54362B6" w14:textId="57AFEC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52EA772" w14:textId="1310F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19DABD9F" w14:textId="0C985B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36B65DD" w14:textId="77777777" w:rsidTr="000C2718">
        <w:tc>
          <w:tcPr>
            <w:tcW w:w="464" w:type="pct"/>
          </w:tcPr>
          <w:p w14:paraId="5C2C11BF" w14:textId="5A2FB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R4-2109394</w:t>
            </w:r>
          </w:p>
        </w:tc>
        <w:tc>
          <w:tcPr>
            <w:tcW w:w="927" w:type="pct"/>
          </w:tcPr>
          <w:p w14:paraId="21B1AE3F" w14:textId="740A5B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829" w:type="pct"/>
          </w:tcPr>
          <w:p w14:paraId="387662E8" w14:textId="4C6C2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0BD24B7" w14:textId="6C514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6336506D" w14:textId="04B0F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232" w:type="pct"/>
          </w:tcPr>
          <w:p w14:paraId="35B85E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D0F67B0" w14:textId="14119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309B470" w14:textId="0102FC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65BFCF0" w14:textId="6A92E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02034B46" w14:textId="20235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E67D7E6" w14:textId="77777777" w:rsidTr="000C2718">
        <w:tc>
          <w:tcPr>
            <w:tcW w:w="464" w:type="pct"/>
          </w:tcPr>
          <w:p w14:paraId="06631DB0" w14:textId="20D28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R4-2109532</w:t>
            </w:r>
          </w:p>
        </w:tc>
        <w:tc>
          <w:tcPr>
            <w:tcW w:w="927" w:type="pct"/>
          </w:tcPr>
          <w:p w14:paraId="237692F9" w14:textId="472FE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BS channel bandwidth per operating band</w:t>
            </w:r>
          </w:p>
        </w:tc>
        <w:tc>
          <w:tcPr>
            <w:tcW w:w="829" w:type="pct"/>
          </w:tcPr>
          <w:p w14:paraId="16F1307A" w14:textId="13B80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3DDD7FE1" w14:textId="14E7D2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57FA01E" w14:textId="1C897D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232" w:type="pct"/>
          </w:tcPr>
          <w:p w14:paraId="3C2EA6B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BFAD00" w14:textId="61A45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85CBB02" w14:textId="79EF9F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87F05AF" w14:textId="78CE11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694" w:type="pct"/>
          </w:tcPr>
          <w:p w14:paraId="0C09C8C5" w14:textId="146F4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697A2E7" w14:textId="77777777" w:rsidTr="000C2718">
        <w:tc>
          <w:tcPr>
            <w:tcW w:w="464" w:type="pct"/>
          </w:tcPr>
          <w:p w14:paraId="172601E7" w14:textId="72514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R4-2109603</w:t>
            </w:r>
          </w:p>
        </w:tc>
        <w:tc>
          <w:tcPr>
            <w:tcW w:w="927" w:type="pct"/>
          </w:tcPr>
          <w:p w14:paraId="2823B849" w14:textId="3286E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(catF)</w:t>
            </w:r>
          </w:p>
        </w:tc>
        <w:tc>
          <w:tcPr>
            <w:tcW w:w="829" w:type="pct"/>
          </w:tcPr>
          <w:p w14:paraId="7D61994A" w14:textId="7CDEE5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442A4BF" w14:textId="0E21B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2BB6E66A" w14:textId="3F450B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232" w:type="pct"/>
          </w:tcPr>
          <w:p w14:paraId="22B23EB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1D7E0D" w14:textId="56DE44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57984B4" w14:textId="27E708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E4A7E9" w14:textId="653B8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7C0A6A29" w14:textId="36E81E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0BE70645" w14:textId="77777777" w:rsidTr="000C2718">
        <w:tc>
          <w:tcPr>
            <w:tcW w:w="464" w:type="pct"/>
          </w:tcPr>
          <w:p w14:paraId="7EE5E960" w14:textId="38E846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R4-2109606</w:t>
            </w:r>
          </w:p>
        </w:tc>
        <w:tc>
          <w:tcPr>
            <w:tcW w:w="927" w:type="pct"/>
          </w:tcPr>
          <w:p w14:paraId="5536FE8F" w14:textId="41EA65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(catA)</w:t>
            </w:r>
          </w:p>
        </w:tc>
        <w:tc>
          <w:tcPr>
            <w:tcW w:w="829" w:type="pct"/>
          </w:tcPr>
          <w:p w14:paraId="39D0A95D" w14:textId="585254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4FE2077" w14:textId="697ED4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4303A3D" w14:textId="41A88E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232" w:type="pct"/>
          </w:tcPr>
          <w:p w14:paraId="79371B2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19EE67" w14:textId="7A7184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7DBBEA8" w14:textId="6FE59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42E19AF" w14:textId="5672B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079C2293" w14:textId="095A3D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DBBE804" w14:textId="77777777" w:rsidTr="000C2718">
        <w:tc>
          <w:tcPr>
            <w:tcW w:w="464" w:type="pct"/>
          </w:tcPr>
          <w:p w14:paraId="757A79FF" w14:textId="0CC0D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R4-2109803</w:t>
            </w:r>
          </w:p>
        </w:tc>
        <w:tc>
          <w:tcPr>
            <w:tcW w:w="927" w:type="pct"/>
          </w:tcPr>
          <w:p w14:paraId="76A726AA" w14:textId="5CF16E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829" w:type="pct"/>
          </w:tcPr>
          <w:p w14:paraId="058351DB" w14:textId="353B2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19E7E90C" w14:textId="384A3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0E42475" w14:textId="11F9C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232" w:type="pct"/>
          </w:tcPr>
          <w:p w14:paraId="7B57980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716584" w14:textId="364F4C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B5072B7" w14:textId="1B35B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84D9052" w14:textId="7745E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52A6A2AF" w14:textId="4F14AF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1D4803B" w14:textId="77777777" w:rsidTr="000C2718">
        <w:tc>
          <w:tcPr>
            <w:tcW w:w="464" w:type="pct"/>
          </w:tcPr>
          <w:p w14:paraId="351211A0" w14:textId="104841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  <w:tc>
          <w:tcPr>
            <w:tcW w:w="927" w:type="pct"/>
          </w:tcPr>
          <w:p w14:paraId="113B0A42" w14:textId="3F153F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correction of PUSCH repetition type A and PUSCH mapping type B radiated performance </w:t>
            </w:r>
            <w:r>
              <w:rPr>
                <w:sz w:val="16"/>
              </w:rPr>
              <w:lastRenderedPageBreak/>
              <w:t>requirements for TS 38.104</w:t>
            </w:r>
          </w:p>
        </w:tc>
        <w:tc>
          <w:tcPr>
            <w:tcW w:w="829" w:type="pct"/>
          </w:tcPr>
          <w:p w14:paraId="2105455E" w14:textId="2D2DBE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336" w:type="pct"/>
          </w:tcPr>
          <w:p w14:paraId="6242F43F" w14:textId="4EF46E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3DA11191" w14:textId="12527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232" w:type="pct"/>
          </w:tcPr>
          <w:p w14:paraId="672BCB1B" w14:textId="00A3000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61BA613" w14:textId="08455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DBEE385" w14:textId="67A8C7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F2B3D21" w14:textId="50EA24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18D516B3" w14:textId="417681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0E534C" w14:textId="77777777" w:rsidTr="000C2718">
        <w:tc>
          <w:tcPr>
            <w:tcW w:w="464" w:type="pct"/>
          </w:tcPr>
          <w:p w14:paraId="645AE579" w14:textId="249E5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R4-2109804</w:t>
            </w:r>
          </w:p>
        </w:tc>
        <w:tc>
          <w:tcPr>
            <w:tcW w:w="927" w:type="pct"/>
          </w:tcPr>
          <w:p w14:paraId="0E2243E1" w14:textId="68CBA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829" w:type="pct"/>
          </w:tcPr>
          <w:p w14:paraId="5392B7F3" w14:textId="66DDA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3EA7BB5F" w14:textId="5FB088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43CBFA09" w14:textId="1283D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232" w:type="pct"/>
          </w:tcPr>
          <w:p w14:paraId="034412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95BD0C" w14:textId="66A86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C8257BE" w14:textId="661E62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F6CF175" w14:textId="36AC1D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17802C0" w14:textId="03EFA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E581011" w14:textId="77777777" w:rsidTr="000C2718">
        <w:tc>
          <w:tcPr>
            <w:tcW w:w="464" w:type="pct"/>
          </w:tcPr>
          <w:p w14:paraId="7C2921CE" w14:textId="136D5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927" w:type="pct"/>
          </w:tcPr>
          <w:p w14:paraId="5102D8AA" w14:textId="649AB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753EE345" w14:textId="1D8A04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8A1D564" w14:textId="52E21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4384129A" w14:textId="45C54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232" w:type="pct"/>
          </w:tcPr>
          <w:p w14:paraId="3CCA7D6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39C1FE" w14:textId="3CD11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5D4047E" w14:textId="3B8D9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1BD19BC" w14:textId="41145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E911178" w14:textId="43D1C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71142C1" w14:textId="77777777" w:rsidTr="000C2718">
        <w:tc>
          <w:tcPr>
            <w:tcW w:w="464" w:type="pct"/>
          </w:tcPr>
          <w:p w14:paraId="3DAAB9CB" w14:textId="7C3AC2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  <w:tc>
          <w:tcPr>
            <w:tcW w:w="927" w:type="pct"/>
          </w:tcPr>
          <w:p w14:paraId="59A685C0" w14:textId="753BE1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6465EAE4" w14:textId="153F3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4F12C5B" w14:textId="35A63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233F7EBE" w14:textId="43C98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232" w:type="pct"/>
          </w:tcPr>
          <w:p w14:paraId="55EE1723" w14:textId="2683AE1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9FA8AEF" w14:textId="24BA7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BB0B7E9" w14:textId="1FEB4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58C2B41" w14:textId="1F8233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D642CA3" w14:textId="61051E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D412E4" w14:paraId="5E6FB954" w14:textId="77777777" w:rsidTr="000C2718">
        <w:tc>
          <w:tcPr>
            <w:tcW w:w="464" w:type="pct"/>
          </w:tcPr>
          <w:p w14:paraId="70A359DB" w14:textId="7F25A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R4-2109955</w:t>
            </w:r>
          </w:p>
        </w:tc>
        <w:tc>
          <w:tcPr>
            <w:tcW w:w="927" w:type="pct"/>
          </w:tcPr>
          <w:p w14:paraId="45BB1BAC" w14:textId="61AFEC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36216BBA" w14:textId="350F0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B2E9B08" w14:textId="1D9F0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05FE614B" w14:textId="7858FF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232" w:type="pct"/>
          </w:tcPr>
          <w:p w14:paraId="0AE7367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2234BF" w14:textId="0951E7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24E6D56" w14:textId="262BC4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5C54FF1" w14:textId="782B38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D987FE7" w14:textId="2D2A5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D412E4" w14:paraId="59D3CD0A" w14:textId="77777777" w:rsidTr="000C2718">
        <w:tc>
          <w:tcPr>
            <w:tcW w:w="464" w:type="pct"/>
          </w:tcPr>
          <w:p w14:paraId="1FCA5BAB" w14:textId="2D6DE0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R4-2109956</w:t>
            </w:r>
          </w:p>
        </w:tc>
        <w:tc>
          <w:tcPr>
            <w:tcW w:w="927" w:type="pct"/>
          </w:tcPr>
          <w:p w14:paraId="312B6DEA" w14:textId="6B46E5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829" w:type="pct"/>
          </w:tcPr>
          <w:p w14:paraId="6A2465B9" w14:textId="19E212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15F617F" w14:textId="10EE25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132BFF36" w14:textId="1B2B2C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232" w:type="pct"/>
          </w:tcPr>
          <w:p w14:paraId="19EA655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3E0F85" w14:textId="6269B1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7E65082" w14:textId="0BCBD2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9AB7A58" w14:textId="256A43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2816A32" w14:textId="78A873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D412E4" w14:paraId="028A2147" w14:textId="77777777" w:rsidTr="000C2718">
        <w:tc>
          <w:tcPr>
            <w:tcW w:w="464" w:type="pct"/>
          </w:tcPr>
          <w:p w14:paraId="08BE451B" w14:textId="082B6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927" w:type="pct"/>
          </w:tcPr>
          <w:p w14:paraId="066DDBD4" w14:textId="036ED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829" w:type="pct"/>
          </w:tcPr>
          <w:p w14:paraId="3F96FE47" w14:textId="4DCE56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EA5AE5B" w14:textId="7FD06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551E9440" w14:textId="79C3E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232" w:type="pct"/>
          </w:tcPr>
          <w:p w14:paraId="112A48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1DA42E" w14:textId="6B424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2304728" w14:textId="699FC8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126D08D" w14:textId="31EA0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694" w:type="pct"/>
          </w:tcPr>
          <w:p w14:paraId="091B975B" w14:textId="793E1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51C6698" w14:textId="77777777" w:rsidTr="000C2718">
        <w:tc>
          <w:tcPr>
            <w:tcW w:w="464" w:type="pct"/>
          </w:tcPr>
          <w:p w14:paraId="59C9D7E3" w14:textId="7D9893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  <w:tc>
          <w:tcPr>
            <w:tcW w:w="927" w:type="pct"/>
          </w:tcPr>
          <w:p w14:paraId="2F6BF329" w14:textId="616493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829" w:type="pct"/>
          </w:tcPr>
          <w:p w14:paraId="5B5C419C" w14:textId="6A79AE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D4DF614" w14:textId="592EB4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32E6597F" w14:textId="6FD65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232" w:type="pct"/>
          </w:tcPr>
          <w:p w14:paraId="4A043D45" w14:textId="0D43622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FAF5BA2" w14:textId="6D1898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55B07FB" w14:textId="6392F0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04DEF84" w14:textId="172BFB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694" w:type="pct"/>
          </w:tcPr>
          <w:p w14:paraId="38EA71CC" w14:textId="0D4920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1449D8" w14:textId="77777777" w:rsidTr="000C2718">
        <w:tc>
          <w:tcPr>
            <w:tcW w:w="464" w:type="pct"/>
          </w:tcPr>
          <w:p w14:paraId="4DB9B3A2" w14:textId="22619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R4-2110092</w:t>
            </w:r>
          </w:p>
        </w:tc>
        <w:tc>
          <w:tcPr>
            <w:tcW w:w="927" w:type="pct"/>
          </w:tcPr>
          <w:p w14:paraId="682D2E95" w14:textId="1636B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829" w:type="pct"/>
          </w:tcPr>
          <w:p w14:paraId="2860F714" w14:textId="4CEB9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AF371CA" w14:textId="054E0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58611CB6" w14:textId="1EB2A0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232" w:type="pct"/>
          </w:tcPr>
          <w:p w14:paraId="2097532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5DBB42" w14:textId="45D217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EE5C6BD" w14:textId="27CC1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00632DB" w14:textId="5B9F5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694" w:type="pct"/>
          </w:tcPr>
          <w:p w14:paraId="08D9A825" w14:textId="0A5451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577E580" w14:textId="77777777" w:rsidTr="000C2718">
        <w:tc>
          <w:tcPr>
            <w:tcW w:w="464" w:type="pct"/>
          </w:tcPr>
          <w:p w14:paraId="0474CE4A" w14:textId="03AC3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R4-2110094</w:t>
            </w:r>
          </w:p>
        </w:tc>
        <w:tc>
          <w:tcPr>
            <w:tcW w:w="927" w:type="pct"/>
          </w:tcPr>
          <w:p w14:paraId="101AA9CE" w14:textId="003A9A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829" w:type="pct"/>
          </w:tcPr>
          <w:p w14:paraId="69F0EACC" w14:textId="634AB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A6C7F55" w14:textId="443242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0F5DB6F3" w14:textId="571DE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232" w:type="pct"/>
          </w:tcPr>
          <w:p w14:paraId="19403E4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A2E863" w14:textId="303DE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4BA04B2" w14:textId="52C1B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F52D544" w14:textId="6B98D7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67CC58CF" w14:textId="6194F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4965209" w14:textId="77777777" w:rsidTr="000C2718">
        <w:tc>
          <w:tcPr>
            <w:tcW w:w="464" w:type="pct"/>
          </w:tcPr>
          <w:p w14:paraId="623764D2" w14:textId="35D5E7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  <w:tc>
          <w:tcPr>
            <w:tcW w:w="927" w:type="pct"/>
          </w:tcPr>
          <w:p w14:paraId="0223C142" w14:textId="6A11B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829" w:type="pct"/>
          </w:tcPr>
          <w:p w14:paraId="30B9A2D8" w14:textId="4402C1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CA91634" w14:textId="38D541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5DC5C2A6" w14:textId="6847B7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232" w:type="pct"/>
          </w:tcPr>
          <w:p w14:paraId="06C93A84" w14:textId="2255445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0D6961E" w14:textId="3C2B9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349F7A1" w14:textId="6EA8AA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7ADC9B4" w14:textId="579790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61200616" w14:textId="6C868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5977AD" w14:textId="77777777" w:rsidTr="000C2718">
        <w:tc>
          <w:tcPr>
            <w:tcW w:w="464" w:type="pct"/>
          </w:tcPr>
          <w:p w14:paraId="43CA1502" w14:textId="6D512E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R4-2110106</w:t>
            </w:r>
          </w:p>
        </w:tc>
        <w:tc>
          <w:tcPr>
            <w:tcW w:w="927" w:type="pct"/>
          </w:tcPr>
          <w:p w14:paraId="3A94D08F" w14:textId="5E6042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829" w:type="pct"/>
          </w:tcPr>
          <w:p w14:paraId="7A11C7D3" w14:textId="2DD58F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72BED9B" w14:textId="74E68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0B4701D8" w14:textId="4AA943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232" w:type="pct"/>
          </w:tcPr>
          <w:p w14:paraId="3E1E673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F6AF8E8" w14:textId="5A9FA5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DBB825" w14:textId="39918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9343171" w14:textId="1F1BF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72599942" w14:textId="0DDD79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3169678" w14:textId="77777777" w:rsidTr="000C2718">
        <w:tc>
          <w:tcPr>
            <w:tcW w:w="464" w:type="pct"/>
          </w:tcPr>
          <w:p w14:paraId="58F444AE" w14:textId="649738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  <w:tc>
          <w:tcPr>
            <w:tcW w:w="927" w:type="pct"/>
          </w:tcPr>
          <w:p w14:paraId="2DFB9B22" w14:textId="18666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829" w:type="pct"/>
          </w:tcPr>
          <w:p w14:paraId="287B2B9D" w14:textId="2BDD5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844EBB9" w14:textId="6561B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2713C8D6" w14:textId="7184B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232" w:type="pct"/>
          </w:tcPr>
          <w:p w14:paraId="3D0C8F29" w14:textId="0C90692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5DCF46F" w14:textId="1B1F67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89A0651" w14:textId="1EC00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7F1098C" w14:textId="46ECD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35081B93" w14:textId="07592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2A55926" w14:textId="77777777" w:rsidTr="000C2718">
        <w:tc>
          <w:tcPr>
            <w:tcW w:w="464" w:type="pct"/>
          </w:tcPr>
          <w:p w14:paraId="7DCFB88F" w14:textId="5C59D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R4-2110129</w:t>
            </w:r>
          </w:p>
        </w:tc>
        <w:tc>
          <w:tcPr>
            <w:tcW w:w="927" w:type="pct"/>
          </w:tcPr>
          <w:p w14:paraId="24E833CC" w14:textId="7E11D6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829" w:type="pct"/>
          </w:tcPr>
          <w:p w14:paraId="7B17D7AC" w14:textId="0D6CC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336" w:type="pct"/>
          </w:tcPr>
          <w:p w14:paraId="5CB9D506" w14:textId="207F4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602E249D" w14:textId="4D93A7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232" w:type="pct"/>
          </w:tcPr>
          <w:p w14:paraId="653F88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5C058D" w14:textId="347C3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24DD26E" w14:textId="1B645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E8EA87F" w14:textId="74107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1E2BE25" w14:textId="35B3B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BDFDF56" w14:textId="77777777" w:rsidTr="000C2718">
        <w:tc>
          <w:tcPr>
            <w:tcW w:w="464" w:type="pct"/>
          </w:tcPr>
          <w:p w14:paraId="044A901A" w14:textId="26879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R4-2110130</w:t>
            </w:r>
          </w:p>
        </w:tc>
        <w:tc>
          <w:tcPr>
            <w:tcW w:w="927" w:type="pct"/>
          </w:tcPr>
          <w:p w14:paraId="3B86D9A3" w14:textId="3B09FA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829" w:type="pct"/>
          </w:tcPr>
          <w:p w14:paraId="3F5811CA" w14:textId="08DDC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336" w:type="pct"/>
          </w:tcPr>
          <w:p w14:paraId="30AF487A" w14:textId="3F307A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4F7C3ED8" w14:textId="41DB1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232" w:type="pct"/>
          </w:tcPr>
          <w:p w14:paraId="6C83CC1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399694" w14:textId="0DA64D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75267F0" w14:textId="3FE889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F6A1031" w14:textId="57022A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32FC15DF" w14:textId="091682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E6E818E" w14:textId="77777777" w:rsidTr="000C2718">
        <w:tc>
          <w:tcPr>
            <w:tcW w:w="464" w:type="pct"/>
          </w:tcPr>
          <w:p w14:paraId="5F1B622A" w14:textId="606D0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R4-2110504</w:t>
            </w:r>
          </w:p>
        </w:tc>
        <w:tc>
          <w:tcPr>
            <w:tcW w:w="927" w:type="pct"/>
          </w:tcPr>
          <w:p w14:paraId="3891D56D" w14:textId="5115E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(Rel-16)</w:t>
            </w:r>
          </w:p>
        </w:tc>
        <w:tc>
          <w:tcPr>
            <w:tcW w:w="829" w:type="pct"/>
          </w:tcPr>
          <w:p w14:paraId="4DB58D37" w14:textId="50129A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8F74FEC" w14:textId="74CD27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52C1DB83" w14:textId="7D805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232" w:type="pct"/>
          </w:tcPr>
          <w:p w14:paraId="720F15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A81D45" w14:textId="40293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777AFB8" w14:textId="08B15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59CDC8A" w14:textId="16DA80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4DC58AE6" w14:textId="57805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0D55669" w14:textId="77777777" w:rsidTr="000C2718">
        <w:tc>
          <w:tcPr>
            <w:tcW w:w="464" w:type="pct"/>
          </w:tcPr>
          <w:p w14:paraId="7B00F93A" w14:textId="3360B3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R4-2110505</w:t>
            </w:r>
          </w:p>
        </w:tc>
        <w:tc>
          <w:tcPr>
            <w:tcW w:w="927" w:type="pct"/>
          </w:tcPr>
          <w:p w14:paraId="6F661569" w14:textId="1FE2F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(Rel-17)</w:t>
            </w:r>
          </w:p>
        </w:tc>
        <w:tc>
          <w:tcPr>
            <w:tcW w:w="829" w:type="pct"/>
          </w:tcPr>
          <w:p w14:paraId="3A505A5A" w14:textId="60A70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7A6F641" w14:textId="01CC28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1B41E100" w14:textId="1043B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232" w:type="pct"/>
          </w:tcPr>
          <w:p w14:paraId="4961781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49FCCD" w14:textId="0FFD6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0741F83" w14:textId="07BF5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1E9B2AB" w14:textId="5189B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1D7807F0" w14:textId="2A898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FCFD87" w14:textId="77777777" w:rsidTr="000C2718">
        <w:tc>
          <w:tcPr>
            <w:tcW w:w="464" w:type="pct"/>
          </w:tcPr>
          <w:p w14:paraId="5C6104F0" w14:textId="1B96E7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R4-2110563</w:t>
            </w:r>
          </w:p>
        </w:tc>
        <w:tc>
          <w:tcPr>
            <w:tcW w:w="927" w:type="pct"/>
          </w:tcPr>
          <w:p w14:paraId="11076061" w14:textId="072CC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(Rel-16)</w:t>
            </w:r>
          </w:p>
        </w:tc>
        <w:tc>
          <w:tcPr>
            <w:tcW w:w="829" w:type="pct"/>
          </w:tcPr>
          <w:p w14:paraId="63092002" w14:textId="5AD1FE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01DE476" w14:textId="451F83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45D266BF" w14:textId="64FFC2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232" w:type="pct"/>
          </w:tcPr>
          <w:p w14:paraId="33BC8C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5A4534" w14:textId="42C383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91DD833" w14:textId="619F4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8FBDD1E" w14:textId="360E6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615E9167" w14:textId="61783D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6D60C0DD" w14:textId="77777777" w:rsidTr="000C2718">
        <w:tc>
          <w:tcPr>
            <w:tcW w:w="464" w:type="pct"/>
          </w:tcPr>
          <w:p w14:paraId="0F00FEA7" w14:textId="33D3CB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R4-2110564</w:t>
            </w:r>
          </w:p>
        </w:tc>
        <w:tc>
          <w:tcPr>
            <w:tcW w:w="927" w:type="pct"/>
          </w:tcPr>
          <w:p w14:paraId="3435F7C1" w14:textId="5F2874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(Rel-17)</w:t>
            </w:r>
          </w:p>
        </w:tc>
        <w:tc>
          <w:tcPr>
            <w:tcW w:w="829" w:type="pct"/>
          </w:tcPr>
          <w:p w14:paraId="156E6B9A" w14:textId="2E08F7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822A72C" w14:textId="29198B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4740D9C" w14:textId="5411A8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232" w:type="pct"/>
          </w:tcPr>
          <w:p w14:paraId="233B16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CDDFDD0" w14:textId="44733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5EEA6E" w14:textId="1431F0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3545DF1" w14:textId="5AE6E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36A4DA8A" w14:textId="6754D0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E6D9D88" w14:textId="77777777" w:rsidTr="000C2718">
        <w:tc>
          <w:tcPr>
            <w:tcW w:w="464" w:type="pct"/>
          </w:tcPr>
          <w:p w14:paraId="7949B192" w14:textId="2E415D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R4-2110582</w:t>
            </w:r>
          </w:p>
        </w:tc>
        <w:tc>
          <w:tcPr>
            <w:tcW w:w="927" w:type="pct"/>
          </w:tcPr>
          <w:p w14:paraId="1B2E22B4" w14:textId="1CB82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829" w:type="pct"/>
          </w:tcPr>
          <w:p w14:paraId="53F6262F" w14:textId="6041B2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523CE44" w14:textId="53589D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69ACBD79" w14:textId="09B13F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232" w:type="pct"/>
          </w:tcPr>
          <w:p w14:paraId="22EDC2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52E42F" w14:textId="6FEF86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508976D" w14:textId="5304D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5A5D47D" w14:textId="7BBB8E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35D5997A" w14:textId="6556B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4FA5028" w14:textId="77777777" w:rsidTr="000C2718">
        <w:tc>
          <w:tcPr>
            <w:tcW w:w="464" w:type="pct"/>
          </w:tcPr>
          <w:p w14:paraId="5389822C" w14:textId="51E1E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R4-2110583</w:t>
            </w:r>
          </w:p>
        </w:tc>
        <w:tc>
          <w:tcPr>
            <w:tcW w:w="927" w:type="pct"/>
          </w:tcPr>
          <w:p w14:paraId="5D53B869" w14:textId="616BA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829" w:type="pct"/>
          </w:tcPr>
          <w:p w14:paraId="6FD67998" w14:textId="797B4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203BA2D" w14:textId="09D4C7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340A10DD" w14:textId="430810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232" w:type="pct"/>
          </w:tcPr>
          <w:p w14:paraId="0135B0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CD4D85" w14:textId="2765E4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623AA00" w14:textId="0B002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13DC0A9" w14:textId="20C89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4914FB52" w14:textId="49FF9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6A09682" w14:textId="77777777" w:rsidTr="000C2718">
        <w:tc>
          <w:tcPr>
            <w:tcW w:w="464" w:type="pct"/>
          </w:tcPr>
          <w:p w14:paraId="63EA069F" w14:textId="69BACD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R4-2110588</w:t>
            </w:r>
          </w:p>
        </w:tc>
        <w:tc>
          <w:tcPr>
            <w:tcW w:w="927" w:type="pct"/>
          </w:tcPr>
          <w:p w14:paraId="240CE21F" w14:textId="3E6E2E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829" w:type="pct"/>
          </w:tcPr>
          <w:p w14:paraId="1D4B895E" w14:textId="23F2A0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5E1A746" w14:textId="2DF8C4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6CDB173F" w14:textId="3B890C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232" w:type="pct"/>
          </w:tcPr>
          <w:p w14:paraId="2C17BE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5F7F762" w14:textId="13B6C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4DA317C" w14:textId="6579A9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1A93571" w14:textId="076D6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</w:t>
            </w:r>
          </w:p>
        </w:tc>
        <w:tc>
          <w:tcPr>
            <w:tcW w:w="694" w:type="pct"/>
          </w:tcPr>
          <w:p w14:paraId="43741042" w14:textId="0C0B5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3C6CE7" w14:textId="77777777" w:rsidTr="000C2718">
        <w:tc>
          <w:tcPr>
            <w:tcW w:w="464" w:type="pct"/>
          </w:tcPr>
          <w:p w14:paraId="37BCC8F3" w14:textId="562A87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R4-2110589</w:t>
            </w:r>
          </w:p>
        </w:tc>
        <w:tc>
          <w:tcPr>
            <w:tcW w:w="927" w:type="pct"/>
          </w:tcPr>
          <w:p w14:paraId="6075D509" w14:textId="38938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829" w:type="pct"/>
          </w:tcPr>
          <w:p w14:paraId="237AB468" w14:textId="0E7A1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567B01B" w14:textId="7CE660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65DBC9BB" w14:textId="2D12E3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232" w:type="pct"/>
          </w:tcPr>
          <w:p w14:paraId="3BD7078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491598" w14:textId="48A9D8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5CE479A" w14:textId="36DB0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59DC18D" w14:textId="0B839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</w:t>
            </w:r>
          </w:p>
        </w:tc>
        <w:tc>
          <w:tcPr>
            <w:tcW w:w="694" w:type="pct"/>
          </w:tcPr>
          <w:p w14:paraId="00171991" w14:textId="53329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3F195B" w14:textId="77777777" w:rsidTr="000C2718">
        <w:tc>
          <w:tcPr>
            <w:tcW w:w="464" w:type="pct"/>
          </w:tcPr>
          <w:p w14:paraId="6086B2ED" w14:textId="7EBC91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R4-2110747</w:t>
            </w:r>
          </w:p>
        </w:tc>
        <w:tc>
          <w:tcPr>
            <w:tcW w:w="927" w:type="pct"/>
          </w:tcPr>
          <w:p w14:paraId="2A8B0D42" w14:textId="23279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829" w:type="pct"/>
          </w:tcPr>
          <w:p w14:paraId="33886AAE" w14:textId="40D3D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371568D" w14:textId="19EF13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7E1221AE" w14:textId="03DD2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232" w:type="pct"/>
          </w:tcPr>
          <w:p w14:paraId="18A314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631CB3" w14:textId="56B4F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C50D964" w14:textId="767F3E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4B0AD6A" w14:textId="0A860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18F99E6A" w14:textId="51F6D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FD4AF08" w14:textId="77777777" w:rsidTr="000C2718">
        <w:tc>
          <w:tcPr>
            <w:tcW w:w="464" w:type="pct"/>
          </w:tcPr>
          <w:p w14:paraId="3573FCA9" w14:textId="2D4B9C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R4-2111112</w:t>
            </w:r>
          </w:p>
        </w:tc>
        <w:tc>
          <w:tcPr>
            <w:tcW w:w="927" w:type="pct"/>
          </w:tcPr>
          <w:p w14:paraId="3DB0ADB2" w14:textId="48C099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829" w:type="pct"/>
          </w:tcPr>
          <w:p w14:paraId="3E045863" w14:textId="1FD23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7BF95D2" w14:textId="5E1019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1BE37A8C" w14:textId="2AB36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32" w:type="pct"/>
          </w:tcPr>
          <w:p w14:paraId="00E11D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4341F5" w14:textId="3F53DF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A464752" w14:textId="0FBF8B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52AE8A3" w14:textId="424E2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A2B7281" w14:textId="4C2FC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77540C" w14:textId="77777777" w:rsidTr="000C2718">
        <w:tc>
          <w:tcPr>
            <w:tcW w:w="464" w:type="pct"/>
          </w:tcPr>
          <w:p w14:paraId="336CFFAB" w14:textId="4DDFF6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927" w:type="pct"/>
          </w:tcPr>
          <w:p w14:paraId="77991FF4" w14:textId="241190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829" w:type="pct"/>
          </w:tcPr>
          <w:p w14:paraId="486BD5DE" w14:textId="50E76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BF873CC" w14:textId="58A89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357F4442" w14:textId="5771D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232" w:type="pct"/>
          </w:tcPr>
          <w:p w14:paraId="6E6A68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32D4128" w14:textId="454FB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A29451D" w14:textId="1E0E2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C4D6279" w14:textId="20F759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FC78CF4" w14:textId="4C2558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A16D30E" w14:textId="77777777" w:rsidTr="000C2718">
        <w:tc>
          <w:tcPr>
            <w:tcW w:w="464" w:type="pct"/>
          </w:tcPr>
          <w:p w14:paraId="717C4DB8" w14:textId="38AB95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R4-2108722</w:t>
            </w:r>
          </w:p>
        </w:tc>
        <w:tc>
          <w:tcPr>
            <w:tcW w:w="927" w:type="pct"/>
          </w:tcPr>
          <w:p w14:paraId="48BE86CD" w14:textId="299ED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829" w:type="pct"/>
          </w:tcPr>
          <w:p w14:paraId="50464329" w14:textId="4CE6A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28B49D2" w14:textId="46BA2A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249BD389" w14:textId="6EED0E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232" w:type="pct"/>
          </w:tcPr>
          <w:p w14:paraId="090EE4DF" w14:textId="1761219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B6EF809" w14:textId="04515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B2E2D84" w14:textId="3FA8A9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594D5EE" w14:textId="448C9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9DFCF0C" w14:textId="604F9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A65F50" w14:textId="77777777" w:rsidTr="000C2718">
        <w:tc>
          <w:tcPr>
            <w:tcW w:w="464" w:type="pct"/>
          </w:tcPr>
          <w:p w14:paraId="4C9B217F" w14:textId="74A376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R4-2111155</w:t>
            </w:r>
          </w:p>
        </w:tc>
        <w:tc>
          <w:tcPr>
            <w:tcW w:w="927" w:type="pct"/>
          </w:tcPr>
          <w:p w14:paraId="7660D8E7" w14:textId="3E0C9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829" w:type="pct"/>
          </w:tcPr>
          <w:p w14:paraId="7C6E18F7" w14:textId="036D84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6C0B019" w14:textId="1B7D82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49306601" w14:textId="390C8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232" w:type="pct"/>
          </w:tcPr>
          <w:p w14:paraId="60C613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ED8920" w14:textId="309AD0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B249B9" w14:textId="3E376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AC3016C" w14:textId="6EE4B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61A3D16" w14:textId="587269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B72F141" w14:textId="77777777" w:rsidTr="000C2718">
        <w:tc>
          <w:tcPr>
            <w:tcW w:w="464" w:type="pct"/>
          </w:tcPr>
          <w:p w14:paraId="698BDF3D" w14:textId="639E3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R4-2111531</w:t>
            </w:r>
          </w:p>
        </w:tc>
        <w:tc>
          <w:tcPr>
            <w:tcW w:w="927" w:type="pct"/>
          </w:tcPr>
          <w:p w14:paraId="360006EB" w14:textId="4858E0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829" w:type="pct"/>
          </w:tcPr>
          <w:p w14:paraId="3A164475" w14:textId="149F6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336" w:type="pct"/>
          </w:tcPr>
          <w:p w14:paraId="034D033E" w14:textId="41926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3C82009F" w14:textId="29DC2C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232" w:type="pct"/>
          </w:tcPr>
          <w:p w14:paraId="625E95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1A79E9D" w14:textId="7E9CD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67CE5BE" w14:textId="62F486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0869BC4" w14:textId="59E5A9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37127DDA" w14:textId="5AA31F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68F5B23" w14:textId="77777777" w:rsidTr="000C2718">
        <w:tc>
          <w:tcPr>
            <w:tcW w:w="464" w:type="pct"/>
          </w:tcPr>
          <w:p w14:paraId="697DA6DC" w14:textId="64A826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R4-2111536</w:t>
            </w:r>
          </w:p>
        </w:tc>
        <w:tc>
          <w:tcPr>
            <w:tcW w:w="927" w:type="pct"/>
          </w:tcPr>
          <w:p w14:paraId="14772396" w14:textId="21CBA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829" w:type="pct"/>
          </w:tcPr>
          <w:p w14:paraId="399CE6EB" w14:textId="1CC79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336" w:type="pct"/>
          </w:tcPr>
          <w:p w14:paraId="53538C67" w14:textId="2FBCFD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42" w:type="pct"/>
          </w:tcPr>
          <w:p w14:paraId="473E2CC0" w14:textId="0056BF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232" w:type="pct"/>
          </w:tcPr>
          <w:p w14:paraId="374799B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E0E4C2" w14:textId="1B01E4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EB4DA2A" w14:textId="329E0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B22687B" w14:textId="72C67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694" w:type="pct"/>
          </w:tcPr>
          <w:p w14:paraId="520F0DC0" w14:textId="42CC4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4BAFB2E6" w14:textId="77777777" w:rsidTr="000C2718">
        <w:tc>
          <w:tcPr>
            <w:tcW w:w="464" w:type="pct"/>
          </w:tcPr>
          <w:p w14:paraId="19E25B69" w14:textId="2E6EE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927" w:type="pct"/>
          </w:tcPr>
          <w:p w14:paraId="1BD97D6D" w14:textId="70987B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829" w:type="pct"/>
          </w:tcPr>
          <w:p w14:paraId="01AD6D82" w14:textId="24C390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754EBC76" w14:textId="7D8BC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42" w:type="pct"/>
          </w:tcPr>
          <w:p w14:paraId="68A0E976" w14:textId="765B9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232" w:type="pct"/>
          </w:tcPr>
          <w:p w14:paraId="002948A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D61BDE" w14:textId="3258AA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2F7F9A1" w14:textId="0EA31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E305F84" w14:textId="21EBDF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0CD367A" w14:textId="70D76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6F817BA" w14:textId="77777777" w:rsidTr="000C2718">
        <w:tc>
          <w:tcPr>
            <w:tcW w:w="464" w:type="pct"/>
          </w:tcPr>
          <w:p w14:paraId="1C7D1706" w14:textId="36B31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  <w:tc>
          <w:tcPr>
            <w:tcW w:w="927" w:type="pct"/>
          </w:tcPr>
          <w:p w14:paraId="05E90C30" w14:textId="1036C5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829" w:type="pct"/>
          </w:tcPr>
          <w:p w14:paraId="58853A18" w14:textId="203FCD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0A128E74" w14:textId="4AC7BD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42" w:type="pct"/>
          </w:tcPr>
          <w:p w14:paraId="04EFA28E" w14:textId="6BAEFA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232" w:type="pct"/>
          </w:tcPr>
          <w:p w14:paraId="783BCDB7" w14:textId="32DA0D3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94FE529" w14:textId="723A65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9171D26" w14:textId="4553D9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6C6310C" w14:textId="3CC73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C543EBF" w14:textId="40FBB1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309B99E" w14:textId="77777777" w:rsidTr="000C2718">
        <w:tc>
          <w:tcPr>
            <w:tcW w:w="464" w:type="pct"/>
          </w:tcPr>
          <w:p w14:paraId="60F96DE4" w14:textId="1722C0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R4-2109650</w:t>
            </w:r>
          </w:p>
        </w:tc>
        <w:tc>
          <w:tcPr>
            <w:tcW w:w="927" w:type="pct"/>
          </w:tcPr>
          <w:p w14:paraId="5BF9A95B" w14:textId="2B349A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829" w:type="pct"/>
          </w:tcPr>
          <w:p w14:paraId="13E2E69F" w14:textId="1C2A4D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02B61E15" w14:textId="1DFE2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42" w:type="pct"/>
          </w:tcPr>
          <w:p w14:paraId="1FACC793" w14:textId="3AD91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232" w:type="pct"/>
          </w:tcPr>
          <w:p w14:paraId="427111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C75CBA" w14:textId="3662DF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93CEE57" w14:textId="0A25C2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1903DE0" w14:textId="659F3E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5A26BAE" w14:textId="29273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21155E6" w14:textId="77777777" w:rsidTr="000C2718">
        <w:tc>
          <w:tcPr>
            <w:tcW w:w="464" w:type="pct"/>
          </w:tcPr>
          <w:p w14:paraId="1212E95E" w14:textId="0E191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927" w:type="pct"/>
          </w:tcPr>
          <w:p w14:paraId="7A8F8879" w14:textId="729619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829" w:type="pct"/>
          </w:tcPr>
          <w:p w14:paraId="6F73752D" w14:textId="034CE4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B633CDA" w14:textId="37F2E3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42" w:type="pct"/>
          </w:tcPr>
          <w:p w14:paraId="69225A9F" w14:textId="7C1204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232" w:type="pct"/>
          </w:tcPr>
          <w:p w14:paraId="65FB87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D85C3F1" w14:textId="5A43A1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FBAF2BC" w14:textId="6FA606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1FEC548" w14:textId="4F53A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5E30A5C" w14:textId="56B097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D725F3A" w14:textId="77777777" w:rsidTr="000C2718">
        <w:tc>
          <w:tcPr>
            <w:tcW w:w="464" w:type="pct"/>
          </w:tcPr>
          <w:p w14:paraId="597EB357" w14:textId="07BC1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  <w:tc>
          <w:tcPr>
            <w:tcW w:w="927" w:type="pct"/>
          </w:tcPr>
          <w:p w14:paraId="6CB2E559" w14:textId="554BCB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829" w:type="pct"/>
          </w:tcPr>
          <w:p w14:paraId="261571E2" w14:textId="57C55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FBEA9F8" w14:textId="48B6A8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42" w:type="pct"/>
          </w:tcPr>
          <w:p w14:paraId="708B51C7" w14:textId="227530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232" w:type="pct"/>
          </w:tcPr>
          <w:p w14:paraId="2BCD3276" w14:textId="04CC118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A159362" w14:textId="23C87F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8C4117C" w14:textId="5DDF3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4DF97B2" w14:textId="57FE3A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0CB2C62" w14:textId="4F12F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141CE02" w14:textId="77777777" w:rsidTr="000C2718">
        <w:tc>
          <w:tcPr>
            <w:tcW w:w="464" w:type="pct"/>
          </w:tcPr>
          <w:p w14:paraId="1D5139D4" w14:textId="4488F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927" w:type="pct"/>
          </w:tcPr>
          <w:p w14:paraId="50244312" w14:textId="56BE33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829" w:type="pct"/>
          </w:tcPr>
          <w:p w14:paraId="1A2DE734" w14:textId="59C309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E0B6B50" w14:textId="2A4EA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42" w:type="pct"/>
          </w:tcPr>
          <w:p w14:paraId="4720C975" w14:textId="26E9A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32" w:type="pct"/>
          </w:tcPr>
          <w:p w14:paraId="4FDD6E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F1DFB4" w14:textId="6CCA74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6200608" w14:textId="2DE7C8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59454AB" w14:textId="3000F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6811650" w14:textId="30DBF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B910080" w14:textId="77777777" w:rsidTr="000C2718">
        <w:tc>
          <w:tcPr>
            <w:tcW w:w="464" w:type="pct"/>
          </w:tcPr>
          <w:p w14:paraId="18935889" w14:textId="64CD2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  <w:tc>
          <w:tcPr>
            <w:tcW w:w="927" w:type="pct"/>
          </w:tcPr>
          <w:p w14:paraId="67B8485F" w14:textId="2D940B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829" w:type="pct"/>
          </w:tcPr>
          <w:p w14:paraId="23BD6517" w14:textId="239A5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3DBF182" w14:textId="73FD7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42" w:type="pct"/>
          </w:tcPr>
          <w:p w14:paraId="17CCCD03" w14:textId="5D5B3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32" w:type="pct"/>
          </w:tcPr>
          <w:p w14:paraId="26E1BC31" w14:textId="0E666D9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CFD5DF2" w14:textId="0A86AA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09E4F4" w14:textId="6B503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9A14EE4" w14:textId="7FE1E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C5C4A08" w14:textId="1946C2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F5792B9" w14:textId="77777777" w:rsidTr="000C2718">
        <w:tc>
          <w:tcPr>
            <w:tcW w:w="464" w:type="pct"/>
          </w:tcPr>
          <w:p w14:paraId="551D22B0" w14:textId="7DA481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R4-2111046</w:t>
            </w:r>
          </w:p>
        </w:tc>
        <w:tc>
          <w:tcPr>
            <w:tcW w:w="927" w:type="pct"/>
          </w:tcPr>
          <w:p w14:paraId="59C899EB" w14:textId="2B1076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829" w:type="pct"/>
          </w:tcPr>
          <w:p w14:paraId="7FC5C05B" w14:textId="3194BD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60716A27" w14:textId="322E32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42" w:type="pct"/>
          </w:tcPr>
          <w:p w14:paraId="7A02472F" w14:textId="315BB1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232" w:type="pct"/>
          </w:tcPr>
          <w:p w14:paraId="4471E1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DCC09A" w14:textId="25BD14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2D5C34A" w14:textId="61C6F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DB1C493" w14:textId="29F47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7CF1B50" w14:textId="22E0C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5A4EDB9" w14:textId="77777777" w:rsidTr="000C2718">
        <w:tc>
          <w:tcPr>
            <w:tcW w:w="464" w:type="pct"/>
          </w:tcPr>
          <w:p w14:paraId="7025EF20" w14:textId="6340A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  <w:tc>
          <w:tcPr>
            <w:tcW w:w="927" w:type="pct"/>
          </w:tcPr>
          <w:p w14:paraId="7A538473" w14:textId="42997F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829" w:type="pct"/>
          </w:tcPr>
          <w:p w14:paraId="710D2A48" w14:textId="15C0B5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211C0BC3" w14:textId="1CEC7F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42" w:type="pct"/>
          </w:tcPr>
          <w:p w14:paraId="4BFBF834" w14:textId="37D56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232" w:type="pct"/>
          </w:tcPr>
          <w:p w14:paraId="1C6DBDDB" w14:textId="118ECF2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91941AB" w14:textId="2EAD4E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8F8FF10" w14:textId="49B3F2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35DB64C" w14:textId="17727E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D273EE6" w14:textId="1E721E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F7FD54" w14:textId="77777777" w:rsidTr="000C2718">
        <w:tc>
          <w:tcPr>
            <w:tcW w:w="464" w:type="pct"/>
          </w:tcPr>
          <w:p w14:paraId="30DEAA43" w14:textId="4DBE3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R4-2111047</w:t>
            </w:r>
          </w:p>
        </w:tc>
        <w:tc>
          <w:tcPr>
            <w:tcW w:w="927" w:type="pct"/>
          </w:tcPr>
          <w:p w14:paraId="6936A308" w14:textId="14527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829" w:type="pct"/>
          </w:tcPr>
          <w:p w14:paraId="701949D0" w14:textId="39B1A2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15319D96" w14:textId="6EA5B3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42" w:type="pct"/>
          </w:tcPr>
          <w:p w14:paraId="2B77420F" w14:textId="65E2B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232" w:type="pct"/>
          </w:tcPr>
          <w:p w14:paraId="192E06A1" w14:textId="77777777" w:rsidR="00D412E4" w:rsidRPr="00217548" w:rsidRDefault="00D412E4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C1056A" w14:textId="28A11610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8F96C74" w14:textId="46D823E0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3C279C8" w14:textId="6CE52DD3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6C6A6C0" w14:textId="2F1BF59C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82A83E4" w14:textId="77777777" w:rsidTr="000C2718">
        <w:tc>
          <w:tcPr>
            <w:tcW w:w="464" w:type="pct"/>
          </w:tcPr>
          <w:p w14:paraId="7FEF887D" w14:textId="621266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  <w:tc>
          <w:tcPr>
            <w:tcW w:w="927" w:type="pct"/>
          </w:tcPr>
          <w:p w14:paraId="23541920" w14:textId="76FA7C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829" w:type="pct"/>
          </w:tcPr>
          <w:p w14:paraId="6C54A1E3" w14:textId="027C94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05D36353" w14:textId="00575E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42" w:type="pct"/>
          </w:tcPr>
          <w:p w14:paraId="19962353" w14:textId="32DA2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232" w:type="pct"/>
          </w:tcPr>
          <w:p w14:paraId="2FD5D529" w14:textId="7643CA3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95F4D9A" w14:textId="21B260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30E045" w14:textId="533950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61869F2" w14:textId="58CE39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1A52935" w14:textId="7A7D61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3FCEAC" w14:textId="77777777" w:rsidTr="000C2718">
        <w:tc>
          <w:tcPr>
            <w:tcW w:w="464" w:type="pct"/>
          </w:tcPr>
          <w:p w14:paraId="4876CF53" w14:textId="27E85E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927" w:type="pct"/>
          </w:tcPr>
          <w:p w14:paraId="10FC7F78" w14:textId="1883C8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829" w:type="pct"/>
          </w:tcPr>
          <w:p w14:paraId="41B2C9AE" w14:textId="12B705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02EFDCB3" w14:textId="125E6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6F27341" w14:textId="4A0E74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1806</w:t>
            </w:r>
          </w:p>
        </w:tc>
        <w:tc>
          <w:tcPr>
            <w:tcW w:w="232" w:type="pct"/>
          </w:tcPr>
          <w:p w14:paraId="5E3C4F3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B8EB11" w14:textId="27A5DD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31EDA72" w14:textId="212BD5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1AF1723" w14:textId="29AC0B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75177DBE" w14:textId="48428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DFC59C3" w14:textId="77777777" w:rsidTr="000C2718">
        <w:tc>
          <w:tcPr>
            <w:tcW w:w="464" w:type="pct"/>
          </w:tcPr>
          <w:p w14:paraId="64F5F046" w14:textId="650C60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R4-2108762</w:t>
            </w:r>
          </w:p>
        </w:tc>
        <w:tc>
          <w:tcPr>
            <w:tcW w:w="927" w:type="pct"/>
          </w:tcPr>
          <w:p w14:paraId="4A0FAAA2" w14:textId="26CD1D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 (Cat A)</w:t>
            </w:r>
          </w:p>
        </w:tc>
        <w:tc>
          <w:tcPr>
            <w:tcW w:w="829" w:type="pct"/>
          </w:tcPr>
          <w:p w14:paraId="5611F6B2" w14:textId="25E139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0A31EF72" w14:textId="4C6D3D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8BBA7A8" w14:textId="15D626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1807</w:t>
            </w:r>
          </w:p>
        </w:tc>
        <w:tc>
          <w:tcPr>
            <w:tcW w:w="232" w:type="pct"/>
          </w:tcPr>
          <w:p w14:paraId="121B973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8437B9" w14:textId="538110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65A96E3" w14:textId="1967F8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C5B64C5" w14:textId="44B47A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6935BF64" w14:textId="5ACD39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5C85E93" w14:textId="77777777" w:rsidTr="000C2718">
        <w:tc>
          <w:tcPr>
            <w:tcW w:w="464" w:type="pct"/>
          </w:tcPr>
          <w:p w14:paraId="480559D3" w14:textId="72E0D0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R4-2108823</w:t>
            </w:r>
          </w:p>
        </w:tc>
        <w:tc>
          <w:tcPr>
            <w:tcW w:w="927" w:type="pct"/>
          </w:tcPr>
          <w:p w14:paraId="1053D596" w14:textId="35BE8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829" w:type="pct"/>
          </w:tcPr>
          <w:p w14:paraId="7B359E7A" w14:textId="68FA8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530D96FF" w14:textId="6E87BC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668509" w14:textId="6860E6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1808</w:t>
            </w:r>
          </w:p>
        </w:tc>
        <w:tc>
          <w:tcPr>
            <w:tcW w:w="232" w:type="pct"/>
          </w:tcPr>
          <w:p w14:paraId="370A804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E85E71" w14:textId="688899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57BDA6E" w14:textId="5B7A3C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B77B5CF" w14:textId="7B5FCA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A8685D1" w14:textId="24F68D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C91A1CE" w14:textId="77777777" w:rsidTr="000C2718">
        <w:tc>
          <w:tcPr>
            <w:tcW w:w="464" w:type="pct"/>
          </w:tcPr>
          <w:p w14:paraId="7E53E2A9" w14:textId="69F926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R4-2108824</w:t>
            </w:r>
          </w:p>
        </w:tc>
        <w:tc>
          <w:tcPr>
            <w:tcW w:w="927" w:type="pct"/>
          </w:tcPr>
          <w:p w14:paraId="732B6953" w14:textId="165998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829" w:type="pct"/>
          </w:tcPr>
          <w:p w14:paraId="63747FC6" w14:textId="064A58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0756BB0E" w14:textId="6D2408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552BFAF" w14:textId="1A5CD7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1809</w:t>
            </w:r>
          </w:p>
        </w:tc>
        <w:tc>
          <w:tcPr>
            <w:tcW w:w="232" w:type="pct"/>
          </w:tcPr>
          <w:p w14:paraId="72906DD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D3E0ED" w14:textId="76C878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068A091" w14:textId="03C697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8E4A48F" w14:textId="74B7FC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689B92C" w14:textId="51669D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0F0519D" w14:textId="77777777" w:rsidTr="000C2718">
        <w:tc>
          <w:tcPr>
            <w:tcW w:w="464" w:type="pct"/>
          </w:tcPr>
          <w:p w14:paraId="1B2EA29C" w14:textId="2E77D1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R4-2108825</w:t>
            </w:r>
          </w:p>
        </w:tc>
        <w:tc>
          <w:tcPr>
            <w:tcW w:w="927" w:type="pct"/>
          </w:tcPr>
          <w:p w14:paraId="6720F843" w14:textId="45B195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829" w:type="pct"/>
          </w:tcPr>
          <w:p w14:paraId="76E10804" w14:textId="48C440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31FD6DF3" w14:textId="2BE2EB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26FDDB7" w14:textId="3B6293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1810</w:t>
            </w:r>
          </w:p>
        </w:tc>
        <w:tc>
          <w:tcPr>
            <w:tcW w:w="232" w:type="pct"/>
          </w:tcPr>
          <w:p w14:paraId="7899988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7D9E8E" w14:textId="4FAF1E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9387EE2" w14:textId="0C39AA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7688103" w14:textId="1B5BF6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F2A32EC" w14:textId="321D20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FCD22B1" w14:textId="77777777" w:rsidTr="000C2718">
        <w:tc>
          <w:tcPr>
            <w:tcW w:w="464" w:type="pct"/>
          </w:tcPr>
          <w:p w14:paraId="456306C8" w14:textId="7BB8E8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  <w:tc>
          <w:tcPr>
            <w:tcW w:w="927" w:type="pct"/>
          </w:tcPr>
          <w:p w14:paraId="030810FC" w14:textId="7FC2D8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829" w:type="pct"/>
          </w:tcPr>
          <w:p w14:paraId="67803D5B" w14:textId="70F625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3DBEB38A" w14:textId="2E026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7FA79B1" w14:textId="2DFC7C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1810</w:t>
            </w:r>
          </w:p>
        </w:tc>
        <w:tc>
          <w:tcPr>
            <w:tcW w:w="232" w:type="pct"/>
          </w:tcPr>
          <w:p w14:paraId="3F1B5CDC" w14:textId="4A309F3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7C62A6F" w14:textId="465827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85694E1" w14:textId="3EE272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C9A4A31" w14:textId="103F7F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61CF418" w14:textId="6F1C4B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BE92F91" w14:textId="77777777" w:rsidTr="000C2718">
        <w:tc>
          <w:tcPr>
            <w:tcW w:w="464" w:type="pct"/>
          </w:tcPr>
          <w:p w14:paraId="59C54275" w14:textId="3BD2CA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R4-2108826</w:t>
            </w:r>
          </w:p>
        </w:tc>
        <w:tc>
          <w:tcPr>
            <w:tcW w:w="927" w:type="pct"/>
          </w:tcPr>
          <w:p w14:paraId="7F936F99" w14:textId="20A9E8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829" w:type="pct"/>
          </w:tcPr>
          <w:p w14:paraId="562D2C67" w14:textId="3148DE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1E0D53F2" w14:textId="53934F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05A2D4E" w14:textId="555C60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1811</w:t>
            </w:r>
          </w:p>
        </w:tc>
        <w:tc>
          <w:tcPr>
            <w:tcW w:w="232" w:type="pct"/>
          </w:tcPr>
          <w:p w14:paraId="1E88BA4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5E8DA1" w14:textId="53DD81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C6C5A4B" w14:textId="73C5AB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3D0AC04" w14:textId="0162C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763D4D7" w14:textId="447EE6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F47F9BC" w14:textId="77777777" w:rsidTr="000C2718">
        <w:tc>
          <w:tcPr>
            <w:tcW w:w="464" w:type="pct"/>
          </w:tcPr>
          <w:p w14:paraId="74D66F9E" w14:textId="77447A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R4-2108827</w:t>
            </w:r>
          </w:p>
        </w:tc>
        <w:tc>
          <w:tcPr>
            <w:tcW w:w="927" w:type="pct"/>
          </w:tcPr>
          <w:p w14:paraId="6184E806" w14:textId="191DC0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829" w:type="pct"/>
          </w:tcPr>
          <w:p w14:paraId="42C6101C" w14:textId="256BC3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4364EB85" w14:textId="323339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1AC35FF" w14:textId="722E04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1812</w:t>
            </w:r>
          </w:p>
        </w:tc>
        <w:tc>
          <w:tcPr>
            <w:tcW w:w="232" w:type="pct"/>
          </w:tcPr>
          <w:p w14:paraId="16A0219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35B9A2" w14:textId="6A6031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1F4787" w14:textId="075A2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B07F16B" w14:textId="295D32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AC55482" w14:textId="776F0F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F006CAD" w14:textId="77777777" w:rsidTr="000C2718">
        <w:tc>
          <w:tcPr>
            <w:tcW w:w="464" w:type="pct"/>
          </w:tcPr>
          <w:p w14:paraId="7FC932F7" w14:textId="7E562A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R4-2108828</w:t>
            </w:r>
          </w:p>
        </w:tc>
        <w:tc>
          <w:tcPr>
            <w:tcW w:w="927" w:type="pct"/>
          </w:tcPr>
          <w:p w14:paraId="64B5179A" w14:textId="4AAB26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829" w:type="pct"/>
          </w:tcPr>
          <w:p w14:paraId="1257621D" w14:textId="22FF86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3D5BACFB" w14:textId="3FE4BE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107E6BD" w14:textId="45739A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1813</w:t>
            </w:r>
          </w:p>
        </w:tc>
        <w:tc>
          <w:tcPr>
            <w:tcW w:w="232" w:type="pct"/>
          </w:tcPr>
          <w:p w14:paraId="272B94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DDBF484" w14:textId="7F05E3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A4054F8" w14:textId="1FFEB7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1086431" w14:textId="09E114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9F88B30" w14:textId="1ACBC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F039FFE" w14:textId="77777777" w:rsidTr="000C2718">
        <w:tc>
          <w:tcPr>
            <w:tcW w:w="464" w:type="pct"/>
          </w:tcPr>
          <w:p w14:paraId="053F905E" w14:textId="191D82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R4-2108829</w:t>
            </w:r>
          </w:p>
        </w:tc>
        <w:tc>
          <w:tcPr>
            <w:tcW w:w="927" w:type="pct"/>
          </w:tcPr>
          <w:p w14:paraId="72920923" w14:textId="1C264C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829" w:type="pct"/>
          </w:tcPr>
          <w:p w14:paraId="67757D3F" w14:textId="0457EF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2152CBB4" w14:textId="3C9551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05D8EDD" w14:textId="477774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1814</w:t>
            </w:r>
          </w:p>
        </w:tc>
        <w:tc>
          <w:tcPr>
            <w:tcW w:w="232" w:type="pct"/>
          </w:tcPr>
          <w:p w14:paraId="203E58E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E64F1F" w14:textId="4CC81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8762404" w14:textId="32672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750796E" w14:textId="3A83A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54F51D8" w14:textId="67BC3E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58C64E8" w14:textId="77777777" w:rsidTr="000C2718">
        <w:tc>
          <w:tcPr>
            <w:tcW w:w="464" w:type="pct"/>
          </w:tcPr>
          <w:p w14:paraId="091F3CC2" w14:textId="260808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R4-2108830</w:t>
            </w:r>
          </w:p>
        </w:tc>
        <w:tc>
          <w:tcPr>
            <w:tcW w:w="927" w:type="pct"/>
          </w:tcPr>
          <w:p w14:paraId="0E6A8358" w14:textId="1D2A9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829" w:type="pct"/>
          </w:tcPr>
          <w:p w14:paraId="273D8888" w14:textId="068ABC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7EABA0C5" w14:textId="1361F9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9439DD4" w14:textId="30B1F2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1815</w:t>
            </w:r>
          </w:p>
        </w:tc>
        <w:tc>
          <w:tcPr>
            <w:tcW w:w="232" w:type="pct"/>
          </w:tcPr>
          <w:p w14:paraId="520A960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2A2D02" w14:textId="35A273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C0D94D9" w14:textId="342DCA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140AB1" w14:textId="5BBF85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BEB1B8B" w14:textId="5D6E34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84E3A2" w14:textId="77777777" w:rsidTr="000C2718">
        <w:tc>
          <w:tcPr>
            <w:tcW w:w="464" w:type="pct"/>
          </w:tcPr>
          <w:p w14:paraId="49CEB317" w14:textId="191D93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R4-2108831</w:t>
            </w:r>
          </w:p>
        </w:tc>
        <w:tc>
          <w:tcPr>
            <w:tcW w:w="927" w:type="pct"/>
          </w:tcPr>
          <w:p w14:paraId="19B966AE" w14:textId="1EAA7A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829" w:type="pct"/>
          </w:tcPr>
          <w:p w14:paraId="78A4D535" w14:textId="0D2956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669454B4" w14:textId="05DC4E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382605E" w14:textId="6FB491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1816</w:t>
            </w:r>
          </w:p>
        </w:tc>
        <w:tc>
          <w:tcPr>
            <w:tcW w:w="232" w:type="pct"/>
          </w:tcPr>
          <w:p w14:paraId="1BB7F45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250FDB" w14:textId="7D4A3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7DE407D" w14:textId="23381F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45CE609" w14:textId="3B2010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AF1ACF3" w14:textId="582452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D104E0" w14:textId="77777777" w:rsidTr="000C2718">
        <w:tc>
          <w:tcPr>
            <w:tcW w:w="464" w:type="pct"/>
          </w:tcPr>
          <w:p w14:paraId="2E993487" w14:textId="0FB4CB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R4-2108832</w:t>
            </w:r>
          </w:p>
        </w:tc>
        <w:tc>
          <w:tcPr>
            <w:tcW w:w="927" w:type="pct"/>
          </w:tcPr>
          <w:p w14:paraId="4680F5BC" w14:textId="25F2F4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829" w:type="pct"/>
          </w:tcPr>
          <w:p w14:paraId="5C600D34" w14:textId="749C0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6BE770E9" w14:textId="21537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8E37F80" w14:textId="1A9141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1817</w:t>
            </w:r>
          </w:p>
        </w:tc>
        <w:tc>
          <w:tcPr>
            <w:tcW w:w="232" w:type="pct"/>
          </w:tcPr>
          <w:p w14:paraId="3A9F17D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631BE8" w14:textId="517A45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932439C" w14:textId="5ABCAF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8589794" w14:textId="13B61C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9BBF5CA" w14:textId="4C6F0D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F9BB55" w14:textId="77777777" w:rsidTr="000C2718">
        <w:tc>
          <w:tcPr>
            <w:tcW w:w="464" w:type="pct"/>
          </w:tcPr>
          <w:p w14:paraId="7DEFD750" w14:textId="0A9497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R4-2108833</w:t>
            </w:r>
          </w:p>
        </w:tc>
        <w:tc>
          <w:tcPr>
            <w:tcW w:w="927" w:type="pct"/>
          </w:tcPr>
          <w:p w14:paraId="75241770" w14:textId="0186D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829" w:type="pct"/>
          </w:tcPr>
          <w:p w14:paraId="04A41BCD" w14:textId="2CE8D4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26CB418B" w14:textId="7B262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E9E4291" w14:textId="01EAC7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1818</w:t>
            </w:r>
          </w:p>
        </w:tc>
        <w:tc>
          <w:tcPr>
            <w:tcW w:w="232" w:type="pct"/>
          </w:tcPr>
          <w:p w14:paraId="786CA30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AB7CC30" w14:textId="26EA50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8213C8E" w14:textId="06190A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E1CFBD0" w14:textId="09A17E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8F52784" w14:textId="1371D4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6295421" w14:textId="77777777" w:rsidTr="000C2718">
        <w:tc>
          <w:tcPr>
            <w:tcW w:w="464" w:type="pct"/>
          </w:tcPr>
          <w:p w14:paraId="7EC290D2" w14:textId="0A8D5A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R4-2108834</w:t>
            </w:r>
          </w:p>
        </w:tc>
        <w:tc>
          <w:tcPr>
            <w:tcW w:w="927" w:type="pct"/>
          </w:tcPr>
          <w:p w14:paraId="093AC19A" w14:textId="6BCEB7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829" w:type="pct"/>
          </w:tcPr>
          <w:p w14:paraId="2E21E76B" w14:textId="7465A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65B7CFBB" w14:textId="7AC547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7A92D4C" w14:textId="7D496E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1819</w:t>
            </w:r>
          </w:p>
        </w:tc>
        <w:tc>
          <w:tcPr>
            <w:tcW w:w="232" w:type="pct"/>
          </w:tcPr>
          <w:p w14:paraId="103B99D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988E5A1" w14:textId="051C6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3DE313E" w14:textId="2E8EC3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141CF9" w14:textId="35F328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4A84343" w14:textId="4C6058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D339B8B" w14:textId="77777777" w:rsidTr="000C2718">
        <w:tc>
          <w:tcPr>
            <w:tcW w:w="464" w:type="pct"/>
          </w:tcPr>
          <w:p w14:paraId="6CF867F9" w14:textId="3FE321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R4-2108835</w:t>
            </w:r>
          </w:p>
        </w:tc>
        <w:tc>
          <w:tcPr>
            <w:tcW w:w="927" w:type="pct"/>
          </w:tcPr>
          <w:p w14:paraId="10B9A21D" w14:textId="07986D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829" w:type="pct"/>
          </w:tcPr>
          <w:p w14:paraId="3C8CE051" w14:textId="7DA495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03865C98" w14:textId="2DF81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49AEC8A" w14:textId="2175BF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1820</w:t>
            </w:r>
          </w:p>
        </w:tc>
        <w:tc>
          <w:tcPr>
            <w:tcW w:w="232" w:type="pct"/>
          </w:tcPr>
          <w:p w14:paraId="5671423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075C1A" w14:textId="3D346E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F653CE4" w14:textId="1F6ECB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9DDE2CC" w14:textId="788F4F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052A293" w14:textId="2CFAE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FAC47C" w14:textId="77777777" w:rsidTr="000C2718">
        <w:tc>
          <w:tcPr>
            <w:tcW w:w="464" w:type="pct"/>
          </w:tcPr>
          <w:p w14:paraId="101F918B" w14:textId="7F5088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R4-2108836</w:t>
            </w:r>
          </w:p>
        </w:tc>
        <w:tc>
          <w:tcPr>
            <w:tcW w:w="927" w:type="pct"/>
          </w:tcPr>
          <w:p w14:paraId="261F2F0E" w14:textId="4FA03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829" w:type="pct"/>
          </w:tcPr>
          <w:p w14:paraId="155CF059" w14:textId="515180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297D4C04" w14:textId="3EACEB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6DA0C72" w14:textId="0AD51B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1821</w:t>
            </w:r>
          </w:p>
        </w:tc>
        <w:tc>
          <w:tcPr>
            <w:tcW w:w="232" w:type="pct"/>
          </w:tcPr>
          <w:p w14:paraId="361C46D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D635EA" w14:textId="2C9B1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DF385C" w14:textId="547AC2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F82000E" w14:textId="047875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94902BC" w14:textId="1C4501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0E90114" w14:textId="77777777" w:rsidTr="000C2718">
        <w:tc>
          <w:tcPr>
            <w:tcW w:w="464" w:type="pct"/>
          </w:tcPr>
          <w:p w14:paraId="35590E81" w14:textId="25DB13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R4-2108837</w:t>
            </w:r>
          </w:p>
        </w:tc>
        <w:tc>
          <w:tcPr>
            <w:tcW w:w="927" w:type="pct"/>
          </w:tcPr>
          <w:p w14:paraId="348E41A2" w14:textId="60849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829" w:type="pct"/>
          </w:tcPr>
          <w:p w14:paraId="5078A45D" w14:textId="59AF73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3F466CAF" w14:textId="3AF654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BC45ACE" w14:textId="170AD3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1822</w:t>
            </w:r>
          </w:p>
        </w:tc>
        <w:tc>
          <w:tcPr>
            <w:tcW w:w="232" w:type="pct"/>
          </w:tcPr>
          <w:p w14:paraId="06DC538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D7D087B" w14:textId="156FD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0BB377E" w14:textId="7FB0B9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4CAA53" w14:textId="39C433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D2F0BEA" w14:textId="36EDF7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0FEFC11" w14:textId="77777777" w:rsidTr="000C2718">
        <w:tc>
          <w:tcPr>
            <w:tcW w:w="464" w:type="pct"/>
          </w:tcPr>
          <w:p w14:paraId="37760772" w14:textId="7118D0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R4-2108838</w:t>
            </w:r>
          </w:p>
        </w:tc>
        <w:tc>
          <w:tcPr>
            <w:tcW w:w="927" w:type="pct"/>
          </w:tcPr>
          <w:p w14:paraId="460877B5" w14:textId="60074E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829" w:type="pct"/>
          </w:tcPr>
          <w:p w14:paraId="4DE525AF" w14:textId="13670A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6AE376A0" w14:textId="73155B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34ABFFA" w14:textId="155A49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1823</w:t>
            </w:r>
          </w:p>
        </w:tc>
        <w:tc>
          <w:tcPr>
            <w:tcW w:w="232" w:type="pct"/>
          </w:tcPr>
          <w:p w14:paraId="55B3AA5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9BBC1A" w14:textId="43BE6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98C1720" w14:textId="79D60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5FECC2" w14:textId="22A269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10AA8EA" w14:textId="4BC64F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F7C979A" w14:textId="77777777" w:rsidTr="000C2718">
        <w:tc>
          <w:tcPr>
            <w:tcW w:w="464" w:type="pct"/>
          </w:tcPr>
          <w:p w14:paraId="5FD74204" w14:textId="79D0D7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R4-2108839</w:t>
            </w:r>
          </w:p>
        </w:tc>
        <w:tc>
          <w:tcPr>
            <w:tcW w:w="927" w:type="pct"/>
          </w:tcPr>
          <w:p w14:paraId="600C88A4" w14:textId="5BDE5F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829" w:type="pct"/>
          </w:tcPr>
          <w:p w14:paraId="5BE2D8B6" w14:textId="7D0B6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28A0B5DB" w14:textId="3A5486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86D5013" w14:textId="57B9E2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1824</w:t>
            </w:r>
          </w:p>
        </w:tc>
        <w:tc>
          <w:tcPr>
            <w:tcW w:w="232" w:type="pct"/>
          </w:tcPr>
          <w:p w14:paraId="54A5C79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E79C49" w14:textId="1121F3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E639CF3" w14:textId="5E997C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88D6A4" w14:textId="4156EE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29F2C8B" w14:textId="3F0350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735F88E" w14:textId="77777777" w:rsidTr="000C2718">
        <w:tc>
          <w:tcPr>
            <w:tcW w:w="464" w:type="pct"/>
          </w:tcPr>
          <w:p w14:paraId="6FA4379C" w14:textId="7C8D36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R4-2108840</w:t>
            </w:r>
          </w:p>
        </w:tc>
        <w:tc>
          <w:tcPr>
            <w:tcW w:w="927" w:type="pct"/>
          </w:tcPr>
          <w:p w14:paraId="09F6427A" w14:textId="507F20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829" w:type="pct"/>
          </w:tcPr>
          <w:p w14:paraId="4760FDE3" w14:textId="38150C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6EF8D6D0" w14:textId="1A80DB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B55D23C" w14:textId="5C7E7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1825</w:t>
            </w:r>
          </w:p>
        </w:tc>
        <w:tc>
          <w:tcPr>
            <w:tcW w:w="232" w:type="pct"/>
          </w:tcPr>
          <w:p w14:paraId="066F3E9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4BFC9F7" w14:textId="79C748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CB3F6A6" w14:textId="6D25AE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0A2A21" w14:textId="59A98F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3FEF626" w14:textId="58E134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9020D9B" w14:textId="77777777" w:rsidTr="000C2718">
        <w:tc>
          <w:tcPr>
            <w:tcW w:w="464" w:type="pct"/>
          </w:tcPr>
          <w:p w14:paraId="4333C2F4" w14:textId="1ED0B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  <w:tc>
          <w:tcPr>
            <w:tcW w:w="927" w:type="pct"/>
          </w:tcPr>
          <w:p w14:paraId="33CAD113" w14:textId="47D744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829" w:type="pct"/>
          </w:tcPr>
          <w:p w14:paraId="06C395DB" w14:textId="287D35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18589EC5" w14:textId="668ADD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ACFA57D" w14:textId="786EC2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1825</w:t>
            </w:r>
          </w:p>
        </w:tc>
        <w:tc>
          <w:tcPr>
            <w:tcW w:w="232" w:type="pct"/>
          </w:tcPr>
          <w:p w14:paraId="2B0C6F8C" w14:textId="4C1DFB7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7201E1C" w14:textId="354500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62FE041" w14:textId="33382E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5BAED6A" w14:textId="0D5B4C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F32C024" w14:textId="02925F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8272134" w14:textId="77777777" w:rsidTr="000C2718">
        <w:tc>
          <w:tcPr>
            <w:tcW w:w="464" w:type="pct"/>
          </w:tcPr>
          <w:p w14:paraId="2CF4FEC5" w14:textId="1031CE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R4-2108841</w:t>
            </w:r>
          </w:p>
        </w:tc>
        <w:tc>
          <w:tcPr>
            <w:tcW w:w="927" w:type="pct"/>
          </w:tcPr>
          <w:p w14:paraId="4DDEA435" w14:textId="61D307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829" w:type="pct"/>
          </w:tcPr>
          <w:p w14:paraId="714E5A85" w14:textId="77C3A5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65F39547" w14:textId="27C2DF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CB2B376" w14:textId="7A10AB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1826</w:t>
            </w:r>
          </w:p>
        </w:tc>
        <w:tc>
          <w:tcPr>
            <w:tcW w:w="232" w:type="pct"/>
          </w:tcPr>
          <w:p w14:paraId="7E9B9A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285B1AD" w14:textId="6C7E8A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DFDFD35" w14:textId="4D89CC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3E7BF69" w14:textId="3A8981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CA6DADE" w14:textId="48283D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4586A71" w14:textId="77777777" w:rsidTr="000C2718">
        <w:tc>
          <w:tcPr>
            <w:tcW w:w="464" w:type="pct"/>
          </w:tcPr>
          <w:p w14:paraId="3F0543C4" w14:textId="1EF840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  <w:tc>
          <w:tcPr>
            <w:tcW w:w="927" w:type="pct"/>
          </w:tcPr>
          <w:p w14:paraId="48058ED8" w14:textId="34C5B0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829" w:type="pct"/>
          </w:tcPr>
          <w:p w14:paraId="1845C9BD" w14:textId="1F1EF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48592642" w14:textId="012055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F1DA093" w14:textId="5073B8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1826</w:t>
            </w:r>
          </w:p>
        </w:tc>
        <w:tc>
          <w:tcPr>
            <w:tcW w:w="232" w:type="pct"/>
          </w:tcPr>
          <w:p w14:paraId="4EA5DEC6" w14:textId="02779D60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C6034AF" w14:textId="41DD0E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1D206DA" w14:textId="58708F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15D948B" w14:textId="713426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E184694" w14:textId="78C141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4006686" w14:textId="77777777" w:rsidTr="000C2718">
        <w:tc>
          <w:tcPr>
            <w:tcW w:w="464" w:type="pct"/>
          </w:tcPr>
          <w:p w14:paraId="0EC87357" w14:textId="1E69D8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R4-2108842</w:t>
            </w:r>
          </w:p>
        </w:tc>
        <w:tc>
          <w:tcPr>
            <w:tcW w:w="927" w:type="pct"/>
          </w:tcPr>
          <w:p w14:paraId="3AFD7DB7" w14:textId="5DB3E9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829" w:type="pct"/>
          </w:tcPr>
          <w:p w14:paraId="29CC964C" w14:textId="5A0E88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28AE99A8" w14:textId="7A8D41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D4996C6" w14:textId="18255E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1827</w:t>
            </w:r>
          </w:p>
        </w:tc>
        <w:tc>
          <w:tcPr>
            <w:tcW w:w="232" w:type="pct"/>
          </w:tcPr>
          <w:p w14:paraId="1B2A147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607166" w14:textId="6C9443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6EB312A" w14:textId="0EF137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7CA13AA" w14:textId="56F91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E6140D1" w14:textId="2CA729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D307714" w14:textId="77777777" w:rsidTr="000C2718">
        <w:tc>
          <w:tcPr>
            <w:tcW w:w="464" w:type="pct"/>
          </w:tcPr>
          <w:p w14:paraId="502CF9C4" w14:textId="275524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R4-2108843</w:t>
            </w:r>
          </w:p>
        </w:tc>
        <w:tc>
          <w:tcPr>
            <w:tcW w:w="927" w:type="pct"/>
          </w:tcPr>
          <w:p w14:paraId="6876B89B" w14:textId="085B25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829" w:type="pct"/>
          </w:tcPr>
          <w:p w14:paraId="2D94FB6F" w14:textId="2BC13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477EA518" w14:textId="2DE413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0906667" w14:textId="21D576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1828</w:t>
            </w:r>
          </w:p>
        </w:tc>
        <w:tc>
          <w:tcPr>
            <w:tcW w:w="232" w:type="pct"/>
          </w:tcPr>
          <w:p w14:paraId="1EB571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1D802FF" w14:textId="151F96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6F7CD19" w14:textId="77EC50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B841778" w14:textId="3FC963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58512D7" w14:textId="2BEB30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E6F4CD4" w14:textId="77777777" w:rsidTr="000C2718">
        <w:tc>
          <w:tcPr>
            <w:tcW w:w="464" w:type="pct"/>
          </w:tcPr>
          <w:p w14:paraId="79D4B427" w14:textId="0EE365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R4-2108844</w:t>
            </w:r>
          </w:p>
        </w:tc>
        <w:tc>
          <w:tcPr>
            <w:tcW w:w="927" w:type="pct"/>
          </w:tcPr>
          <w:p w14:paraId="701029EF" w14:textId="44C1EB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829" w:type="pct"/>
          </w:tcPr>
          <w:p w14:paraId="3725BA13" w14:textId="5E6DEB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336" w:type="pct"/>
          </w:tcPr>
          <w:p w14:paraId="3D60354E" w14:textId="39E317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EE9D956" w14:textId="5812FF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1829</w:t>
            </w:r>
          </w:p>
        </w:tc>
        <w:tc>
          <w:tcPr>
            <w:tcW w:w="232" w:type="pct"/>
          </w:tcPr>
          <w:p w14:paraId="5C43969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7F4798B" w14:textId="6BEA9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8E791CD" w14:textId="226052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6D14A2E" w14:textId="6458B6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6177EFB" w14:textId="3A6571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C7D630E" w14:textId="77777777" w:rsidTr="000C2718">
        <w:tc>
          <w:tcPr>
            <w:tcW w:w="464" w:type="pct"/>
          </w:tcPr>
          <w:p w14:paraId="6BED46AA" w14:textId="314DF6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R4-2108845</w:t>
            </w:r>
          </w:p>
        </w:tc>
        <w:tc>
          <w:tcPr>
            <w:tcW w:w="927" w:type="pct"/>
          </w:tcPr>
          <w:p w14:paraId="08BCD84E" w14:textId="16F125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FR1 NR SA </w:t>
            </w:r>
            <w:r>
              <w:rPr>
                <w:sz w:val="16"/>
              </w:rPr>
              <w:lastRenderedPageBreak/>
              <w:t>interruption during SCell measurement test cases</w:t>
            </w:r>
          </w:p>
        </w:tc>
        <w:tc>
          <w:tcPr>
            <w:tcW w:w="829" w:type="pct"/>
          </w:tcPr>
          <w:p w14:paraId="4FC2D538" w14:textId="3C30DA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corporation</w:t>
            </w:r>
          </w:p>
        </w:tc>
        <w:tc>
          <w:tcPr>
            <w:tcW w:w="336" w:type="pct"/>
          </w:tcPr>
          <w:p w14:paraId="007A979F" w14:textId="3946F6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174CCE" w14:textId="727A4B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1830</w:t>
            </w:r>
          </w:p>
        </w:tc>
        <w:tc>
          <w:tcPr>
            <w:tcW w:w="232" w:type="pct"/>
          </w:tcPr>
          <w:p w14:paraId="6AEA74D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907694" w14:textId="58ACF3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215" w:type="pct"/>
          </w:tcPr>
          <w:p w14:paraId="2421E0F6" w14:textId="7E150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844" w:type="pct"/>
          </w:tcPr>
          <w:p w14:paraId="42C00500" w14:textId="082EA2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B8C9D5A" w14:textId="000CDD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2073B8E" w14:textId="77777777" w:rsidTr="000C2718">
        <w:tc>
          <w:tcPr>
            <w:tcW w:w="464" w:type="pct"/>
          </w:tcPr>
          <w:p w14:paraId="3C3C9659" w14:textId="6A8479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R4-2108883</w:t>
            </w:r>
          </w:p>
        </w:tc>
        <w:tc>
          <w:tcPr>
            <w:tcW w:w="927" w:type="pct"/>
          </w:tcPr>
          <w:p w14:paraId="7B60A5DA" w14:textId="77415E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829" w:type="pct"/>
          </w:tcPr>
          <w:p w14:paraId="45C78E03" w14:textId="21CC97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139FDFA3" w14:textId="40DC10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7531BD2" w14:textId="5582BD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1831</w:t>
            </w:r>
          </w:p>
        </w:tc>
        <w:tc>
          <w:tcPr>
            <w:tcW w:w="232" w:type="pct"/>
          </w:tcPr>
          <w:p w14:paraId="4A5F3C8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A2D167" w14:textId="13A9CA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B4830A2" w14:textId="73BEEA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B7EBD5A" w14:textId="7E4795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832DAF8" w14:textId="1B426F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425EB07" w14:textId="77777777" w:rsidTr="000C2718">
        <w:tc>
          <w:tcPr>
            <w:tcW w:w="464" w:type="pct"/>
          </w:tcPr>
          <w:p w14:paraId="4C85B743" w14:textId="3DB60F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  <w:tc>
          <w:tcPr>
            <w:tcW w:w="927" w:type="pct"/>
          </w:tcPr>
          <w:p w14:paraId="40D45357" w14:textId="0C866E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829" w:type="pct"/>
          </w:tcPr>
          <w:p w14:paraId="2C8E0DD1" w14:textId="1C5837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60B4E344" w14:textId="7F46D5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67F8777" w14:textId="5B7305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1831</w:t>
            </w:r>
          </w:p>
        </w:tc>
        <w:tc>
          <w:tcPr>
            <w:tcW w:w="232" w:type="pct"/>
          </w:tcPr>
          <w:p w14:paraId="357C98F4" w14:textId="66A707C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8048F60" w14:textId="30E2E0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1FD1B56" w14:textId="0ABBE1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60E7454" w14:textId="64C2B0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3919C4D" w14:textId="1BE758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647BDC5" w14:textId="77777777" w:rsidTr="000C2718">
        <w:tc>
          <w:tcPr>
            <w:tcW w:w="464" w:type="pct"/>
          </w:tcPr>
          <w:p w14:paraId="743B27DF" w14:textId="394830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R4-2108884</w:t>
            </w:r>
          </w:p>
        </w:tc>
        <w:tc>
          <w:tcPr>
            <w:tcW w:w="927" w:type="pct"/>
          </w:tcPr>
          <w:p w14:paraId="1C758163" w14:textId="218789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829" w:type="pct"/>
          </w:tcPr>
          <w:p w14:paraId="62F171AE" w14:textId="67BA2B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63A2FB52" w14:textId="6C1E3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E907431" w14:textId="5F179F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1832</w:t>
            </w:r>
          </w:p>
        </w:tc>
        <w:tc>
          <w:tcPr>
            <w:tcW w:w="232" w:type="pct"/>
          </w:tcPr>
          <w:p w14:paraId="06C6823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7E9974" w14:textId="283E16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BD1BB52" w14:textId="70E3F0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80C443B" w14:textId="739678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9A2669F" w14:textId="6E9C35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5CBA16" w14:textId="77777777" w:rsidTr="000C2718">
        <w:tc>
          <w:tcPr>
            <w:tcW w:w="464" w:type="pct"/>
          </w:tcPr>
          <w:p w14:paraId="015E1A6B" w14:textId="0D5BC0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R4-2108885</w:t>
            </w:r>
          </w:p>
        </w:tc>
        <w:tc>
          <w:tcPr>
            <w:tcW w:w="927" w:type="pct"/>
          </w:tcPr>
          <w:p w14:paraId="122836E4" w14:textId="13ED09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829" w:type="pct"/>
          </w:tcPr>
          <w:p w14:paraId="2BCE8F43" w14:textId="078FE1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2E5AD8CB" w14:textId="35D4A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E3B9E9A" w14:textId="394B2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1833</w:t>
            </w:r>
          </w:p>
        </w:tc>
        <w:tc>
          <w:tcPr>
            <w:tcW w:w="232" w:type="pct"/>
          </w:tcPr>
          <w:p w14:paraId="00405A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E21BF9" w14:textId="132F19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57E37E" w14:textId="10F6DD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6BF3E4E" w14:textId="699C51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1C5EE89" w14:textId="2CE388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114A2B6" w14:textId="77777777" w:rsidTr="000C2718">
        <w:tc>
          <w:tcPr>
            <w:tcW w:w="464" w:type="pct"/>
          </w:tcPr>
          <w:p w14:paraId="49F23876" w14:textId="5FB2E5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927" w:type="pct"/>
          </w:tcPr>
          <w:p w14:paraId="6C6CD3E4" w14:textId="6D1E20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829" w:type="pct"/>
          </w:tcPr>
          <w:p w14:paraId="2609C78B" w14:textId="37DF2C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6038E0C2" w14:textId="07CD4E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1135456" w14:textId="6A41FE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1834</w:t>
            </w:r>
          </w:p>
        </w:tc>
        <w:tc>
          <w:tcPr>
            <w:tcW w:w="232" w:type="pct"/>
          </w:tcPr>
          <w:p w14:paraId="5D9723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3087C7" w14:textId="00C29C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2D59259" w14:textId="44EDA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65C0485" w14:textId="6C3A65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3265842" w14:textId="175FD4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D6617C2" w14:textId="77777777" w:rsidTr="000C2718">
        <w:tc>
          <w:tcPr>
            <w:tcW w:w="464" w:type="pct"/>
          </w:tcPr>
          <w:p w14:paraId="25953136" w14:textId="20AA1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  <w:tc>
          <w:tcPr>
            <w:tcW w:w="927" w:type="pct"/>
          </w:tcPr>
          <w:p w14:paraId="678DB3D0" w14:textId="380FD5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829" w:type="pct"/>
          </w:tcPr>
          <w:p w14:paraId="4238328A" w14:textId="528684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00F7BB44" w14:textId="0DA381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AD7DF18" w14:textId="54BD30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1834</w:t>
            </w:r>
          </w:p>
        </w:tc>
        <w:tc>
          <w:tcPr>
            <w:tcW w:w="232" w:type="pct"/>
          </w:tcPr>
          <w:p w14:paraId="069668D3" w14:textId="78FC72E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3402212" w14:textId="07D1E8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E67E7F3" w14:textId="1AE0DB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33A4632" w14:textId="3F3F98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DA3BBBC" w14:textId="05B9E6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6A37DE" w14:textId="77777777" w:rsidTr="000C2718">
        <w:tc>
          <w:tcPr>
            <w:tcW w:w="464" w:type="pct"/>
          </w:tcPr>
          <w:p w14:paraId="79226841" w14:textId="77EE06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R4-2108887</w:t>
            </w:r>
          </w:p>
        </w:tc>
        <w:tc>
          <w:tcPr>
            <w:tcW w:w="927" w:type="pct"/>
          </w:tcPr>
          <w:p w14:paraId="38067688" w14:textId="018322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829" w:type="pct"/>
          </w:tcPr>
          <w:p w14:paraId="6AFE0F0D" w14:textId="1ED106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2F946926" w14:textId="53F4A0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B92A15B" w14:textId="6AABB4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1835</w:t>
            </w:r>
          </w:p>
        </w:tc>
        <w:tc>
          <w:tcPr>
            <w:tcW w:w="232" w:type="pct"/>
          </w:tcPr>
          <w:p w14:paraId="734515F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69ADE1" w14:textId="58394C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D406D46" w14:textId="293C74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BACFCC8" w14:textId="0F42DA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66A6324" w14:textId="12D600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072B9AC" w14:textId="77777777" w:rsidTr="000C2718">
        <w:tc>
          <w:tcPr>
            <w:tcW w:w="464" w:type="pct"/>
          </w:tcPr>
          <w:p w14:paraId="44B33032" w14:textId="3C49DA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R4-2108888</w:t>
            </w:r>
          </w:p>
        </w:tc>
        <w:tc>
          <w:tcPr>
            <w:tcW w:w="927" w:type="pct"/>
          </w:tcPr>
          <w:p w14:paraId="294CD737" w14:textId="784FF9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829" w:type="pct"/>
          </w:tcPr>
          <w:p w14:paraId="03E925C9" w14:textId="2F32DC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336" w:type="pct"/>
          </w:tcPr>
          <w:p w14:paraId="225B4A77" w14:textId="4D41DC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34484C9" w14:textId="72AFA8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1836</w:t>
            </w:r>
          </w:p>
        </w:tc>
        <w:tc>
          <w:tcPr>
            <w:tcW w:w="232" w:type="pct"/>
          </w:tcPr>
          <w:p w14:paraId="16A6C6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16E7F1" w14:textId="57E643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CCBFB2" w14:textId="37ABB8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E303E1" w14:textId="51D174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9189E04" w14:textId="6B6FD5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1E56B2" w14:textId="77777777" w:rsidTr="000C2718">
        <w:tc>
          <w:tcPr>
            <w:tcW w:w="464" w:type="pct"/>
          </w:tcPr>
          <w:p w14:paraId="75EF15A8" w14:textId="4DF0BD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927" w:type="pct"/>
          </w:tcPr>
          <w:p w14:paraId="701EBBF3" w14:textId="27ACA6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829" w:type="pct"/>
          </w:tcPr>
          <w:p w14:paraId="661D4519" w14:textId="256FD9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0BF0B89C" w14:textId="4EE4A7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CE6FB0F" w14:textId="3508EB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1837</w:t>
            </w:r>
          </w:p>
        </w:tc>
        <w:tc>
          <w:tcPr>
            <w:tcW w:w="232" w:type="pct"/>
          </w:tcPr>
          <w:p w14:paraId="343A45B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9254F4" w14:textId="324B16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AD1E0B2" w14:textId="05B87A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0A5CE28" w14:textId="11514F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3E27E90" w14:textId="777367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A4C4DCE" w14:textId="77777777" w:rsidTr="000C2718">
        <w:tc>
          <w:tcPr>
            <w:tcW w:w="464" w:type="pct"/>
          </w:tcPr>
          <w:p w14:paraId="4C3B54F5" w14:textId="3C51B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  <w:tc>
          <w:tcPr>
            <w:tcW w:w="927" w:type="pct"/>
          </w:tcPr>
          <w:p w14:paraId="1B372687" w14:textId="26369E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829" w:type="pct"/>
          </w:tcPr>
          <w:p w14:paraId="2DCDD59F" w14:textId="1873B9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4C8900AA" w14:textId="2AAEE0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EEB53AC" w14:textId="11D641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1837</w:t>
            </w:r>
          </w:p>
        </w:tc>
        <w:tc>
          <w:tcPr>
            <w:tcW w:w="232" w:type="pct"/>
          </w:tcPr>
          <w:p w14:paraId="64F5C61F" w14:textId="639A5DE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3BE8EE5" w14:textId="341141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07CB5CC" w14:textId="150802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B56F4FA" w14:textId="6F6758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200F88E" w14:textId="6AAFE1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4C0D634" w14:textId="77777777" w:rsidTr="000C2718">
        <w:tc>
          <w:tcPr>
            <w:tcW w:w="464" w:type="pct"/>
          </w:tcPr>
          <w:p w14:paraId="2F492892" w14:textId="34E662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R4-2108950</w:t>
            </w:r>
          </w:p>
        </w:tc>
        <w:tc>
          <w:tcPr>
            <w:tcW w:w="927" w:type="pct"/>
          </w:tcPr>
          <w:p w14:paraId="24A641FB" w14:textId="056F11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Rel-16</w:t>
            </w:r>
          </w:p>
        </w:tc>
        <w:tc>
          <w:tcPr>
            <w:tcW w:w="829" w:type="pct"/>
          </w:tcPr>
          <w:p w14:paraId="193E04F7" w14:textId="10F45E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7B5135D8" w14:textId="09D531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58B8F8F" w14:textId="52E6AC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1838</w:t>
            </w:r>
          </w:p>
        </w:tc>
        <w:tc>
          <w:tcPr>
            <w:tcW w:w="232" w:type="pct"/>
          </w:tcPr>
          <w:p w14:paraId="060F56F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87F882" w14:textId="767378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C553E3D" w14:textId="46EFDC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D4167AE" w14:textId="7AFD0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133368F" w14:textId="575655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8B69BB0" w14:textId="77777777" w:rsidTr="000C2718">
        <w:tc>
          <w:tcPr>
            <w:tcW w:w="464" w:type="pct"/>
          </w:tcPr>
          <w:p w14:paraId="370D564E" w14:textId="107F9C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R4-2108951</w:t>
            </w:r>
          </w:p>
        </w:tc>
        <w:tc>
          <w:tcPr>
            <w:tcW w:w="927" w:type="pct"/>
          </w:tcPr>
          <w:p w14:paraId="15B4B4C5" w14:textId="0A9A6A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829" w:type="pct"/>
          </w:tcPr>
          <w:p w14:paraId="5087B984" w14:textId="60F147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01E4CF87" w14:textId="23533E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1FA27F6" w14:textId="4B8216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1839</w:t>
            </w:r>
          </w:p>
        </w:tc>
        <w:tc>
          <w:tcPr>
            <w:tcW w:w="232" w:type="pct"/>
          </w:tcPr>
          <w:p w14:paraId="34DBF1D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4DAB8E6" w14:textId="589E84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5F434F0" w14:textId="54457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49F8587" w14:textId="091C2E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6D23134" w14:textId="193FC1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3B27D72" w14:textId="77777777" w:rsidTr="000C2718">
        <w:tc>
          <w:tcPr>
            <w:tcW w:w="464" w:type="pct"/>
          </w:tcPr>
          <w:p w14:paraId="01BADED8" w14:textId="31835C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927" w:type="pct"/>
          </w:tcPr>
          <w:p w14:paraId="7903BEE9" w14:textId="17843F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829" w:type="pct"/>
          </w:tcPr>
          <w:p w14:paraId="1FBFE490" w14:textId="478FD2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1FB032B8" w14:textId="738DE8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5967E7B" w14:textId="26224E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1840</w:t>
            </w:r>
          </w:p>
        </w:tc>
        <w:tc>
          <w:tcPr>
            <w:tcW w:w="232" w:type="pct"/>
          </w:tcPr>
          <w:p w14:paraId="397F130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097497" w14:textId="0D1D8D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4CAB387" w14:textId="41D6DF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F560062" w14:textId="6B461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1598E3C" w14:textId="7A0D7D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BBF0044" w14:textId="77777777" w:rsidTr="000C2718">
        <w:tc>
          <w:tcPr>
            <w:tcW w:w="464" w:type="pct"/>
          </w:tcPr>
          <w:p w14:paraId="5DF55037" w14:textId="797A01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  <w:tc>
          <w:tcPr>
            <w:tcW w:w="927" w:type="pct"/>
          </w:tcPr>
          <w:p w14:paraId="27133C6D" w14:textId="589A57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829" w:type="pct"/>
          </w:tcPr>
          <w:p w14:paraId="2801F166" w14:textId="3422D0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6D969AB0" w14:textId="369D2F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5B93A76" w14:textId="473CB6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1840</w:t>
            </w:r>
          </w:p>
        </w:tc>
        <w:tc>
          <w:tcPr>
            <w:tcW w:w="232" w:type="pct"/>
          </w:tcPr>
          <w:p w14:paraId="6E04A9B0" w14:textId="7F390F5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3EEC990" w14:textId="4B0D9C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AB76045" w14:textId="642766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7F5116F" w14:textId="56A456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FAA850B" w14:textId="798EED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0A7AF72" w14:textId="77777777" w:rsidTr="000C2718">
        <w:tc>
          <w:tcPr>
            <w:tcW w:w="464" w:type="pct"/>
          </w:tcPr>
          <w:p w14:paraId="436CD28B" w14:textId="2C0282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R4-2108953</w:t>
            </w:r>
          </w:p>
        </w:tc>
        <w:tc>
          <w:tcPr>
            <w:tcW w:w="927" w:type="pct"/>
          </w:tcPr>
          <w:p w14:paraId="40D5F364" w14:textId="775D08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829" w:type="pct"/>
          </w:tcPr>
          <w:p w14:paraId="6AE71572" w14:textId="471C4A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E2EB99D" w14:textId="235970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19397F9" w14:textId="3930B8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1841</w:t>
            </w:r>
          </w:p>
        </w:tc>
        <w:tc>
          <w:tcPr>
            <w:tcW w:w="232" w:type="pct"/>
          </w:tcPr>
          <w:p w14:paraId="363A006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2F2EAF" w14:textId="1D304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F1EEEA7" w14:textId="5F7461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B658E7" w14:textId="0ED5D0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E7D86C2" w14:textId="3BB22C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DBDF64" w14:textId="77777777" w:rsidTr="000C2718">
        <w:tc>
          <w:tcPr>
            <w:tcW w:w="464" w:type="pct"/>
          </w:tcPr>
          <w:p w14:paraId="662A2947" w14:textId="3015AE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927" w:type="pct"/>
          </w:tcPr>
          <w:p w14:paraId="7A7E85FF" w14:textId="4ADB41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829" w:type="pct"/>
          </w:tcPr>
          <w:p w14:paraId="62E7757B" w14:textId="587146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492D49C" w14:textId="0CAF6E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FF35835" w14:textId="412DE5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1842</w:t>
            </w:r>
          </w:p>
        </w:tc>
        <w:tc>
          <w:tcPr>
            <w:tcW w:w="232" w:type="pct"/>
          </w:tcPr>
          <w:p w14:paraId="658BECE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0C394D" w14:textId="18CD65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3FF2195" w14:textId="1AC995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DB8061B" w14:textId="428743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7CEFD64" w14:textId="5A36A9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065D0E5" w14:textId="77777777" w:rsidTr="000C2718">
        <w:tc>
          <w:tcPr>
            <w:tcW w:w="464" w:type="pct"/>
          </w:tcPr>
          <w:p w14:paraId="1A9DBB19" w14:textId="6D0BB0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  <w:tc>
          <w:tcPr>
            <w:tcW w:w="927" w:type="pct"/>
          </w:tcPr>
          <w:p w14:paraId="301F64EE" w14:textId="748925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829" w:type="pct"/>
          </w:tcPr>
          <w:p w14:paraId="3F6FD6CD" w14:textId="4C68A3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4090563B" w14:textId="654A16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C48F484" w14:textId="665E40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1842</w:t>
            </w:r>
          </w:p>
        </w:tc>
        <w:tc>
          <w:tcPr>
            <w:tcW w:w="232" w:type="pct"/>
          </w:tcPr>
          <w:p w14:paraId="15D9590D" w14:textId="48DAE75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E3A0D2E" w14:textId="10E91E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418862A" w14:textId="5A418C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BDFB4AD" w14:textId="1FC62D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0232C43" w14:textId="10C167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CC4B47" w14:textId="77777777" w:rsidTr="000C2718">
        <w:tc>
          <w:tcPr>
            <w:tcW w:w="464" w:type="pct"/>
          </w:tcPr>
          <w:p w14:paraId="5274345C" w14:textId="6170AF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R4-2108955</w:t>
            </w:r>
          </w:p>
        </w:tc>
        <w:tc>
          <w:tcPr>
            <w:tcW w:w="927" w:type="pct"/>
          </w:tcPr>
          <w:p w14:paraId="4F0996D8" w14:textId="3B0D3B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Rel-16</w:t>
            </w:r>
          </w:p>
        </w:tc>
        <w:tc>
          <w:tcPr>
            <w:tcW w:w="829" w:type="pct"/>
          </w:tcPr>
          <w:p w14:paraId="3DECCC1D" w14:textId="059E49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05F40BD" w14:textId="2466F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1436216" w14:textId="1D311A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1843</w:t>
            </w:r>
          </w:p>
        </w:tc>
        <w:tc>
          <w:tcPr>
            <w:tcW w:w="232" w:type="pct"/>
          </w:tcPr>
          <w:p w14:paraId="3116AE2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23BE92" w14:textId="7FDC15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C52CDEA" w14:textId="392879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FB272E9" w14:textId="60BE1C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BEF1383" w14:textId="784AC5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7C439CB" w14:textId="77777777" w:rsidTr="000C2718">
        <w:tc>
          <w:tcPr>
            <w:tcW w:w="464" w:type="pct"/>
          </w:tcPr>
          <w:p w14:paraId="25AD64A0" w14:textId="3DEA0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R4-2108956</w:t>
            </w:r>
          </w:p>
        </w:tc>
        <w:tc>
          <w:tcPr>
            <w:tcW w:w="927" w:type="pct"/>
          </w:tcPr>
          <w:p w14:paraId="07FA233F" w14:textId="566705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Rel-17</w:t>
            </w:r>
          </w:p>
        </w:tc>
        <w:tc>
          <w:tcPr>
            <w:tcW w:w="829" w:type="pct"/>
          </w:tcPr>
          <w:p w14:paraId="2226E88D" w14:textId="494755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9B439B2" w14:textId="50A8E1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2163EA7" w14:textId="79DA14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1844</w:t>
            </w:r>
          </w:p>
        </w:tc>
        <w:tc>
          <w:tcPr>
            <w:tcW w:w="232" w:type="pct"/>
          </w:tcPr>
          <w:p w14:paraId="4A6E501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503E192" w14:textId="3E461F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0F155A4" w14:textId="232AC1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56F1F83" w14:textId="3A4F5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318C180" w14:textId="10C85C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FBBAD5" w14:textId="77777777" w:rsidTr="000C2718">
        <w:tc>
          <w:tcPr>
            <w:tcW w:w="464" w:type="pct"/>
          </w:tcPr>
          <w:p w14:paraId="18A5F233" w14:textId="783B81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R4-2108029</w:t>
            </w:r>
          </w:p>
        </w:tc>
        <w:tc>
          <w:tcPr>
            <w:tcW w:w="927" w:type="pct"/>
          </w:tcPr>
          <w:p w14:paraId="31494F31" w14:textId="1DDD4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829" w:type="pct"/>
          </w:tcPr>
          <w:p w14:paraId="646FDB46" w14:textId="4D2FB6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323BE96B" w14:textId="3A730B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F76714F" w14:textId="6A8992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232" w:type="pct"/>
          </w:tcPr>
          <w:p w14:paraId="3DE5A9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A2CB77" w14:textId="3AD4DC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6646587" w14:textId="1328FD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497C8F4" w14:textId="77777777" w:rsidR="00217548" w:rsidRPr="00217548" w:rsidRDefault="00217548" w:rsidP="00217548">
            <w:pPr>
              <w:pStyle w:val="TAL"/>
              <w:rPr>
                <w:sz w:val="16"/>
              </w:rPr>
            </w:pPr>
          </w:p>
        </w:tc>
        <w:tc>
          <w:tcPr>
            <w:tcW w:w="694" w:type="pct"/>
          </w:tcPr>
          <w:p w14:paraId="0E051B79" w14:textId="269D3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522A66F" w14:textId="77777777" w:rsidTr="000C2718">
        <w:tc>
          <w:tcPr>
            <w:tcW w:w="464" w:type="pct"/>
          </w:tcPr>
          <w:p w14:paraId="7C944A78" w14:textId="4D57F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R4-2108957</w:t>
            </w:r>
          </w:p>
        </w:tc>
        <w:tc>
          <w:tcPr>
            <w:tcW w:w="927" w:type="pct"/>
          </w:tcPr>
          <w:p w14:paraId="5FF9E3B7" w14:textId="42CFD0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829" w:type="pct"/>
          </w:tcPr>
          <w:p w14:paraId="10A1C2B8" w14:textId="396DC4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8B7BB27" w14:textId="43233E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B938463" w14:textId="3A11E7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232" w:type="pct"/>
          </w:tcPr>
          <w:p w14:paraId="554A8CC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086F36" w14:textId="5BF854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69F432E" w14:textId="60CD0A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6E13061" w14:textId="3519F1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809A599" w14:textId="3F4629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500A871" w14:textId="77777777" w:rsidTr="000C2718">
        <w:tc>
          <w:tcPr>
            <w:tcW w:w="464" w:type="pct"/>
          </w:tcPr>
          <w:p w14:paraId="03BFF27F" w14:textId="054A9B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R4-2108958</w:t>
            </w:r>
          </w:p>
        </w:tc>
        <w:tc>
          <w:tcPr>
            <w:tcW w:w="927" w:type="pct"/>
          </w:tcPr>
          <w:p w14:paraId="75C6AA54" w14:textId="1A3280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Rel-16</w:t>
            </w:r>
          </w:p>
        </w:tc>
        <w:tc>
          <w:tcPr>
            <w:tcW w:w="829" w:type="pct"/>
          </w:tcPr>
          <w:p w14:paraId="6181618F" w14:textId="1E68D6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3B888D55" w14:textId="36F94E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0A2BC51" w14:textId="153538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1846</w:t>
            </w:r>
          </w:p>
        </w:tc>
        <w:tc>
          <w:tcPr>
            <w:tcW w:w="232" w:type="pct"/>
          </w:tcPr>
          <w:p w14:paraId="7E1F19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0F5AAA" w14:textId="35D29F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15F138" w14:textId="6C443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6D3B36F" w14:textId="1105F9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29764BF" w14:textId="2D40FE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BC2E9F5" w14:textId="77777777" w:rsidTr="000C2718">
        <w:tc>
          <w:tcPr>
            <w:tcW w:w="464" w:type="pct"/>
          </w:tcPr>
          <w:p w14:paraId="3838306B" w14:textId="4F961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R4-2108959</w:t>
            </w:r>
          </w:p>
        </w:tc>
        <w:tc>
          <w:tcPr>
            <w:tcW w:w="927" w:type="pct"/>
          </w:tcPr>
          <w:p w14:paraId="5EA64359" w14:textId="4CE7DB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Rel-17</w:t>
            </w:r>
          </w:p>
        </w:tc>
        <w:tc>
          <w:tcPr>
            <w:tcW w:w="829" w:type="pct"/>
          </w:tcPr>
          <w:p w14:paraId="2B729C4D" w14:textId="75E8CB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6E3102F" w14:textId="7ED5A5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FF0CF97" w14:textId="654A8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1847</w:t>
            </w:r>
          </w:p>
        </w:tc>
        <w:tc>
          <w:tcPr>
            <w:tcW w:w="232" w:type="pct"/>
          </w:tcPr>
          <w:p w14:paraId="445898A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E49BAE" w14:textId="77F9EE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351C5A" w14:textId="4A45CB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68DA719" w14:textId="728A61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3505469" w14:textId="41DC66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185BD05" w14:textId="77777777" w:rsidTr="000C2718">
        <w:tc>
          <w:tcPr>
            <w:tcW w:w="464" w:type="pct"/>
          </w:tcPr>
          <w:p w14:paraId="08822DBB" w14:textId="02B122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R4-2108960</w:t>
            </w:r>
          </w:p>
        </w:tc>
        <w:tc>
          <w:tcPr>
            <w:tcW w:w="927" w:type="pct"/>
          </w:tcPr>
          <w:p w14:paraId="05210ED1" w14:textId="60914F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TRS Configuration in Rel-15 Test Case</w:t>
            </w:r>
          </w:p>
        </w:tc>
        <w:tc>
          <w:tcPr>
            <w:tcW w:w="829" w:type="pct"/>
          </w:tcPr>
          <w:p w14:paraId="60421E06" w14:textId="41AA2A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386AB90" w14:textId="3836C7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07095EB" w14:textId="289F3B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1848</w:t>
            </w:r>
          </w:p>
        </w:tc>
        <w:tc>
          <w:tcPr>
            <w:tcW w:w="232" w:type="pct"/>
          </w:tcPr>
          <w:p w14:paraId="3A3433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B090B3" w14:textId="7FC946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3AC1D16" w14:textId="67B326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CE4AAC8" w14:textId="5EC5A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B78BA09" w14:textId="6076EC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A251CDB" w14:textId="77777777" w:rsidTr="000C2718">
        <w:tc>
          <w:tcPr>
            <w:tcW w:w="464" w:type="pct"/>
          </w:tcPr>
          <w:p w14:paraId="734AE2FF" w14:textId="7CD0F7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R4-2108961</w:t>
            </w:r>
          </w:p>
        </w:tc>
        <w:tc>
          <w:tcPr>
            <w:tcW w:w="927" w:type="pct"/>
          </w:tcPr>
          <w:p w14:paraId="1AF33784" w14:textId="77C69D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Cat-A CR to TRS Configuration in Rel-16 </w:t>
            </w:r>
            <w:r>
              <w:rPr>
                <w:sz w:val="16"/>
              </w:rPr>
              <w:lastRenderedPageBreak/>
              <w:t>Test Case</w:t>
            </w:r>
          </w:p>
        </w:tc>
        <w:tc>
          <w:tcPr>
            <w:tcW w:w="829" w:type="pct"/>
          </w:tcPr>
          <w:p w14:paraId="7FA58590" w14:textId="1999A8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336" w:type="pct"/>
          </w:tcPr>
          <w:p w14:paraId="0C01D183" w14:textId="36D71C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CCF4D28" w14:textId="756E12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1849</w:t>
            </w:r>
          </w:p>
        </w:tc>
        <w:tc>
          <w:tcPr>
            <w:tcW w:w="232" w:type="pct"/>
          </w:tcPr>
          <w:p w14:paraId="77CFC4B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BA3109" w14:textId="1ACE5F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9F82C05" w14:textId="7A3521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0BD7822" w14:textId="6360A2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FB692A8" w14:textId="0D518C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2F1826" w14:textId="77777777" w:rsidTr="000C2718">
        <w:tc>
          <w:tcPr>
            <w:tcW w:w="464" w:type="pct"/>
          </w:tcPr>
          <w:p w14:paraId="39F9D0BB" w14:textId="2CBE58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R4-2108962</w:t>
            </w:r>
          </w:p>
        </w:tc>
        <w:tc>
          <w:tcPr>
            <w:tcW w:w="927" w:type="pct"/>
          </w:tcPr>
          <w:p w14:paraId="3FC95925" w14:textId="1D469F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Rel-17 Test Case</w:t>
            </w:r>
          </w:p>
        </w:tc>
        <w:tc>
          <w:tcPr>
            <w:tcW w:w="829" w:type="pct"/>
          </w:tcPr>
          <w:p w14:paraId="2A6DB7A9" w14:textId="395A66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E2B925B" w14:textId="5C1DFD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89A7D3B" w14:textId="05869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1850</w:t>
            </w:r>
          </w:p>
        </w:tc>
        <w:tc>
          <w:tcPr>
            <w:tcW w:w="232" w:type="pct"/>
          </w:tcPr>
          <w:p w14:paraId="59C327E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DEE9A4" w14:textId="17611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8B603CF" w14:textId="03379D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9BCDDC3" w14:textId="07A30C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D945935" w14:textId="153496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8894450" w14:textId="77777777" w:rsidTr="000C2718">
        <w:tc>
          <w:tcPr>
            <w:tcW w:w="464" w:type="pct"/>
          </w:tcPr>
          <w:p w14:paraId="38F7A1D7" w14:textId="150E5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927" w:type="pct"/>
          </w:tcPr>
          <w:p w14:paraId="0F088535" w14:textId="63453E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Single SCell activation requirement with TCI activation in Rel-16</w:t>
            </w:r>
          </w:p>
        </w:tc>
        <w:tc>
          <w:tcPr>
            <w:tcW w:w="829" w:type="pct"/>
          </w:tcPr>
          <w:p w14:paraId="54EAFC66" w14:textId="727D0A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55E1AD18" w14:textId="42010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DBA5BF7" w14:textId="3BA215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1851</w:t>
            </w:r>
          </w:p>
        </w:tc>
        <w:tc>
          <w:tcPr>
            <w:tcW w:w="232" w:type="pct"/>
          </w:tcPr>
          <w:p w14:paraId="0167024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D00934" w14:textId="542B8F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2FE09CD" w14:textId="262916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6CAD0B8" w14:textId="115C42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DB5F51E" w14:textId="1B68C5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AB22E2" w14:textId="77777777" w:rsidTr="000C2718">
        <w:tc>
          <w:tcPr>
            <w:tcW w:w="464" w:type="pct"/>
          </w:tcPr>
          <w:p w14:paraId="1D684EE1" w14:textId="066630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  <w:tc>
          <w:tcPr>
            <w:tcW w:w="927" w:type="pct"/>
          </w:tcPr>
          <w:p w14:paraId="45A6DF56" w14:textId="1965A7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FR1 Single SCell activation requirement with TCI activation [FR1_SCell_TCI_Act] </w:t>
            </w:r>
          </w:p>
        </w:tc>
        <w:tc>
          <w:tcPr>
            <w:tcW w:w="829" w:type="pct"/>
          </w:tcPr>
          <w:p w14:paraId="2DD2B8AA" w14:textId="6BCF07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0803241C" w14:textId="0051BA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B8CEB2F" w14:textId="5A6629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1851</w:t>
            </w:r>
          </w:p>
        </w:tc>
        <w:tc>
          <w:tcPr>
            <w:tcW w:w="232" w:type="pct"/>
          </w:tcPr>
          <w:p w14:paraId="68275FEF" w14:textId="1C406C0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9984963" w14:textId="6E7C13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2443494" w14:textId="28FCEF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A1F4E5" w14:textId="0A705D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93CDB06" w14:textId="13BBF9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DA2F60" w14:textId="77777777" w:rsidTr="000C2718">
        <w:tc>
          <w:tcPr>
            <w:tcW w:w="464" w:type="pct"/>
          </w:tcPr>
          <w:p w14:paraId="1F1C6F8B" w14:textId="1D583A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R4-2108964</w:t>
            </w:r>
          </w:p>
        </w:tc>
        <w:tc>
          <w:tcPr>
            <w:tcW w:w="927" w:type="pct"/>
          </w:tcPr>
          <w:p w14:paraId="20EFF918" w14:textId="5CC695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Single SCell activation requirement with TCI activation in Rel-17</w:t>
            </w:r>
          </w:p>
        </w:tc>
        <w:tc>
          <w:tcPr>
            <w:tcW w:w="829" w:type="pct"/>
          </w:tcPr>
          <w:p w14:paraId="3133E024" w14:textId="4970C5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2E2A976D" w14:textId="0659C8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2FFFBFA" w14:textId="3D7117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1852</w:t>
            </w:r>
          </w:p>
        </w:tc>
        <w:tc>
          <w:tcPr>
            <w:tcW w:w="232" w:type="pct"/>
          </w:tcPr>
          <w:p w14:paraId="217275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0B99EA" w14:textId="3697EB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B1C78A8" w14:textId="7D4555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4D85EB" w14:textId="67E45A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F176DC1" w14:textId="3E675F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03EAD58" w14:textId="77777777" w:rsidTr="000C2718">
        <w:tc>
          <w:tcPr>
            <w:tcW w:w="464" w:type="pct"/>
          </w:tcPr>
          <w:p w14:paraId="5898D809" w14:textId="5F8CE7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R4-2108965</w:t>
            </w:r>
          </w:p>
        </w:tc>
        <w:tc>
          <w:tcPr>
            <w:tcW w:w="927" w:type="pct"/>
          </w:tcPr>
          <w:p w14:paraId="7AA4C8C7" w14:textId="3B9B08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SSB-less SCell activation requirement in Rel-16</w:t>
            </w:r>
          </w:p>
        </w:tc>
        <w:tc>
          <w:tcPr>
            <w:tcW w:w="829" w:type="pct"/>
          </w:tcPr>
          <w:p w14:paraId="1EB76FA2" w14:textId="45AA83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7E425EB5" w14:textId="39841E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338432F" w14:textId="1C8FC2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1853</w:t>
            </w:r>
          </w:p>
        </w:tc>
        <w:tc>
          <w:tcPr>
            <w:tcW w:w="232" w:type="pct"/>
          </w:tcPr>
          <w:p w14:paraId="30763E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4CCD06" w14:textId="523669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4623DA9" w14:textId="0C83A8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7E47E78" w14:textId="31D837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3D4A806" w14:textId="4ED79D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3517E679" w14:textId="77777777" w:rsidTr="000C2718">
        <w:tc>
          <w:tcPr>
            <w:tcW w:w="464" w:type="pct"/>
          </w:tcPr>
          <w:p w14:paraId="632BF58C" w14:textId="70F17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R4-2108966</w:t>
            </w:r>
          </w:p>
        </w:tc>
        <w:tc>
          <w:tcPr>
            <w:tcW w:w="927" w:type="pct"/>
          </w:tcPr>
          <w:p w14:paraId="2877D912" w14:textId="7BB65A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SSB-less SCell activation requirement in Rel-17</w:t>
            </w:r>
          </w:p>
        </w:tc>
        <w:tc>
          <w:tcPr>
            <w:tcW w:w="829" w:type="pct"/>
          </w:tcPr>
          <w:p w14:paraId="18CF5FE2" w14:textId="1DBAAF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69E1A7F" w14:textId="1DDC40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A6B5938" w14:textId="25ACEA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1854</w:t>
            </w:r>
          </w:p>
        </w:tc>
        <w:tc>
          <w:tcPr>
            <w:tcW w:w="232" w:type="pct"/>
          </w:tcPr>
          <w:p w14:paraId="634AA67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1E00282" w14:textId="75AB42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9CD1DAD" w14:textId="462D8F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CF857A1" w14:textId="5CE9FF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E4696E7" w14:textId="17EC56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8952F29" w14:textId="77777777" w:rsidTr="000C2718">
        <w:tc>
          <w:tcPr>
            <w:tcW w:w="464" w:type="pct"/>
          </w:tcPr>
          <w:p w14:paraId="3F357ED2" w14:textId="4E3EF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927" w:type="pct"/>
          </w:tcPr>
          <w:p w14:paraId="024F216C" w14:textId="61DDAA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829" w:type="pct"/>
          </w:tcPr>
          <w:p w14:paraId="30C1EBA0" w14:textId="0FDEC2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1A79263B" w14:textId="6FC752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4BC6C64" w14:textId="4CC7FE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1855</w:t>
            </w:r>
          </w:p>
        </w:tc>
        <w:tc>
          <w:tcPr>
            <w:tcW w:w="232" w:type="pct"/>
          </w:tcPr>
          <w:p w14:paraId="3B9712B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DB4EC64" w14:textId="2F7BED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0DD74E0" w14:textId="405E1E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D95FDD" w14:textId="75B481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03F5463" w14:textId="28D96A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1E3BC58" w14:textId="77777777" w:rsidTr="000C2718">
        <w:tc>
          <w:tcPr>
            <w:tcW w:w="464" w:type="pct"/>
          </w:tcPr>
          <w:p w14:paraId="2375F7FB" w14:textId="68BD32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  <w:tc>
          <w:tcPr>
            <w:tcW w:w="927" w:type="pct"/>
          </w:tcPr>
          <w:p w14:paraId="7FB72C1A" w14:textId="3D47D4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829" w:type="pct"/>
          </w:tcPr>
          <w:p w14:paraId="3123CC12" w14:textId="07BAEC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4558944C" w14:textId="291F1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23E0591" w14:textId="27E166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1855</w:t>
            </w:r>
          </w:p>
        </w:tc>
        <w:tc>
          <w:tcPr>
            <w:tcW w:w="232" w:type="pct"/>
          </w:tcPr>
          <w:p w14:paraId="50688356" w14:textId="0D3550B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483573A" w14:textId="516610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DB635DE" w14:textId="539BF1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23D71C5" w14:textId="209098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A427086" w14:textId="6643EE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32B0954" w14:textId="77777777" w:rsidTr="000C2718">
        <w:tc>
          <w:tcPr>
            <w:tcW w:w="464" w:type="pct"/>
          </w:tcPr>
          <w:p w14:paraId="42A499F6" w14:textId="0511D2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R4-2108999</w:t>
            </w:r>
          </w:p>
        </w:tc>
        <w:tc>
          <w:tcPr>
            <w:tcW w:w="927" w:type="pct"/>
          </w:tcPr>
          <w:p w14:paraId="3FB339B3" w14:textId="17C283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R16 Cat A</w:t>
            </w:r>
          </w:p>
        </w:tc>
        <w:tc>
          <w:tcPr>
            <w:tcW w:w="829" w:type="pct"/>
          </w:tcPr>
          <w:p w14:paraId="59B95EDE" w14:textId="1C3D9D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3779587F" w14:textId="02DF6D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544BE8D" w14:textId="506766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1856</w:t>
            </w:r>
          </w:p>
        </w:tc>
        <w:tc>
          <w:tcPr>
            <w:tcW w:w="232" w:type="pct"/>
          </w:tcPr>
          <w:p w14:paraId="794F0CD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ABE02E" w14:textId="29C715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4C42359" w14:textId="55A201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38CD09F" w14:textId="430FB1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C2C1B96" w14:textId="4C12E0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9EEEA5" w14:textId="77777777" w:rsidTr="000C2718">
        <w:tc>
          <w:tcPr>
            <w:tcW w:w="464" w:type="pct"/>
          </w:tcPr>
          <w:p w14:paraId="7D549EEF" w14:textId="3835FB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R4-2109000</w:t>
            </w:r>
          </w:p>
        </w:tc>
        <w:tc>
          <w:tcPr>
            <w:tcW w:w="927" w:type="pct"/>
          </w:tcPr>
          <w:p w14:paraId="32622C8A" w14:textId="09F468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R17 Cat A</w:t>
            </w:r>
          </w:p>
        </w:tc>
        <w:tc>
          <w:tcPr>
            <w:tcW w:w="829" w:type="pct"/>
          </w:tcPr>
          <w:p w14:paraId="7B536B64" w14:textId="0056A4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A4BE38C" w14:textId="16E2E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C655463" w14:textId="197E8D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1857</w:t>
            </w:r>
          </w:p>
        </w:tc>
        <w:tc>
          <w:tcPr>
            <w:tcW w:w="232" w:type="pct"/>
          </w:tcPr>
          <w:p w14:paraId="366354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BB51EBC" w14:textId="27033D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E68E59F" w14:textId="42620E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93DB7A3" w14:textId="46C078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FBACEDD" w14:textId="60D351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9DF9567" w14:textId="77777777" w:rsidTr="000C2718">
        <w:tc>
          <w:tcPr>
            <w:tcW w:w="464" w:type="pct"/>
          </w:tcPr>
          <w:p w14:paraId="663F0F7E" w14:textId="517365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927" w:type="pct"/>
          </w:tcPr>
          <w:p w14:paraId="1C422F24" w14:textId="52FCC0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829" w:type="pct"/>
          </w:tcPr>
          <w:p w14:paraId="32172DCE" w14:textId="456F94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3E44F461" w14:textId="649291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65FFE15" w14:textId="65D567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1858</w:t>
            </w:r>
          </w:p>
        </w:tc>
        <w:tc>
          <w:tcPr>
            <w:tcW w:w="232" w:type="pct"/>
          </w:tcPr>
          <w:p w14:paraId="5BA36B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75E3CD9" w14:textId="46F006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5512666" w14:textId="0134FE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53B0186" w14:textId="690854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3B67626" w14:textId="7F8D3D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DD41ACE" w14:textId="77777777" w:rsidTr="000C2718">
        <w:tc>
          <w:tcPr>
            <w:tcW w:w="464" w:type="pct"/>
          </w:tcPr>
          <w:p w14:paraId="226A1AA1" w14:textId="6D1502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R4-2109070</w:t>
            </w:r>
          </w:p>
        </w:tc>
        <w:tc>
          <w:tcPr>
            <w:tcW w:w="927" w:type="pct"/>
          </w:tcPr>
          <w:p w14:paraId="5B8C55FF" w14:textId="59FFFD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829" w:type="pct"/>
          </w:tcPr>
          <w:p w14:paraId="31CC0ABA" w14:textId="4CAC7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7BC45B68" w14:textId="0FB0B7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F39CD1" w14:textId="0984CC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1859</w:t>
            </w:r>
          </w:p>
        </w:tc>
        <w:tc>
          <w:tcPr>
            <w:tcW w:w="232" w:type="pct"/>
          </w:tcPr>
          <w:p w14:paraId="3AD3D77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FDCC64" w14:textId="46A865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970235" w14:textId="4539EB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63C51B0" w14:textId="5A1A10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0316D41D" w14:textId="34FC5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1BCF1B" w14:textId="77777777" w:rsidTr="000C2718">
        <w:tc>
          <w:tcPr>
            <w:tcW w:w="464" w:type="pct"/>
          </w:tcPr>
          <w:p w14:paraId="1D13D3DA" w14:textId="11E516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R4-2109071</w:t>
            </w:r>
          </w:p>
        </w:tc>
        <w:tc>
          <w:tcPr>
            <w:tcW w:w="927" w:type="pct"/>
          </w:tcPr>
          <w:p w14:paraId="1CB3127C" w14:textId="1C908E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829" w:type="pct"/>
          </w:tcPr>
          <w:p w14:paraId="1CD8F30B" w14:textId="70ADCE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49F0B839" w14:textId="56E410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2D84AA2" w14:textId="064C75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1860</w:t>
            </w:r>
          </w:p>
        </w:tc>
        <w:tc>
          <w:tcPr>
            <w:tcW w:w="232" w:type="pct"/>
          </w:tcPr>
          <w:p w14:paraId="2EB4003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79363D" w14:textId="3E35EE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722B075" w14:textId="3610F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8D83A5D" w14:textId="439D72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1A43F507" w14:textId="0A488C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1B2AB47" w14:textId="77777777" w:rsidTr="000C2718">
        <w:tc>
          <w:tcPr>
            <w:tcW w:w="464" w:type="pct"/>
          </w:tcPr>
          <w:p w14:paraId="35597F08" w14:textId="7E618B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R4-2109072</w:t>
            </w:r>
          </w:p>
        </w:tc>
        <w:tc>
          <w:tcPr>
            <w:tcW w:w="927" w:type="pct"/>
          </w:tcPr>
          <w:p w14:paraId="456B1A77" w14:textId="7F3EE1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829" w:type="pct"/>
          </w:tcPr>
          <w:p w14:paraId="38E328CA" w14:textId="2A5D7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7DA093E3" w14:textId="5F396D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45668BF" w14:textId="391D9D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1861</w:t>
            </w:r>
          </w:p>
        </w:tc>
        <w:tc>
          <w:tcPr>
            <w:tcW w:w="232" w:type="pct"/>
          </w:tcPr>
          <w:p w14:paraId="51FD35D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A073365" w14:textId="40416E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14BB609" w14:textId="292ED0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9332FD" w14:textId="03FE13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3A17E4D6" w14:textId="452FA6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DC5779" w14:textId="77777777" w:rsidTr="000C2718">
        <w:tc>
          <w:tcPr>
            <w:tcW w:w="464" w:type="pct"/>
          </w:tcPr>
          <w:p w14:paraId="2D1C92D3" w14:textId="0B14A9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R4-2109074</w:t>
            </w:r>
          </w:p>
        </w:tc>
        <w:tc>
          <w:tcPr>
            <w:tcW w:w="927" w:type="pct"/>
          </w:tcPr>
          <w:p w14:paraId="3C396545" w14:textId="32C121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829" w:type="pct"/>
          </w:tcPr>
          <w:p w14:paraId="00EEDFE3" w14:textId="361E3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670FB671" w14:textId="3FF2D0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0D708FB" w14:textId="614457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1862</w:t>
            </w:r>
          </w:p>
        </w:tc>
        <w:tc>
          <w:tcPr>
            <w:tcW w:w="232" w:type="pct"/>
          </w:tcPr>
          <w:p w14:paraId="34807B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002A5B" w14:textId="15E17F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165B395" w14:textId="06D969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5A742C2" w14:textId="5DA765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CB8C7F8" w14:textId="79F4D5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5908E50" w14:textId="77777777" w:rsidTr="000C2718">
        <w:tc>
          <w:tcPr>
            <w:tcW w:w="464" w:type="pct"/>
          </w:tcPr>
          <w:p w14:paraId="03F71F37" w14:textId="75B072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R4-2109075</w:t>
            </w:r>
          </w:p>
        </w:tc>
        <w:tc>
          <w:tcPr>
            <w:tcW w:w="927" w:type="pct"/>
          </w:tcPr>
          <w:p w14:paraId="3A7543AB" w14:textId="0D150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829" w:type="pct"/>
          </w:tcPr>
          <w:p w14:paraId="3FB1C3EC" w14:textId="7A1423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21B6158B" w14:textId="71AD51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165430C" w14:textId="212E9E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1863</w:t>
            </w:r>
          </w:p>
        </w:tc>
        <w:tc>
          <w:tcPr>
            <w:tcW w:w="232" w:type="pct"/>
          </w:tcPr>
          <w:p w14:paraId="04C9FD2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007F54" w14:textId="148E83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2219707" w14:textId="3A54B0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DABB565" w14:textId="5E034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F5AB2F7" w14:textId="3FDDD8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2FF0534" w14:textId="77777777" w:rsidTr="000C2718">
        <w:tc>
          <w:tcPr>
            <w:tcW w:w="464" w:type="pct"/>
          </w:tcPr>
          <w:p w14:paraId="64FB66DE" w14:textId="7C7772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R4-2109076</w:t>
            </w:r>
          </w:p>
        </w:tc>
        <w:tc>
          <w:tcPr>
            <w:tcW w:w="927" w:type="pct"/>
          </w:tcPr>
          <w:p w14:paraId="1BA62F90" w14:textId="0D6AFE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829" w:type="pct"/>
          </w:tcPr>
          <w:p w14:paraId="517B63C7" w14:textId="5CAF6E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05AFB98A" w14:textId="513666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16D9A5B" w14:textId="2F1A37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1864</w:t>
            </w:r>
          </w:p>
        </w:tc>
        <w:tc>
          <w:tcPr>
            <w:tcW w:w="232" w:type="pct"/>
          </w:tcPr>
          <w:p w14:paraId="24C769E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35A7E5" w14:textId="1BD5D4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276B6C9" w14:textId="754787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F4F1882" w14:textId="543668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86C04C1" w14:textId="4644F2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3418161" w14:textId="77777777" w:rsidTr="000C2718">
        <w:tc>
          <w:tcPr>
            <w:tcW w:w="464" w:type="pct"/>
          </w:tcPr>
          <w:p w14:paraId="30755AC6" w14:textId="230D1D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927" w:type="pct"/>
          </w:tcPr>
          <w:p w14:paraId="21283945" w14:textId="493B8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829" w:type="pct"/>
          </w:tcPr>
          <w:p w14:paraId="1F29CFA7" w14:textId="0C7D2E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22100D5D" w14:textId="39739F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CDD7E80" w14:textId="23AC5C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1865</w:t>
            </w:r>
          </w:p>
        </w:tc>
        <w:tc>
          <w:tcPr>
            <w:tcW w:w="232" w:type="pct"/>
          </w:tcPr>
          <w:p w14:paraId="384AECE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D6F7C84" w14:textId="265344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9088D93" w14:textId="6372C3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82C0E07" w14:textId="44C13C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5D230346" w14:textId="4431D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17548" w14:paraId="42311B2E" w14:textId="77777777" w:rsidTr="000C2718">
        <w:tc>
          <w:tcPr>
            <w:tcW w:w="464" w:type="pct"/>
          </w:tcPr>
          <w:p w14:paraId="112B49CC" w14:textId="70EC92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R4-2108318</w:t>
            </w:r>
          </w:p>
        </w:tc>
        <w:tc>
          <w:tcPr>
            <w:tcW w:w="927" w:type="pct"/>
          </w:tcPr>
          <w:p w14:paraId="44BABF1F" w14:textId="3EBA03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829" w:type="pct"/>
          </w:tcPr>
          <w:p w14:paraId="4B42E1F3" w14:textId="0124AC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5FE31160" w14:textId="76FC64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51E7182" w14:textId="4BA4B2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1865</w:t>
            </w:r>
          </w:p>
        </w:tc>
        <w:tc>
          <w:tcPr>
            <w:tcW w:w="232" w:type="pct"/>
          </w:tcPr>
          <w:p w14:paraId="1BF555B4" w14:textId="0867E54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DE5AD30" w14:textId="14D398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31D943" w14:textId="148994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68BC7B" w14:textId="7D236A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4B1365B1" w14:textId="52BB28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7988CE1" w14:textId="77777777" w:rsidTr="000C2718">
        <w:tc>
          <w:tcPr>
            <w:tcW w:w="464" w:type="pct"/>
          </w:tcPr>
          <w:p w14:paraId="6EDF9A62" w14:textId="12616E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927" w:type="pct"/>
          </w:tcPr>
          <w:p w14:paraId="133289FB" w14:textId="3EE956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829" w:type="pct"/>
          </w:tcPr>
          <w:p w14:paraId="14E416B6" w14:textId="18994C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0D480442" w14:textId="4C09A3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ED81E09" w14:textId="28C475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1866</w:t>
            </w:r>
          </w:p>
        </w:tc>
        <w:tc>
          <w:tcPr>
            <w:tcW w:w="232" w:type="pct"/>
          </w:tcPr>
          <w:p w14:paraId="640512B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1ACC3D6" w14:textId="13CFCB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BE1C727" w14:textId="25B87E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FA1F7EA" w14:textId="31D8FF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73B09031" w14:textId="6CC1B6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5DD8B10" w14:textId="77777777" w:rsidTr="000C2718">
        <w:tc>
          <w:tcPr>
            <w:tcW w:w="464" w:type="pct"/>
          </w:tcPr>
          <w:p w14:paraId="365A9525" w14:textId="5F2CB3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  <w:tc>
          <w:tcPr>
            <w:tcW w:w="927" w:type="pct"/>
          </w:tcPr>
          <w:p w14:paraId="4C1874D2" w14:textId="50FFD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829" w:type="pct"/>
          </w:tcPr>
          <w:p w14:paraId="614687F6" w14:textId="00FB62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69DAC2E1" w14:textId="47039F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8731BC4" w14:textId="7118D8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1866</w:t>
            </w:r>
          </w:p>
        </w:tc>
        <w:tc>
          <w:tcPr>
            <w:tcW w:w="232" w:type="pct"/>
          </w:tcPr>
          <w:p w14:paraId="42FCE281" w14:textId="612DC57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A8A4075" w14:textId="33FCCC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4D7C14A" w14:textId="04450B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41F063C" w14:textId="67D22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353ED0D0" w14:textId="03F113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3E9570" w14:textId="77777777" w:rsidTr="000C2718">
        <w:tc>
          <w:tcPr>
            <w:tcW w:w="464" w:type="pct"/>
          </w:tcPr>
          <w:p w14:paraId="4C7CA49A" w14:textId="22F7D9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R4-2109080</w:t>
            </w:r>
          </w:p>
        </w:tc>
        <w:tc>
          <w:tcPr>
            <w:tcW w:w="927" w:type="pct"/>
          </w:tcPr>
          <w:p w14:paraId="64C3878D" w14:textId="1961FD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829" w:type="pct"/>
          </w:tcPr>
          <w:p w14:paraId="3C3423BC" w14:textId="5F4E58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374BB246" w14:textId="5BAEA0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E02EC23" w14:textId="555D97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1867</w:t>
            </w:r>
          </w:p>
        </w:tc>
        <w:tc>
          <w:tcPr>
            <w:tcW w:w="232" w:type="pct"/>
          </w:tcPr>
          <w:p w14:paraId="0129EA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0AD7E2" w14:textId="0285F3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B08D0C4" w14:textId="67DA7D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C3DE871" w14:textId="441A77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0E0AE6A2" w14:textId="4675A3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23F1516" w14:textId="77777777" w:rsidTr="000C2718">
        <w:tc>
          <w:tcPr>
            <w:tcW w:w="464" w:type="pct"/>
          </w:tcPr>
          <w:p w14:paraId="5024412B" w14:textId="2918CF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R4-2109081</w:t>
            </w:r>
          </w:p>
        </w:tc>
        <w:tc>
          <w:tcPr>
            <w:tcW w:w="927" w:type="pct"/>
          </w:tcPr>
          <w:p w14:paraId="19E4F0F8" w14:textId="37CCD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829" w:type="pct"/>
          </w:tcPr>
          <w:p w14:paraId="7EFD09E5" w14:textId="49406B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4C71920C" w14:textId="4758FC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BFCB9F1" w14:textId="3BCAE0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1868</w:t>
            </w:r>
          </w:p>
        </w:tc>
        <w:tc>
          <w:tcPr>
            <w:tcW w:w="232" w:type="pct"/>
          </w:tcPr>
          <w:p w14:paraId="6976156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1F51B3" w14:textId="710733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68E3EF5" w14:textId="3C5F14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A120B75" w14:textId="26908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714E41CC" w14:textId="115E26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C8C67FB" w14:textId="77777777" w:rsidTr="000C2718">
        <w:tc>
          <w:tcPr>
            <w:tcW w:w="464" w:type="pct"/>
          </w:tcPr>
          <w:p w14:paraId="6C163BDF" w14:textId="617DFF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R4-2109086</w:t>
            </w:r>
          </w:p>
        </w:tc>
        <w:tc>
          <w:tcPr>
            <w:tcW w:w="927" w:type="pct"/>
          </w:tcPr>
          <w:p w14:paraId="2C03CE01" w14:textId="39C15E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829" w:type="pct"/>
          </w:tcPr>
          <w:p w14:paraId="2902B6BC" w14:textId="4A654A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336" w:type="pct"/>
          </w:tcPr>
          <w:p w14:paraId="682910E1" w14:textId="2AE32F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A7965A1" w14:textId="68A207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1869</w:t>
            </w:r>
          </w:p>
        </w:tc>
        <w:tc>
          <w:tcPr>
            <w:tcW w:w="232" w:type="pct"/>
          </w:tcPr>
          <w:p w14:paraId="6E3C757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72C42D" w14:textId="2AFA6D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DDCAE83" w14:textId="6436FA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61FD253" w14:textId="2C3875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4DD48202" w14:textId="0D0A53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698E179" w14:textId="77777777" w:rsidTr="000C2718">
        <w:tc>
          <w:tcPr>
            <w:tcW w:w="464" w:type="pct"/>
          </w:tcPr>
          <w:p w14:paraId="6B63FF81" w14:textId="520EA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R4-2108414</w:t>
            </w:r>
          </w:p>
        </w:tc>
        <w:tc>
          <w:tcPr>
            <w:tcW w:w="927" w:type="pct"/>
          </w:tcPr>
          <w:p w14:paraId="764DEBC6" w14:textId="18308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829" w:type="pct"/>
          </w:tcPr>
          <w:p w14:paraId="265B0B22" w14:textId="19DDD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0DC6E91A" w14:textId="6F7479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2E94471" w14:textId="62786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232" w:type="pct"/>
          </w:tcPr>
          <w:p w14:paraId="69F36D2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AF63A9" w14:textId="4108B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58F12D9" w14:textId="05921D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CD3017A" w14:textId="518215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15EC5581" w14:textId="06765E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0E55CC9" w14:textId="77777777" w:rsidTr="000C2718">
        <w:tc>
          <w:tcPr>
            <w:tcW w:w="464" w:type="pct"/>
          </w:tcPr>
          <w:p w14:paraId="7FC0D0F7" w14:textId="0A2562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927" w:type="pct"/>
          </w:tcPr>
          <w:p w14:paraId="231D9A4E" w14:textId="573F21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829" w:type="pct"/>
          </w:tcPr>
          <w:p w14:paraId="41B55E81" w14:textId="2BFDED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65F74F3B" w14:textId="477E0D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BA77880" w14:textId="49D53E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232" w:type="pct"/>
          </w:tcPr>
          <w:p w14:paraId="42C6C02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C7A450" w14:textId="14CB87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EF777B7" w14:textId="5F209C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6B87B7B" w14:textId="012BB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6E65C28C" w14:textId="05881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1528D514" w14:textId="77777777" w:rsidTr="000C2718">
        <w:tc>
          <w:tcPr>
            <w:tcW w:w="464" w:type="pct"/>
          </w:tcPr>
          <w:p w14:paraId="70E96ACD" w14:textId="5A830D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R4-2109090</w:t>
            </w:r>
          </w:p>
        </w:tc>
        <w:tc>
          <w:tcPr>
            <w:tcW w:w="927" w:type="pct"/>
          </w:tcPr>
          <w:p w14:paraId="45B31FDA" w14:textId="709F1C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829" w:type="pct"/>
          </w:tcPr>
          <w:p w14:paraId="03D9BEE6" w14:textId="232656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537D22B8" w14:textId="10D3C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2A9CA49" w14:textId="28656D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1871</w:t>
            </w:r>
          </w:p>
        </w:tc>
        <w:tc>
          <w:tcPr>
            <w:tcW w:w="232" w:type="pct"/>
          </w:tcPr>
          <w:p w14:paraId="46C1F30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959A08" w14:textId="5624DA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B42F5C2" w14:textId="5EEBA8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2DAC693" w14:textId="11B658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4E00F0F5" w14:textId="1B6AEC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3C60AF86" w14:textId="77777777" w:rsidTr="000C2718">
        <w:tc>
          <w:tcPr>
            <w:tcW w:w="464" w:type="pct"/>
          </w:tcPr>
          <w:p w14:paraId="68F9CAFE" w14:textId="643A8D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R4-2109091</w:t>
            </w:r>
          </w:p>
        </w:tc>
        <w:tc>
          <w:tcPr>
            <w:tcW w:w="927" w:type="pct"/>
          </w:tcPr>
          <w:p w14:paraId="51ED6570" w14:textId="355F07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829" w:type="pct"/>
          </w:tcPr>
          <w:p w14:paraId="1B595A7F" w14:textId="19BA45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4DF187B0" w14:textId="1A040C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5EF44B4" w14:textId="285E87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1872</w:t>
            </w:r>
          </w:p>
        </w:tc>
        <w:tc>
          <w:tcPr>
            <w:tcW w:w="232" w:type="pct"/>
          </w:tcPr>
          <w:p w14:paraId="072B781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AB0E3B" w14:textId="4D8C65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24DBB49" w14:textId="1E29D7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B16AECC" w14:textId="463F9F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503C8254" w14:textId="11DEA7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906CD70" w14:textId="77777777" w:rsidTr="000C2718">
        <w:tc>
          <w:tcPr>
            <w:tcW w:w="464" w:type="pct"/>
          </w:tcPr>
          <w:p w14:paraId="43B131C1" w14:textId="3503F0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R4-2109092</w:t>
            </w:r>
          </w:p>
        </w:tc>
        <w:tc>
          <w:tcPr>
            <w:tcW w:w="927" w:type="pct"/>
          </w:tcPr>
          <w:p w14:paraId="7FCE8D8E" w14:textId="731DA6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829" w:type="pct"/>
          </w:tcPr>
          <w:p w14:paraId="321975A0" w14:textId="5391EC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15C24A7A" w14:textId="202287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9AFEB82" w14:textId="67BD06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1873</w:t>
            </w:r>
          </w:p>
        </w:tc>
        <w:tc>
          <w:tcPr>
            <w:tcW w:w="232" w:type="pct"/>
          </w:tcPr>
          <w:p w14:paraId="4CEAB51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330009" w14:textId="59B969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69545B1" w14:textId="39035F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79F6AC6" w14:textId="51622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59CFEEBE" w14:textId="3DB69C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2C12EF1" w14:textId="77777777" w:rsidTr="000C2718">
        <w:tc>
          <w:tcPr>
            <w:tcW w:w="464" w:type="pct"/>
          </w:tcPr>
          <w:p w14:paraId="60459E39" w14:textId="0832B3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R4-2109175</w:t>
            </w:r>
          </w:p>
        </w:tc>
        <w:tc>
          <w:tcPr>
            <w:tcW w:w="927" w:type="pct"/>
          </w:tcPr>
          <w:p w14:paraId="69D3DE8D" w14:textId="1C0A3D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829" w:type="pct"/>
          </w:tcPr>
          <w:p w14:paraId="000DAC01" w14:textId="4FDE8A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78C619B" w14:textId="27683D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F893679" w14:textId="651632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1874</w:t>
            </w:r>
          </w:p>
        </w:tc>
        <w:tc>
          <w:tcPr>
            <w:tcW w:w="232" w:type="pct"/>
          </w:tcPr>
          <w:p w14:paraId="5DFBAC2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B083919" w14:textId="1F8984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5834143" w14:textId="79AF82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76B5E43" w14:textId="5D31EB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2D0C0FA6" w14:textId="5F318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F599775" w14:textId="77777777" w:rsidTr="000C2718">
        <w:tc>
          <w:tcPr>
            <w:tcW w:w="464" w:type="pct"/>
          </w:tcPr>
          <w:p w14:paraId="4D657DBE" w14:textId="1B1441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R4-2109177</w:t>
            </w:r>
          </w:p>
        </w:tc>
        <w:tc>
          <w:tcPr>
            <w:tcW w:w="927" w:type="pct"/>
          </w:tcPr>
          <w:p w14:paraId="4995AD7A" w14:textId="732603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R16</w:t>
            </w:r>
          </w:p>
        </w:tc>
        <w:tc>
          <w:tcPr>
            <w:tcW w:w="829" w:type="pct"/>
          </w:tcPr>
          <w:p w14:paraId="0E2CF7CA" w14:textId="145842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E2ACB62" w14:textId="19050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C967FB" w14:textId="715E7F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1875</w:t>
            </w:r>
          </w:p>
        </w:tc>
        <w:tc>
          <w:tcPr>
            <w:tcW w:w="232" w:type="pct"/>
          </w:tcPr>
          <w:p w14:paraId="1BA7124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74FEA3" w14:textId="514718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A59B30A" w14:textId="2F93EF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E368258" w14:textId="59496C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5C33192C" w14:textId="70E1B2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BFE634C" w14:textId="77777777" w:rsidTr="000C2718">
        <w:tc>
          <w:tcPr>
            <w:tcW w:w="464" w:type="pct"/>
          </w:tcPr>
          <w:p w14:paraId="513DA4FA" w14:textId="39341A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R4-2109178</w:t>
            </w:r>
          </w:p>
        </w:tc>
        <w:tc>
          <w:tcPr>
            <w:tcW w:w="927" w:type="pct"/>
          </w:tcPr>
          <w:p w14:paraId="44EEFD76" w14:textId="1ED63F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R17</w:t>
            </w:r>
          </w:p>
        </w:tc>
        <w:tc>
          <w:tcPr>
            <w:tcW w:w="829" w:type="pct"/>
          </w:tcPr>
          <w:p w14:paraId="1F7E6E43" w14:textId="1C3F9E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5058C460" w14:textId="4FBA82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8726E03" w14:textId="41246C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1876</w:t>
            </w:r>
          </w:p>
        </w:tc>
        <w:tc>
          <w:tcPr>
            <w:tcW w:w="232" w:type="pct"/>
          </w:tcPr>
          <w:p w14:paraId="58F372C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E8843A6" w14:textId="2D5CB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C97DF9E" w14:textId="58ABA0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96A7F9A" w14:textId="4B4A85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55ADEA32" w14:textId="0502EA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5490896" w14:textId="77777777" w:rsidTr="000C2718">
        <w:tc>
          <w:tcPr>
            <w:tcW w:w="464" w:type="pct"/>
          </w:tcPr>
          <w:p w14:paraId="48F0A19B" w14:textId="1DDB2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927" w:type="pct"/>
          </w:tcPr>
          <w:p w14:paraId="52748695" w14:textId="7C8CD2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829" w:type="pct"/>
          </w:tcPr>
          <w:p w14:paraId="5B5BE2B6" w14:textId="417D53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6F153F20" w14:textId="7FE83B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D2394C1" w14:textId="0B3F30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232" w:type="pct"/>
          </w:tcPr>
          <w:p w14:paraId="790E79C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62433F" w14:textId="124130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3BAA938" w14:textId="69DFFF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AFAA14F" w14:textId="51658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694" w:type="pct"/>
          </w:tcPr>
          <w:p w14:paraId="2C0B36FB" w14:textId="3FE9B7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D289BF9" w14:textId="77777777" w:rsidTr="000C2718">
        <w:tc>
          <w:tcPr>
            <w:tcW w:w="464" w:type="pct"/>
          </w:tcPr>
          <w:p w14:paraId="1E537F41" w14:textId="49F489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R4-2108335</w:t>
            </w:r>
          </w:p>
        </w:tc>
        <w:tc>
          <w:tcPr>
            <w:tcW w:w="927" w:type="pct"/>
          </w:tcPr>
          <w:p w14:paraId="0445A51A" w14:textId="45482E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829" w:type="pct"/>
          </w:tcPr>
          <w:p w14:paraId="7EDB8AAB" w14:textId="7D3193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Apple, Huawei</w:t>
            </w:r>
          </w:p>
        </w:tc>
        <w:tc>
          <w:tcPr>
            <w:tcW w:w="336" w:type="pct"/>
          </w:tcPr>
          <w:p w14:paraId="4763B31D" w14:textId="71FF29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6DB3614" w14:textId="64E66A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232" w:type="pct"/>
          </w:tcPr>
          <w:p w14:paraId="32B66F3D" w14:textId="7692CFE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BD64610" w14:textId="793FD1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4A918F" w14:textId="205309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5BEC1D6" w14:textId="2CA0AD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694" w:type="pct"/>
          </w:tcPr>
          <w:p w14:paraId="321F12FF" w14:textId="2B232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789D8C4" w14:textId="77777777" w:rsidTr="000C2718">
        <w:tc>
          <w:tcPr>
            <w:tcW w:w="464" w:type="pct"/>
          </w:tcPr>
          <w:p w14:paraId="481570CE" w14:textId="5E4DBD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R4-2109227</w:t>
            </w:r>
          </w:p>
        </w:tc>
        <w:tc>
          <w:tcPr>
            <w:tcW w:w="927" w:type="pct"/>
          </w:tcPr>
          <w:p w14:paraId="79955950" w14:textId="67624F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(R17)</w:t>
            </w:r>
          </w:p>
        </w:tc>
        <w:tc>
          <w:tcPr>
            <w:tcW w:w="829" w:type="pct"/>
          </w:tcPr>
          <w:p w14:paraId="71904107" w14:textId="41941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461BAA32" w14:textId="69AA59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E5D155C" w14:textId="474666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1878</w:t>
            </w:r>
          </w:p>
        </w:tc>
        <w:tc>
          <w:tcPr>
            <w:tcW w:w="232" w:type="pct"/>
          </w:tcPr>
          <w:p w14:paraId="440932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FD20F70" w14:textId="72E389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8A7190D" w14:textId="1E2F9B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D78C7A3" w14:textId="236D32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694" w:type="pct"/>
          </w:tcPr>
          <w:p w14:paraId="0D8F8FBC" w14:textId="2F41B5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FF1B88" w14:textId="77777777" w:rsidTr="000C2718">
        <w:tc>
          <w:tcPr>
            <w:tcW w:w="464" w:type="pct"/>
          </w:tcPr>
          <w:p w14:paraId="5F78F066" w14:textId="05D012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927" w:type="pct"/>
          </w:tcPr>
          <w:p w14:paraId="3DAB6B9F" w14:textId="1A6AC1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829" w:type="pct"/>
          </w:tcPr>
          <w:p w14:paraId="744C822F" w14:textId="0C8D85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362B3398" w14:textId="2C36C0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2672510" w14:textId="4B935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1879</w:t>
            </w:r>
          </w:p>
        </w:tc>
        <w:tc>
          <w:tcPr>
            <w:tcW w:w="232" w:type="pct"/>
          </w:tcPr>
          <w:p w14:paraId="3A059E4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968807" w14:textId="6E32CC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DED33C9" w14:textId="2DDF49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FE8652F" w14:textId="6A1161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017E9AA3" w14:textId="37DCD3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4A3D60" w14:textId="77777777" w:rsidTr="000C2718">
        <w:tc>
          <w:tcPr>
            <w:tcW w:w="464" w:type="pct"/>
          </w:tcPr>
          <w:p w14:paraId="5F984A26" w14:textId="012188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  <w:tc>
          <w:tcPr>
            <w:tcW w:w="927" w:type="pct"/>
          </w:tcPr>
          <w:p w14:paraId="70617DC0" w14:textId="7E8372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829" w:type="pct"/>
          </w:tcPr>
          <w:p w14:paraId="672228CE" w14:textId="13DE25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336" w:type="pct"/>
          </w:tcPr>
          <w:p w14:paraId="248462FE" w14:textId="4C50A4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5D6834B" w14:textId="4CB400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1879</w:t>
            </w:r>
          </w:p>
        </w:tc>
        <w:tc>
          <w:tcPr>
            <w:tcW w:w="232" w:type="pct"/>
          </w:tcPr>
          <w:p w14:paraId="11777FA2" w14:textId="307DD85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06823D9" w14:textId="66E1F1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63405F0" w14:textId="04F01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4D49451" w14:textId="092B5E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5A4AAFE1" w14:textId="5FE15A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B8862D" w14:textId="77777777" w:rsidTr="000C2718">
        <w:tc>
          <w:tcPr>
            <w:tcW w:w="464" w:type="pct"/>
          </w:tcPr>
          <w:p w14:paraId="23050A1A" w14:textId="6E0028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R4-2109241</w:t>
            </w:r>
          </w:p>
        </w:tc>
        <w:tc>
          <w:tcPr>
            <w:tcW w:w="927" w:type="pct"/>
          </w:tcPr>
          <w:p w14:paraId="13615898" w14:textId="170DE5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(R17)</w:t>
            </w:r>
          </w:p>
        </w:tc>
        <w:tc>
          <w:tcPr>
            <w:tcW w:w="829" w:type="pct"/>
          </w:tcPr>
          <w:p w14:paraId="18908E32" w14:textId="0B1AD0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336" w:type="pct"/>
          </w:tcPr>
          <w:p w14:paraId="7CABD8DF" w14:textId="1EBE29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7ABD281" w14:textId="0038B9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1880</w:t>
            </w:r>
          </w:p>
        </w:tc>
        <w:tc>
          <w:tcPr>
            <w:tcW w:w="232" w:type="pct"/>
          </w:tcPr>
          <w:p w14:paraId="45B7837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C3C5071" w14:textId="1B331F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0E6C676" w14:textId="133B24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585450" w14:textId="5F0142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67A76AC9" w14:textId="4E667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73750B3" w14:textId="77777777" w:rsidTr="000C2718">
        <w:tc>
          <w:tcPr>
            <w:tcW w:w="464" w:type="pct"/>
          </w:tcPr>
          <w:p w14:paraId="127E16B7" w14:textId="701F95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R4-2109271</w:t>
            </w:r>
          </w:p>
        </w:tc>
        <w:tc>
          <w:tcPr>
            <w:tcW w:w="927" w:type="pct"/>
          </w:tcPr>
          <w:p w14:paraId="0A3A3078" w14:textId="06AFA6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829" w:type="pct"/>
          </w:tcPr>
          <w:p w14:paraId="756211BB" w14:textId="1B9757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E4F1E3B" w14:textId="17F3B0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C479B78" w14:textId="7ACB72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1881</w:t>
            </w:r>
          </w:p>
        </w:tc>
        <w:tc>
          <w:tcPr>
            <w:tcW w:w="232" w:type="pct"/>
          </w:tcPr>
          <w:p w14:paraId="722422D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5A2AB6" w14:textId="6A0378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256B65" w14:textId="222C37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395F575" w14:textId="154B0C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694" w:type="pct"/>
          </w:tcPr>
          <w:p w14:paraId="6AF65567" w14:textId="7B1967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990465" w14:textId="77777777" w:rsidTr="000C2718">
        <w:tc>
          <w:tcPr>
            <w:tcW w:w="464" w:type="pct"/>
          </w:tcPr>
          <w:p w14:paraId="10C58E59" w14:textId="6A4A7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R4-2109272</w:t>
            </w:r>
          </w:p>
        </w:tc>
        <w:tc>
          <w:tcPr>
            <w:tcW w:w="927" w:type="pct"/>
          </w:tcPr>
          <w:p w14:paraId="05F2AE6C" w14:textId="46AECD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829" w:type="pct"/>
          </w:tcPr>
          <w:p w14:paraId="4A1A20A7" w14:textId="3B08CD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7638214" w14:textId="5BB850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F822A2E" w14:textId="48EE3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1882</w:t>
            </w:r>
          </w:p>
        </w:tc>
        <w:tc>
          <w:tcPr>
            <w:tcW w:w="232" w:type="pct"/>
          </w:tcPr>
          <w:p w14:paraId="6F991C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ECE28C" w14:textId="7675EB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BBF166" w14:textId="24CC9F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E28960B" w14:textId="590ED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694" w:type="pct"/>
          </w:tcPr>
          <w:p w14:paraId="0611027C" w14:textId="2A0FF7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C9F7535" w14:textId="77777777" w:rsidTr="000C2718">
        <w:tc>
          <w:tcPr>
            <w:tcW w:w="464" w:type="pct"/>
          </w:tcPr>
          <w:p w14:paraId="00939DAC" w14:textId="1C6055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R4-2109274</w:t>
            </w:r>
          </w:p>
        </w:tc>
        <w:tc>
          <w:tcPr>
            <w:tcW w:w="927" w:type="pct"/>
          </w:tcPr>
          <w:p w14:paraId="3A146D15" w14:textId="36AA17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829" w:type="pct"/>
          </w:tcPr>
          <w:p w14:paraId="3CA98ECE" w14:textId="36413C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FD84169" w14:textId="7FC2C0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524B69" w14:textId="6D5433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1883</w:t>
            </w:r>
          </w:p>
        </w:tc>
        <w:tc>
          <w:tcPr>
            <w:tcW w:w="232" w:type="pct"/>
          </w:tcPr>
          <w:p w14:paraId="0E23D5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FB17918" w14:textId="523D21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7F3CA0" w14:textId="0E3108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A4594B9" w14:textId="0A2AE8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A676BCD" w14:textId="2B34BB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0FE2C4F" w14:textId="77777777" w:rsidTr="000C2718">
        <w:tc>
          <w:tcPr>
            <w:tcW w:w="464" w:type="pct"/>
          </w:tcPr>
          <w:p w14:paraId="45BEDE56" w14:textId="71F6B4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R4-2109293</w:t>
            </w:r>
          </w:p>
        </w:tc>
        <w:tc>
          <w:tcPr>
            <w:tcW w:w="927" w:type="pct"/>
          </w:tcPr>
          <w:p w14:paraId="46646AB9" w14:textId="206E0E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829" w:type="pct"/>
          </w:tcPr>
          <w:p w14:paraId="155F211D" w14:textId="392E82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336" w:type="pct"/>
          </w:tcPr>
          <w:p w14:paraId="7D860A35" w14:textId="483F8F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A4287B2" w14:textId="495FC2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1884</w:t>
            </w:r>
          </w:p>
        </w:tc>
        <w:tc>
          <w:tcPr>
            <w:tcW w:w="232" w:type="pct"/>
          </w:tcPr>
          <w:p w14:paraId="055C75A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1983A5" w14:textId="79AC44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8DC28D5" w14:textId="60C629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1174FB0" w14:textId="2D1FC0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26590AC0" w14:textId="3633CC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F4DFF82" w14:textId="77777777" w:rsidTr="000C2718">
        <w:tc>
          <w:tcPr>
            <w:tcW w:w="464" w:type="pct"/>
          </w:tcPr>
          <w:p w14:paraId="01739E95" w14:textId="2E4FFA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R4-2109294</w:t>
            </w:r>
          </w:p>
        </w:tc>
        <w:tc>
          <w:tcPr>
            <w:tcW w:w="927" w:type="pct"/>
          </w:tcPr>
          <w:p w14:paraId="4B977CD1" w14:textId="4D4871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829" w:type="pct"/>
          </w:tcPr>
          <w:p w14:paraId="0D9C2ABB" w14:textId="6F3F1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336" w:type="pct"/>
          </w:tcPr>
          <w:p w14:paraId="3B200DD8" w14:textId="631762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7BFDD00" w14:textId="132797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1885</w:t>
            </w:r>
          </w:p>
        </w:tc>
        <w:tc>
          <w:tcPr>
            <w:tcW w:w="232" w:type="pct"/>
          </w:tcPr>
          <w:p w14:paraId="768E386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173E88" w14:textId="70E775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BC6C359" w14:textId="7A9D16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340DBF0" w14:textId="778263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A425F47" w14:textId="602CB8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A6D4295" w14:textId="77777777" w:rsidTr="000C2718">
        <w:tc>
          <w:tcPr>
            <w:tcW w:w="464" w:type="pct"/>
          </w:tcPr>
          <w:p w14:paraId="1B2BAFF1" w14:textId="6C9FF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  <w:tc>
          <w:tcPr>
            <w:tcW w:w="927" w:type="pct"/>
          </w:tcPr>
          <w:p w14:paraId="76098225" w14:textId="50E62E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829" w:type="pct"/>
          </w:tcPr>
          <w:p w14:paraId="65D2BE39" w14:textId="29A337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336" w:type="pct"/>
          </w:tcPr>
          <w:p w14:paraId="60D8896A" w14:textId="7598F2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E1C993F" w14:textId="079448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1885</w:t>
            </w:r>
          </w:p>
        </w:tc>
        <w:tc>
          <w:tcPr>
            <w:tcW w:w="232" w:type="pct"/>
          </w:tcPr>
          <w:p w14:paraId="5A2FFBBF" w14:textId="5EA53FE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DD9C3F2" w14:textId="04907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63F1AE5" w14:textId="35847B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F77FF5" w14:textId="368494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AF4BFC1" w14:textId="173E3E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2450B25" w14:textId="77777777" w:rsidTr="000C2718">
        <w:tc>
          <w:tcPr>
            <w:tcW w:w="464" w:type="pct"/>
          </w:tcPr>
          <w:p w14:paraId="45152EC1" w14:textId="3DC962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R4-2109295</w:t>
            </w:r>
          </w:p>
        </w:tc>
        <w:tc>
          <w:tcPr>
            <w:tcW w:w="927" w:type="pct"/>
          </w:tcPr>
          <w:p w14:paraId="58AF810C" w14:textId="71CE33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R16</w:t>
            </w:r>
          </w:p>
        </w:tc>
        <w:tc>
          <w:tcPr>
            <w:tcW w:w="829" w:type="pct"/>
          </w:tcPr>
          <w:p w14:paraId="5FF68884" w14:textId="0E8EB0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336" w:type="pct"/>
          </w:tcPr>
          <w:p w14:paraId="0FE02405" w14:textId="130C4B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4D29528" w14:textId="59C525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1886</w:t>
            </w:r>
          </w:p>
        </w:tc>
        <w:tc>
          <w:tcPr>
            <w:tcW w:w="232" w:type="pct"/>
          </w:tcPr>
          <w:p w14:paraId="3DB0E1F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5DAAB88" w14:textId="7B4649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0F36D93" w14:textId="52911F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5BF9331" w14:textId="2470E6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17EA321" w14:textId="1A4E81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E065C89" w14:textId="77777777" w:rsidTr="000C2718">
        <w:tc>
          <w:tcPr>
            <w:tcW w:w="464" w:type="pct"/>
          </w:tcPr>
          <w:p w14:paraId="78106B19" w14:textId="0518D9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R4-2109296</w:t>
            </w:r>
          </w:p>
        </w:tc>
        <w:tc>
          <w:tcPr>
            <w:tcW w:w="927" w:type="pct"/>
          </w:tcPr>
          <w:p w14:paraId="28E998E4" w14:textId="256656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R17</w:t>
            </w:r>
          </w:p>
        </w:tc>
        <w:tc>
          <w:tcPr>
            <w:tcW w:w="829" w:type="pct"/>
          </w:tcPr>
          <w:p w14:paraId="249B3194" w14:textId="62100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336" w:type="pct"/>
          </w:tcPr>
          <w:p w14:paraId="70C9D0EE" w14:textId="1C704A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9613652" w14:textId="1AE289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1887</w:t>
            </w:r>
          </w:p>
        </w:tc>
        <w:tc>
          <w:tcPr>
            <w:tcW w:w="232" w:type="pct"/>
          </w:tcPr>
          <w:p w14:paraId="716DA50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600091" w14:textId="7FB00C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C026F0C" w14:textId="1FE1B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46B1E4B" w14:textId="316C5C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C75CB56" w14:textId="2534CB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408F565" w14:textId="77777777" w:rsidTr="000C2718">
        <w:tc>
          <w:tcPr>
            <w:tcW w:w="464" w:type="pct"/>
          </w:tcPr>
          <w:p w14:paraId="2F5EEB33" w14:textId="26BAF5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927" w:type="pct"/>
          </w:tcPr>
          <w:p w14:paraId="6771CA1C" w14:textId="6D77E9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829" w:type="pct"/>
          </w:tcPr>
          <w:p w14:paraId="1363720F" w14:textId="2C3CD3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336" w:type="pct"/>
          </w:tcPr>
          <w:p w14:paraId="691B73C7" w14:textId="34967A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D357A53" w14:textId="0BEC12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1888</w:t>
            </w:r>
          </w:p>
        </w:tc>
        <w:tc>
          <w:tcPr>
            <w:tcW w:w="232" w:type="pct"/>
          </w:tcPr>
          <w:p w14:paraId="67A2A49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91C212" w14:textId="7AA04D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3CF1EBB" w14:textId="72C40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BDABEE1" w14:textId="65E5E2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71D99A7F" w14:textId="3F39AA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4EC371E" w14:textId="77777777" w:rsidTr="000C2718">
        <w:tc>
          <w:tcPr>
            <w:tcW w:w="464" w:type="pct"/>
          </w:tcPr>
          <w:p w14:paraId="205CE737" w14:textId="250B62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  <w:tc>
          <w:tcPr>
            <w:tcW w:w="927" w:type="pct"/>
          </w:tcPr>
          <w:p w14:paraId="271EF5DC" w14:textId="40D451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829" w:type="pct"/>
          </w:tcPr>
          <w:p w14:paraId="69CABA55" w14:textId="2C50E5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336" w:type="pct"/>
          </w:tcPr>
          <w:p w14:paraId="215B3EAD" w14:textId="3677B2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48026A0" w14:textId="2904C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1888</w:t>
            </w:r>
          </w:p>
        </w:tc>
        <w:tc>
          <w:tcPr>
            <w:tcW w:w="232" w:type="pct"/>
          </w:tcPr>
          <w:p w14:paraId="03568F50" w14:textId="368CF819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AC4929B" w14:textId="5916AA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2391408" w14:textId="558E4A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2C25AEF" w14:textId="4EDCE1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25276F79" w14:textId="0AD32E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9CCD4AE" w14:textId="77777777" w:rsidTr="000C2718">
        <w:tc>
          <w:tcPr>
            <w:tcW w:w="464" w:type="pct"/>
          </w:tcPr>
          <w:p w14:paraId="323C34E4" w14:textId="2207F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R4-2109299</w:t>
            </w:r>
          </w:p>
        </w:tc>
        <w:tc>
          <w:tcPr>
            <w:tcW w:w="927" w:type="pct"/>
          </w:tcPr>
          <w:p w14:paraId="4AC5D350" w14:textId="260AAD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829" w:type="pct"/>
          </w:tcPr>
          <w:p w14:paraId="22487EA7" w14:textId="02B467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336" w:type="pct"/>
          </w:tcPr>
          <w:p w14:paraId="522F974C" w14:textId="5E032E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6CC1528" w14:textId="3B24BB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1889</w:t>
            </w:r>
          </w:p>
        </w:tc>
        <w:tc>
          <w:tcPr>
            <w:tcW w:w="232" w:type="pct"/>
          </w:tcPr>
          <w:p w14:paraId="5E544B2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2D372FA" w14:textId="0B2755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EEC4EC" w14:textId="7F015F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058559" w14:textId="72B189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69D98B95" w14:textId="1FFB8B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DB673F7" w14:textId="77777777" w:rsidTr="000C2718">
        <w:tc>
          <w:tcPr>
            <w:tcW w:w="464" w:type="pct"/>
          </w:tcPr>
          <w:p w14:paraId="79C460CC" w14:textId="2B8B92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R4-2109300</w:t>
            </w:r>
          </w:p>
        </w:tc>
        <w:tc>
          <w:tcPr>
            <w:tcW w:w="927" w:type="pct"/>
          </w:tcPr>
          <w:p w14:paraId="7DC2783A" w14:textId="2470B6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829" w:type="pct"/>
          </w:tcPr>
          <w:p w14:paraId="288B4EAB" w14:textId="13199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0355CADE" w14:textId="57D448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D546AD6" w14:textId="05ED07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1890</w:t>
            </w:r>
          </w:p>
        </w:tc>
        <w:tc>
          <w:tcPr>
            <w:tcW w:w="232" w:type="pct"/>
          </w:tcPr>
          <w:p w14:paraId="7A93527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CF2D9F" w14:textId="71431B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715DB72" w14:textId="368D24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C905E1D" w14:textId="5FB8EE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9773845" w14:textId="54B037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B90ADAC" w14:textId="77777777" w:rsidTr="000C2718">
        <w:tc>
          <w:tcPr>
            <w:tcW w:w="464" w:type="pct"/>
          </w:tcPr>
          <w:p w14:paraId="6A2F684D" w14:textId="186354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R4-2109301</w:t>
            </w:r>
          </w:p>
        </w:tc>
        <w:tc>
          <w:tcPr>
            <w:tcW w:w="927" w:type="pct"/>
          </w:tcPr>
          <w:p w14:paraId="37C13F12" w14:textId="359AB7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829" w:type="pct"/>
          </w:tcPr>
          <w:p w14:paraId="0B9D5B00" w14:textId="0B7418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EB8D117" w14:textId="7FDC6D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33A1AC7" w14:textId="4657C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1891</w:t>
            </w:r>
          </w:p>
        </w:tc>
        <w:tc>
          <w:tcPr>
            <w:tcW w:w="232" w:type="pct"/>
          </w:tcPr>
          <w:p w14:paraId="6721F95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676F87" w14:textId="310813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42E4E42" w14:textId="1DE164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F7D0701" w14:textId="6AD1C4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A8280B7" w14:textId="0C686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01F92A" w14:textId="77777777" w:rsidTr="000C2718">
        <w:tc>
          <w:tcPr>
            <w:tcW w:w="464" w:type="pct"/>
          </w:tcPr>
          <w:p w14:paraId="355BBFCA" w14:textId="69C096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927" w:type="pct"/>
          </w:tcPr>
          <w:p w14:paraId="1BD96EAB" w14:textId="1C57A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829" w:type="pct"/>
          </w:tcPr>
          <w:p w14:paraId="7F775821" w14:textId="69FEBA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07CEB2B" w14:textId="6C536C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35689CA" w14:textId="5768F3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1892</w:t>
            </w:r>
          </w:p>
        </w:tc>
        <w:tc>
          <w:tcPr>
            <w:tcW w:w="232" w:type="pct"/>
          </w:tcPr>
          <w:p w14:paraId="59F0FAE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CD72959" w14:textId="70402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559E73E" w14:textId="68E05C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508F9EF" w14:textId="025743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4691971" w14:textId="68B82A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0941EA" w14:textId="77777777" w:rsidTr="000C2718">
        <w:tc>
          <w:tcPr>
            <w:tcW w:w="464" w:type="pct"/>
          </w:tcPr>
          <w:p w14:paraId="3FD3295B" w14:textId="4432B0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  <w:tc>
          <w:tcPr>
            <w:tcW w:w="927" w:type="pct"/>
          </w:tcPr>
          <w:p w14:paraId="22E66F16" w14:textId="67A85B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829" w:type="pct"/>
          </w:tcPr>
          <w:p w14:paraId="7D406F76" w14:textId="40CA7B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C010538" w14:textId="32FEA2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E31F8DB" w14:textId="6DB1D0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1892</w:t>
            </w:r>
          </w:p>
        </w:tc>
        <w:tc>
          <w:tcPr>
            <w:tcW w:w="232" w:type="pct"/>
          </w:tcPr>
          <w:p w14:paraId="1E24B64A" w14:textId="5987938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171E85D" w14:textId="4134B3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9EBE319" w14:textId="1DC905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73E91C" w14:textId="43E6E9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EC2B0E6" w14:textId="0C8AA1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223397F" w14:textId="77777777" w:rsidTr="000C2718">
        <w:tc>
          <w:tcPr>
            <w:tcW w:w="464" w:type="pct"/>
          </w:tcPr>
          <w:p w14:paraId="728868AA" w14:textId="5C61A4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R4-2109304</w:t>
            </w:r>
          </w:p>
        </w:tc>
        <w:tc>
          <w:tcPr>
            <w:tcW w:w="927" w:type="pct"/>
          </w:tcPr>
          <w:p w14:paraId="76243EF6" w14:textId="28FAC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R17</w:t>
            </w:r>
          </w:p>
        </w:tc>
        <w:tc>
          <w:tcPr>
            <w:tcW w:w="829" w:type="pct"/>
          </w:tcPr>
          <w:p w14:paraId="67905149" w14:textId="377F3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68B4958" w14:textId="276120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889770E" w14:textId="541E20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1893</w:t>
            </w:r>
          </w:p>
        </w:tc>
        <w:tc>
          <w:tcPr>
            <w:tcW w:w="232" w:type="pct"/>
          </w:tcPr>
          <w:p w14:paraId="5CA935D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284610F" w14:textId="22E2AF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B8C6D5F" w14:textId="6D743F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4C7EB9" w14:textId="1FAF6F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2A6554E" w14:textId="284931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57F408" w14:textId="77777777" w:rsidTr="000C2718">
        <w:tc>
          <w:tcPr>
            <w:tcW w:w="464" w:type="pct"/>
          </w:tcPr>
          <w:p w14:paraId="452E3CCA" w14:textId="2B39BC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R4-2109306</w:t>
            </w:r>
          </w:p>
        </w:tc>
        <w:tc>
          <w:tcPr>
            <w:tcW w:w="927" w:type="pct"/>
          </w:tcPr>
          <w:p w14:paraId="19DEEFB8" w14:textId="61048C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R16</w:t>
            </w:r>
          </w:p>
        </w:tc>
        <w:tc>
          <w:tcPr>
            <w:tcW w:w="829" w:type="pct"/>
          </w:tcPr>
          <w:p w14:paraId="189F339F" w14:textId="0693B0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E8C2312" w14:textId="6AE967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12A27E1" w14:textId="172F5F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1894</w:t>
            </w:r>
          </w:p>
        </w:tc>
        <w:tc>
          <w:tcPr>
            <w:tcW w:w="232" w:type="pct"/>
          </w:tcPr>
          <w:p w14:paraId="5948C15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2F4329" w14:textId="0F8025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B305A14" w14:textId="421CF3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8FC9778" w14:textId="6BA9C1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2D4BA725" w14:textId="6A7D38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12E661FB" w14:textId="77777777" w:rsidTr="000C2718">
        <w:tc>
          <w:tcPr>
            <w:tcW w:w="464" w:type="pct"/>
          </w:tcPr>
          <w:p w14:paraId="2309FBB9" w14:textId="2B4998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R4-2109307</w:t>
            </w:r>
          </w:p>
        </w:tc>
        <w:tc>
          <w:tcPr>
            <w:tcW w:w="927" w:type="pct"/>
          </w:tcPr>
          <w:p w14:paraId="510AB78E" w14:textId="417B8A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R17</w:t>
            </w:r>
          </w:p>
        </w:tc>
        <w:tc>
          <w:tcPr>
            <w:tcW w:w="829" w:type="pct"/>
          </w:tcPr>
          <w:p w14:paraId="2330AA24" w14:textId="3B8397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CFBDB9B" w14:textId="424B06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5248973" w14:textId="533E26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1895</w:t>
            </w:r>
          </w:p>
        </w:tc>
        <w:tc>
          <w:tcPr>
            <w:tcW w:w="232" w:type="pct"/>
          </w:tcPr>
          <w:p w14:paraId="65B9C6D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30DD337" w14:textId="12456A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6CA5CB" w14:textId="0C10C4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213B28" w14:textId="7A5F45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0E74247" w14:textId="340319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4D467F9" w14:textId="77777777" w:rsidTr="000C2718">
        <w:tc>
          <w:tcPr>
            <w:tcW w:w="464" w:type="pct"/>
          </w:tcPr>
          <w:p w14:paraId="1EB2F4F0" w14:textId="23A58F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R4-2109319</w:t>
            </w:r>
          </w:p>
        </w:tc>
        <w:tc>
          <w:tcPr>
            <w:tcW w:w="927" w:type="pct"/>
          </w:tcPr>
          <w:p w14:paraId="526B4D63" w14:textId="218B7F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829" w:type="pct"/>
          </w:tcPr>
          <w:p w14:paraId="7984C3A0" w14:textId="7FAFAF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551CA35" w14:textId="11EDA7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DC74179" w14:textId="65375B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1896</w:t>
            </w:r>
          </w:p>
        </w:tc>
        <w:tc>
          <w:tcPr>
            <w:tcW w:w="232" w:type="pct"/>
          </w:tcPr>
          <w:p w14:paraId="4027A04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3D0ED9" w14:textId="17CCC8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06F7E1E" w14:textId="2623FB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045EBDC" w14:textId="4D6BE1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5764226" w14:textId="3EB519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B4FD69D" w14:textId="77777777" w:rsidTr="000C2718">
        <w:tc>
          <w:tcPr>
            <w:tcW w:w="464" w:type="pct"/>
          </w:tcPr>
          <w:p w14:paraId="4F14D41E" w14:textId="00E923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  <w:tc>
          <w:tcPr>
            <w:tcW w:w="927" w:type="pct"/>
          </w:tcPr>
          <w:p w14:paraId="6D1A6341" w14:textId="0B0760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Core requirement maintenance on signal </w:t>
            </w:r>
            <w:r>
              <w:rPr>
                <w:sz w:val="16"/>
              </w:rPr>
              <w:lastRenderedPageBreak/>
              <w:t>characteristics (R15)</w:t>
            </w:r>
          </w:p>
        </w:tc>
        <w:tc>
          <w:tcPr>
            <w:tcW w:w="829" w:type="pct"/>
          </w:tcPr>
          <w:p w14:paraId="285EA515" w14:textId="351D39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336" w:type="pct"/>
          </w:tcPr>
          <w:p w14:paraId="51EFE2D5" w14:textId="3D419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DDD4CD" w14:textId="1960DF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1896</w:t>
            </w:r>
          </w:p>
        </w:tc>
        <w:tc>
          <w:tcPr>
            <w:tcW w:w="232" w:type="pct"/>
          </w:tcPr>
          <w:p w14:paraId="2B39AAFE" w14:textId="347CFFA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E61A91D" w14:textId="3A68FD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3A1AB61" w14:textId="68C052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388D04" w14:textId="351BB2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086B80F" w14:textId="029F86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E52D7B" w14:textId="77777777" w:rsidTr="000C2718">
        <w:tc>
          <w:tcPr>
            <w:tcW w:w="464" w:type="pct"/>
          </w:tcPr>
          <w:p w14:paraId="1D5D2A25" w14:textId="070E98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R4-2109320</w:t>
            </w:r>
          </w:p>
        </w:tc>
        <w:tc>
          <w:tcPr>
            <w:tcW w:w="927" w:type="pct"/>
          </w:tcPr>
          <w:p w14:paraId="1A26911B" w14:textId="55FB93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829" w:type="pct"/>
          </w:tcPr>
          <w:p w14:paraId="54996D1C" w14:textId="2F4340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CFB9CC5" w14:textId="42072A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BBA03FC" w14:textId="27FD4B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1897</w:t>
            </w:r>
          </w:p>
        </w:tc>
        <w:tc>
          <w:tcPr>
            <w:tcW w:w="232" w:type="pct"/>
          </w:tcPr>
          <w:p w14:paraId="2A37D3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B0566E" w14:textId="3B4446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9F0906E" w14:textId="454CDB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CE196F7" w14:textId="30930B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56954C1" w14:textId="1434CC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2B6F9EC" w14:textId="77777777" w:rsidTr="000C2718">
        <w:tc>
          <w:tcPr>
            <w:tcW w:w="464" w:type="pct"/>
          </w:tcPr>
          <w:p w14:paraId="4CA86CA3" w14:textId="609EA2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R4-2109321</w:t>
            </w:r>
          </w:p>
        </w:tc>
        <w:tc>
          <w:tcPr>
            <w:tcW w:w="927" w:type="pct"/>
          </w:tcPr>
          <w:p w14:paraId="745C903D" w14:textId="40CB4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(R17)</w:t>
            </w:r>
          </w:p>
        </w:tc>
        <w:tc>
          <w:tcPr>
            <w:tcW w:w="829" w:type="pct"/>
          </w:tcPr>
          <w:p w14:paraId="1E166B00" w14:textId="515DBC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D1395C5" w14:textId="140427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3659E4D" w14:textId="7E5CC4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1898</w:t>
            </w:r>
          </w:p>
        </w:tc>
        <w:tc>
          <w:tcPr>
            <w:tcW w:w="232" w:type="pct"/>
          </w:tcPr>
          <w:p w14:paraId="7C76D3D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AA30E7" w14:textId="47FA64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22FE8A" w14:textId="6BF6FD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28BA7E8" w14:textId="7D7461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2B55CD4" w14:textId="74D590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2960758" w14:textId="77777777" w:rsidTr="000C2718">
        <w:tc>
          <w:tcPr>
            <w:tcW w:w="464" w:type="pct"/>
          </w:tcPr>
          <w:p w14:paraId="0DD18C42" w14:textId="30A4B5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R4-2109323</w:t>
            </w:r>
          </w:p>
        </w:tc>
        <w:tc>
          <w:tcPr>
            <w:tcW w:w="927" w:type="pct"/>
          </w:tcPr>
          <w:p w14:paraId="3AFE73E7" w14:textId="39D8A2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R16</w:t>
            </w:r>
          </w:p>
        </w:tc>
        <w:tc>
          <w:tcPr>
            <w:tcW w:w="829" w:type="pct"/>
          </w:tcPr>
          <w:p w14:paraId="4EB13A09" w14:textId="46D46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000C524D" w14:textId="5CD414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3BDFE14" w14:textId="4F2190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1899</w:t>
            </w:r>
          </w:p>
        </w:tc>
        <w:tc>
          <w:tcPr>
            <w:tcW w:w="232" w:type="pct"/>
          </w:tcPr>
          <w:p w14:paraId="5AC948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F3A68B" w14:textId="55AA35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C4917D5" w14:textId="7DD984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B24319B" w14:textId="1CAE1F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694" w:type="pct"/>
          </w:tcPr>
          <w:p w14:paraId="568FB816" w14:textId="5F032E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00B071DD" w14:textId="77777777" w:rsidTr="000C2718">
        <w:tc>
          <w:tcPr>
            <w:tcW w:w="464" w:type="pct"/>
          </w:tcPr>
          <w:p w14:paraId="3E71CA72" w14:textId="0C0CEF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R4-2109324</w:t>
            </w:r>
          </w:p>
        </w:tc>
        <w:tc>
          <w:tcPr>
            <w:tcW w:w="927" w:type="pct"/>
          </w:tcPr>
          <w:p w14:paraId="2E70487D" w14:textId="673A8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R17</w:t>
            </w:r>
          </w:p>
        </w:tc>
        <w:tc>
          <w:tcPr>
            <w:tcW w:w="829" w:type="pct"/>
          </w:tcPr>
          <w:p w14:paraId="2499AB6B" w14:textId="4C046C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651F0B4" w14:textId="60B271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08BF226" w14:textId="38A93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232" w:type="pct"/>
          </w:tcPr>
          <w:p w14:paraId="13D55D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745620" w14:textId="4F129B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9190106" w14:textId="17E0F1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F491AED" w14:textId="2B94D4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694" w:type="pct"/>
          </w:tcPr>
          <w:p w14:paraId="029A9E1D" w14:textId="079638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E5204D5" w14:textId="77777777" w:rsidTr="000C2718">
        <w:tc>
          <w:tcPr>
            <w:tcW w:w="464" w:type="pct"/>
          </w:tcPr>
          <w:p w14:paraId="2C8B27FF" w14:textId="5B9047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R4-2109334</w:t>
            </w:r>
          </w:p>
        </w:tc>
        <w:tc>
          <w:tcPr>
            <w:tcW w:w="927" w:type="pct"/>
          </w:tcPr>
          <w:p w14:paraId="718A2931" w14:textId="491D92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R16</w:t>
            </w:r>
          </w:p>
        </w:tc>
        <w:tc>
          <w:tcPr>
            <w:tcW w:w="829" w:type="pct"/>
          </w:tcPr>
          <w:p w14:paraId="5C5B288C" w14:textId="0E76F0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02F647E" w14:textId="03F54A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52F0340" w14:textId="744813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1901</w:t>
            </w:r>
          </w:p>
        </w:tc>
        <w:tc>
          <w:tcPr>
            <w:tcW w:w="232" w:type="pct"/>
          </w:tcPr>
          <w:p w14:paraId="179C81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0F782F" w14:textId="0C1599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E828035" w14:textId="339DFF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7D68FE" w14:textId="4F65D2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293195F1" w14:textId="103A3C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68FDC4" w14:textId="77777777" w:rsidTr="000C2718">
        <w:tc>
          <w:tcPr>
            <w:tcW w:w="464" w:type="pct"/>
          </w:tcPr>
          <w:p w14:paraId="4E128B88" w14:textId="4EDC20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R4-2109335</w:t>
            </w:r>
          </w:p>
        </w:tc>
        <w:tc>
          <w:tcPr>
            <w:tcW w:w="927" w:type="pct"/>
          </w:tcPr>
          <w:p w14:paraId="387FBF57" w14:textId="6DC815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R17</w:t>
            </w:r>
          </w:p>
        </w:tc>
        <w:tc>
          <w:tcPr>
            <w:tcW w:w="829" w:type="pct"/>
          </w:tcPr>
          <w:p w14:paraId="17DC4BC4" w14:textId="2FDBA5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9536BE7" w14:textId="186358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05F649F" w14:textId="364B86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1902</w:t>
            </w:r>
          </w:p>
        </w:tc>
        <w:tc>
          <w:tcPr>
            <w:tcW w:w="232" w:type="pct"/>
          </w:tcPr>
          <w:p w14:paraId="36A3EA3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5D6AF7" w14:textId="0A852B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FDD72E7" w14:textId="31E317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D8DD459" w14:textId="7009A4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1518184D" w14:textId="3CFF61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F7066E" w14:textId="77777777" w:rsidTr="000C2718">
        <w:tc>
          <w:tcPr>
            <w:tcW w:w="464" w:type="pct"/>
          </w:tcPr>
          <w:p w14:paraId="5B3E0769" w14:textId="4DBE51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927" w:type="pct"/>
          </w:tcPr>
          <w:p w14:paraId="75AF1E35" w14:textId="195017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829" w:type="pct"/>
          </w:tcPr>
          <w:p w14:paraId="5A26DA01" w14:textId="30A8A8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F8630DB" w14:textId="51675E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0D08E3" w14:textId="05B292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1903</w:t>
            </w:r>
          </w:p>
        </w:tc>
        <w:tc>
          <w:tcPr>
            <w:tcW w:w="232" w:type="pct"/>
          </w:tcPr>
          <w:p w14:paraId="611AE9A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83330A" w14:textId="2E9FAD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449F262" w14:textId="3ECB4F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3E454B8" w14:textId="18C65A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2992FCBF" w14:textId="0C9119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516A604" w14:textId="77777777" w:rsidTr="000C2718">
        <w:tc>
          <w:tcPr>
            <w:tcW w:w="464" w:type="pct"/>
          </w:tcPr>
          <w:p w14:paraId="14D62FEA" w14:textId="40EBBA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  <w:tc>
          <w:tcPr>
            <w:tcW w:w="927" w:type="pct"/>
          </w:tcPr>
          <w:p w14:paraId="77F8DBD4" w14:textId="2E4F38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829" w:type="pct"/>
          </w:tcPr>
          <w:p w14:paraId="21163A38" w14:textId="3030FA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6CC446E4" w14:textId="61FD86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0E07CC8" w14:textId="562186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1903</w:t>
            </w:r>
          </w:p>
        </w:tc>
        <w:tc>
          <w:tcPr>
            <w:tcW w:w="232" w:type="pct"/>
          </w:tcPr>
          <w:p w14:paraId="7F1FEA7B" w14:textId="5F31E46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6736B1F" w14:textId="1814C9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4E1303F" w14:textId="708C54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E04AC44" w14:textId="52A370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34517C34" w14:textId="630C90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908EDFF" w14:textId="77777777" w:rsidTr="000C2718">
        <w:tc>
          <w:tcPr>
            <w:tcW w:w="464" w:type="pct"/>
          </w:tcPr>
          <w:p w14:paraId="7CA51225" w14:textId="269F2B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R4-2109337</w:t>
            </w:r>
          </w:p>
        </w:tc>
        <w:tc>
          <w:tcPr>
            <w:tcW w:w="927" w:type="pct"/>
          </w:tcPr>
          <w:p w14:paraId="63B61F28" w14:textId="435D3B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R17</w:t>
            </w:r>
          </w:p>
        </w:tc>
        <w:tc>
          <w:tcPr>
            <w:tcW w:w="829" w:type="pct"/>
          </w:tcPr>
          <w:p w14:paraId="5CD63C56" w14:textId="6AB198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1D5A448" w14:textId="3A2FC1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C0C2D5C" w14:textId="550E7E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1904</w:t>
            </w:r>
          </w:p>
        </w:tc>
        <w:tc>
          <w:tcPr>
            <w:tcW w:w="232" w:type="pct"/>
          </w:tcPr>
          <w:p w14:paraId="1A34D5A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F60A9D" w14:textId="2812CA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5020ECA" w14:textId="73E1B9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FE28A3" w14:textId="35A17E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7369B31A" w14:textId="0F6FB8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4A12793" w14:textId="77777777" w:rsidTr="000C2718">
        <w:tc>
          <w:tcPr>
            <w:tcW w:w="464" w:type="pct"/>
          </w:tcPr>
          <w:p w14:paraId="7F15C902" w14:textId="15782B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927" w:type="pct"/>
          </w:tcPr>
          <w:p w14:paraId="01CD5E00" w14:textId="3E2082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829" w:type="pct"/>
          </w:tcPr>
          <w:p w14:paraId="3E9BCB64" w14:textId="00412E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9D6874E" w14:textId="5F999C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11B339" w14:textId="231F8A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1905</w:t>
            </w:r>
          </w:p>
        </w:tc>
        <w:tc>
          <w:tcPr>
            <w:tcW w:w="232" w:type="pct"/>
          </w:tcPr>
          <w:p w14:paraId="60155D2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A3C45D" w14:textId="0C0114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BB0EEC9" w14:textId="206B4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DC58E68" w14:textId="4DB961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0EF4E927" w14:textId="5BE48E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D2D7FF2" w14:textId="77777777" w:rsidTr="000C2718">
        <w:tc>
          <w:tcPr>
            <w:tcW w:w="464" w:type="pct"/>
          </w:tcPr>
          <w:p w14:paraId="0716C238" w14:textId="659234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R4-2108235</w:t>
            </w:r>
          </w:p>
        </w:tc>
        <w:tc>
          <w:tcPr>
            <w:tcW w:w="927" w:type="pct"/>
          </w:tcPr>
          <w:p w14:paraId="0F25932C" w14:textId="34E813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829" w:type="pct"/>
          </w:tcPr>
          <w:p w14:paraId="2F8BB4A2" w14:textId="464163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D9D86CA" w14:textId="559DA5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F48C85A" w14:textId="1BDB7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1905</w:t>
            </w:r>
          </w:p>
        </w:tc>
        <w:tc>
          <w:tcPr>
            <w:tcW w:w="232" w:type="pct"/>
          </w:tcPr>
          <w:p w14:paraId="663AFDC8" w14:textId="4E61BB6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026E0BD" w14:textId="165F11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E886888" w14:textId="582191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21F1A41" w14:textId="1ACA87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7E3EE03D" w14:textId="66C75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9412A6" w14:textId="77777777" w:rsidTr="000C2718">
        <w:tc>
          <w:tcPr>
            <w:tcW w:w="464" w:type="pct"/>
          </w:tcPr>
          <w:p w14:paraId="3F6F0E58" w14:textId="719C62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927" w:type="pct"/>
          </w:tcPr>
          <w:p w14:paraId="22860DD4" w14:textId="17729D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829" w:type="pct"/>
          </w:tcPr>
          <w:p w14:paraId="0BCD38EA" w14:textId="2302A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B0D13A4" w14:textId="37CC69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FB761FB" w14:textId="380506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232" w:type="pct"/>
          </w:tcPr>
          <w:p w14:paraId="5936A7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B6B219" w14:textId="33CD47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BDB2E65" w14:textId="65427D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28F8CD7" w14:textId="42E6BA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181AFE22" w14:textId="288EB2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FB88F6C" w14:textId="77777777" w:rsidTr="000C2718">
        <w:tc>
          <w:tcPr>
            <w:tcW w:w="464" w:type="pct"/>
          </w:tcPr>
          <w:p w14:paraId="68C16CC3" w14:textId="66630F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927" w:type="pct"/>
          </w:tcPr>
          <w:p w14:paraId="5F766C46" w14:textId="015B7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829" w:type="pct"/>
          </w:tcPr>
          <w:p w14:paraId="5D24A7CC" w14:textId="2C9D74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62462C4D" w14:textId="2F81C4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91E7518" w14:textId="206B5E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232" w:type="pct"/>
          </w:tcPr>
          <w:p w14:paraId="607EDB81" w14:textId="5202B95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DB7D022" w14:textId="4D8C7C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FB89440" w14:textId="21961B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71C244E" w14:textId="16BC50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4DA9A1FF" w14:textId="51751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6A77593" w14:textId="77777777" w:rsidTr="000C2718">
        <w:tc>
          <w:tcPr>
            <w:tcW w:w="464" w:type="pct"/>
          </w:tcPr>
          <w:p w14:paraId="3FC626C8" w14:textId="015652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R4-2108027</w:t>
            </w:r>
          </w:p>
        </w:tc>
        <w:tc>
          <w:tcPr>
            <w:tcW w:w="927" w:type="pct"/>
          </w:tcPr>
          <w:p w14:paraId="2FCA8B84" w14:textId="67A251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829" w:type="pct"/>
          </w:tcPr>
          <w:p w14:paraId="08571E06" w14:textId="5921C4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1278235" w14:textId="7F8537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3BADD4F" w14:textId="34A6E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232" w:type="pct"/>
          </w:tcPr>
          <w:p w14:paraId="22C8E011" w14:textId="0204518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6" w:type="pct"/>
          </w:tcPr>
          <w:p w14:paraId="0F48A0C7" w14:textId="7AB7CE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04CB966" w14:textId="787CE2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A71665B" w14:textId="6A00A3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7B7084E6" w14:textId="359F1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F9AFAA1" w14:textId="77777777" w:rsidTr="000C2718">
        <w:tc>
          <w:tcPr>
            <w:tcW w:w="464" w:type="pct"/>
          </w:tcPr>
          <w:p w14:paraId="0666990E" w14:textId="178DBF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R4-2109343</w:t>
            </w:r>
          </w:p>
        </w:tc>
        <w:tc>
          <w:tcPr>
            <w:tcW w:w="927" w:type="pct"/>
          </w:tcPr>
          <w:p w14:paraId="290A5B0B" w14:textId="33F33A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FR2 -R17</w:t>
            </w:r>
          </w:p>
        </w:tc>
        <w:tc>
          <w:tcPr>
            <w:tcW w:w="829" w:type="pct"/>
          </w:tcPr>
          <w:p w14:paraId="0D538E3D" w14:textId="151A6F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59847A73" w14:textId="323DA6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A5A61C6" w14:textId="021C60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1907</w:t>
            </w:r>
          </w:p>
        </w:tc>
        <w:tc>
          <w:tcPr>
            <w:tcW w:w="232" w:type="pct"/>
          </w:tcPr>
          <w:p w14:paraId="0865B42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BD4A75" w14:textId="15AC97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8DE41DF" w14:textId="194E61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191D9E9" w14:textId="6F0817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13618794" w14:textId="247E5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B974C6F" w14:textId="77777777" w:rsidTr="000C2718">
        <w:tc>
          <w:tcPr>
            <w:tcW w:w="464" w:type="pct"/>
          </w:tcPr>
          <w:p w14:paraId="215D82B0" w14:textId="065C1F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R4-2109374</w:t>
            </w:r>
          </w:p>
        </w:tc>
        <w:tc>
          <w:tcPr>
            <w:tcW w:w="927" w:type="pct"/>
          </w:tcPr>
          <w:p w14:paraId="1B6B5F79" w14:textId="172608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R17</w:t>
            </w:r>
          </w:p>
        </w:tc>
        <w:tc>
          <w:tcPr>
            <w:tcW w:w="829" w:type="pct"/>
          </w:tcPr>
          <w:p w14:paraId="013A6E04" w14:textId="292B6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99B46C0" w14:textId="017DF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4F60F8B" w14:textId="588C03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1908</w:t>
            </w:r>
          </w:p>
        </w:tc>
        <w:tc>
          <w:tcPr>
            <w:tcW w:w="232" w:type="pct"/>
          </w:tcPr>
          <w:p w14:paraId="3EBEF3A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9540CE" w14:textId="0E75BD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E3E617" w14:textId="55E41E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7FEF699" w14:textId="2B6C69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5B46F0F8" w14:textId="792511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AA0B6FE" w14:textId="77777777" w:rsidTr="000C2718">
        <w:tc>
          <w:tcPr>
            <w:tcW w:w="464" w:type="pct"/>
          </w:tcPr>
          <w:p w14:paraId="048CBDA9" w14:textId="029929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R4-2109416</w:t>
            </w:r>
          </w:p>
        </w:tc>
        <w:tc>
          <w:tcPr>
            <w:tcW w:w="927" w:type="pct"/>
          </w:tcPr>
          <w:p w14:paraId="2654B7BD" w14:textId="48CF99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829" w:type="pct"/>
          </w:tcPr>
          <w:p w14:paraId="1B19A21B" w14:textId="5F3208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 </w:t>
            </w:r>
          </w:p>
        </w:tc>
        <w:tc>
          <w:tcPr>
            <w:tcW w:w="336" w:type="pct"/>
          </w:tcPr>
          <w:p w14:paraId="416CB47C" w14:textId="1D7106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254C840" w14:textId="141A3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1909</w:t>
            </w:r>
          </w:p>
        </w:tc>
        <w:tc>
          <w:tcPr>
            <w:tcW w:w="232" w:type="pct"/>
          </w:tcPr>
          <w:p w14:paraId="0992F28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6DFBA1" w14:textId="4D551C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75B4C3C" w14:textId="552B98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48874EA" w14:textId="048661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1F9E3B0" w14:textId="324D02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7D7B362" w14:textId="77777777" w:rsidTr="000C2718">
        <w:tc>
          <w:tcPr>
            <w:tcW w:w="464" w:type="pct"/>
          </w:tcPr>
          <w:p w14:paraId="258FD796" w14:textId="79097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R4-2109523</w:t>
            </w:r>
          </w:p>
        </w:tc>
        <w:tc>
          <w:tcPr>
            <w:tcW w:w="927" w:type="pct"/>
          </w:tcPr>
          <w:p w14:paraId="1A4E4C6B" w14:textId="7A7F0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829" w:type="pct"/>
          </w:tcPr>
          <w:p w14:paraId="48D65DD1" w14:textId="75D0C2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62D9F690" w14:textId="64B3A5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ED4D1C5" w14:textId="5AD4BD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1910</w:t>
            </w:r>
          </w:p>
        </w:tc>
        <w:tc>
          <w:tcPr>
            <w:tcW w:w="232" w:type="pct"/>
          </w:tcPr>
          <w:p w14:paraId="25805C2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5BA84B" w14:textId="2E64EE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F542F91" w14:textId="7122EF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BB1C436" w14:textId="645A35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4DC1333E" w14:textId="73D0CA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2792D89" w14:textId="77777777" w:rsidTr="000C2718">
        <w:tc>
          <w:tcPr>
            <w:tcW w:w="464" w:type="pct"/>
          </w:tcPr>
          <w:p w14:paraId="0D9F937E" w14:textId="2DD4CD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R4-2109524</w:t>
            </w:r>
          </w:p>
        </w:tc>
        <w:tc>
          <w:tcPr>
            <w:tcW w:w="927" w:type="pct"/>
          </w:tcPr>
          <w:p w14:paraId="3DE9EF70" w14:textId="57D0A4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829" w:type="pct"/>
          </w:tcPr>
          <w:p w14:paraId="52936B09" w14:textId="7A3DB2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7C7E1FD1" w14:textId="2BE6D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D97962E" w14:textId="52B25F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1911</w:t>
            </w:r>
          </w:p>
        </w:tc>
        <w:tc>
          <w:tcPr>
            <w:tcW w:w="232" w:type="pct"/>
          </w:tcPr>
          <w:p w14:paraId="0B6922E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6DAB1F" w14:textId="2013CF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94AB9FA" w14:textId="330AD4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2CD6D02" w14:textId="418A35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7DDBC09C" w14:textId="6E32E2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0AAE91D" w14:textId="77777777" w:rsidTr="000C2718">
        <w:tc>
          <w:tcPr>
            <w:tcW w:w="464" w:type="pct"/>
          </w:tcPr>
          <w:p w14:paraId="46B6DF45" w14:textId="07BDB5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927" w:type="pct"/>
          </w:tcPr>
          <w:p w14:paraId="70A023DE" w14:textId="13F769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829" w:type="pct"/>
          </w:tcPr>
          <w:p w14:paraId="4A8CF8A1" w14:textId="1591A2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1D2B116E" w14:textId="0F0565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84873BE" w14:textId="5D20B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1912</w:t>
            </w:r>
          </w:p>
        </w:tc>
        <w:tc>
          <w:tcPr>
            <w:tcW w:w="232" w:type="pct"/>
          </w:tcPr>
          <w:p w14:paraId="2E8CFE2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FE74CE" w14:textId="4AF80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9D3F8D9" w14:textId="27FF8B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3FE79F7" w14:textId="119A87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3499F078" w14:textId="7052F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73F42FB" w14:textId="77777777" w:rsidTr="000C2718">
        <w:tc>
          <w:tcPr>
            <w:tcW w:w="464" w:type="pct"/>
          </w:tcPr>
          <w:p w14:paraId="32BE1E4F" w14:textId="10F97A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  <w:tc>
          <w:tcPr>
            <w:tcW w:w="927" w:type="pct"/>
          </w:tcPr>
          <w:p w14:paraId="429D94F7" w14:textId="4DDBF4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829" w:type="pct"/>
          </w:tcPr>
          <w:p w14:paraId="3268A086" w14:textId="0A41D6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72E2F185" w14:textId="1ADA9A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758680B" w14:textId="4F5CFF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1912</w:t>
            </w:r>
          </w:p>
        </w:tc>
        <w:tc>
          <w:tcPr>
            <w:tcW w:w="232" w:type="pct"/>
          </w:tcPr>
          <w:p w14:paraId="659C10B0" w14:textId="3DB2EDC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F390D99" w14:textId="145885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ACB825F" w14:textId="22FE69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C553D8C" w14:textId="151703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694" w:type="pct"/>
          </w:tcPr>
          <w:p w14:paraId="5D26DED4" w14:textId="2EF6B8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51ACB2" w14:textId="77777777" w:rsidTr="000C2718">
        <w:tc>
          <w:tcPr>
            <w:tcW w:w="464" w:type="pct"/>
          </w:tcPr>
          <w:p w14:paraId="34821952" w14:textId="3A5B00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927" w:type="pct"/>
          </w:tcPr>
          <w:p w14:paraId="7E12206C" w14:textId="503403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829" w:type="pct"/>
          </w:tcPr>
          <w:p w14:paraId="1872D3EF" w14:textId="768169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083945AE" w14:textId="5DC83B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832CD20" w14:textId="658E38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1913</w:t>
            </w:r>
          </w:p>
        </w:tc>
        <w:tc>
          <w:tcPr>
            <w:tcW w:w="232" w:type="pct"/>
          </w:tcPr>
          <w:p w14:paraId="6FF3FED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848379" w14:textId="1C2859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CB4C573" w14:textId="5303BC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E07966E" w14:textId="51719E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0422E902" w14:textId="0ECB95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E5AAA54" w14:textId="77777777" w:rsidTr="000C2718">
        <w:tc>
          <w:tcPr>
            <w:tcW w:w="464" w:type="pct"/>
          </w:tcPr>
          <w:p w14:paraId="235FA698" w14:textId="07452E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  <w:tc>
          <w:tcPr>
            <w:tcW w:w="927" w:type="pct"/>
          </w:tcPr>
          <w:p w14:paraId="2786DD4D" w14:textId="04171C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829" w:type="pct"/>
          </w:tcPr>
          <w:p w14:paraId="7BE4A2C5" w14:textId="05A6A5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0D454A91" w14:textId="651C51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4A5ED7" w14:textId="0A6E4E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1913</w:t>
            </w:r>
          </w:p>
        </w:tc>
        <w:tc>
          <w:tcPr>
            <w:tcW w:w="232" w:type="pct"/>
          </w:tcPr>
          <w:p w14:paraId="5E25207E" w14:textId="44C3594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15C5910" w14:textId="1545D7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ED1AC1A" w14:textId="336A60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CC453DD" w14:textId="12F9CF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694" w:type="pct"/>
          </w:tcPr>
          <w:p w14:paraId="02D206C7" w14:textId="1494CA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C4A704E" w14:textId="77777777" w:rsidTr="000C2718">
        <w:tc>
          <w:tcPr>
            <w:tcW w:w="464" w:type="pct"/>
          </w:tcPr>
          <w:p w14:paraId="403A6E38" w14:textId="5EC338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927" w:type="pct"/>
          </w:tcPr>
          <w:p w14:paraId="1CA33802" w14:textId="026224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829" w:type="pct"/>
          </w:tcPr>
          <w:p w14:paraId="3CA85A27" w14:textId="0A232D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336" w:type="pct"/>
          </w:tcPr>
          <w:p w14:paraId="21975134" w14:textId="029142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512F2DC" w14:textId="19AE2C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232" w:type="pct"/>
          </w:tcPr>
          <w:p w14:paraId="02FBB9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E171CC0" w14:textId="49DCBE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7B698B8" w14:textId="349289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30D8058" w14:textId="74BB14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58017DF8" w14:textId="480271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89A2592" w14:textId="77777777" w:rsidTr="000C2718">
        <w:tc>
          <w:tcPr>
            <w:tcW w:w="464" w:type="pct"/>
          </w:tcPr>
          <w:p w14:paraId="2668ACF8" w14:textId="4CA038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  <w:tc>
          <w:tcPr>
            <w:tcW w:w="927" w:type="pct"/>
          </w:tcPr>
          <w:p w14:paraId="18C071A0" w14:textId="39ABB2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test case on NR </w:t>
            </w:r>
            <w:r>
              <w:rPr>
                <w:sz w:val="16"/>
              </w:rPr>
              <w:lastRenderedPageBreak/>
              <w:t>intra-frequency cell reselection for HST</w:t>
            </w:r>
          </w:p>
        </w:tc>
        <w:tc>
          <w:tcPr>
            <w:tcW w:w="829" w:type="pct"/>
          </w:tcPr>
          <w:p w14:paraId="29D3BE33" w14:textId="0AE998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CMCC</w:t>
            </w:r>
          </w:p>
        </w:tc>
        <w:tc>
          <w:tcPr>
            <w:tcW w:w="336" w:type="pct"/>
          </w:tcPr>
          <w:p w14:paraId="3B347169" w14:textId="3E8F45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5EF9C8A" w14:textId="196824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232" w:type="pct"/>
          </w:tcPr>
          <w:p w14:paraId="34553A57" w14:textId="4B5C300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4ABFE23" w14:textId="2AAC01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215" w:type="pct"/>
          </w:tcPr>
          <w:p w14:paraId="15415916" w14:textId="23C038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844" w:type="pct"/>
          </w:tcPr>
          <w:p w14:paraId="070368B4" w14:textId="20320E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28D46E59" w14:textId="3B57BA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710F5CD" w14:textId="77777777" w:rsidTr="000C2718">
        <w:tc>
          <w:tcPr>
            <w:tcW w:w="464" w:type="pct"/>
          </w:tcPr>
          <w:p w14:paraId="5EDAD5F4" w14:textId="20B28D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R4-2109553</w:t>
            </w:r>
          </w:p>
        </w:tc>
        <w:tc>
          <w:tcPr>
            <w:tcW w:w="927" w:type="pct"/>
          </w:tcPr>
          <w:p w14:paraId="0C4EE09D" w14:textId="7CD8C0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829" w:type="pct"/>
          </w:tcPr>
          <w:p w14:paraId="490B9AE3" w14:textId="226187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D41C49D" w14:textId="12A64B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F20A62F" w14:textId="109FF7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1915</w:t>
            </w:r>
          </w:p>
        </w:tc>
        <w:tc>
          <w:tcPr>
            <w:tcW w:w="232" w:type="pct"/>
          </w:tcPr>
          <w:p w14:paraId="6294292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FC5D7D" w14:textId="63F58B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49B82D1" w14:textId="5E01AE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F64FCF" w14:textId="01880C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2060A7C5" w14:textId="5B5FC5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13F86040" w14:textId="77777777" w:rsidTr="000C2718">
        <w:tc>
          <w:tcPr>
            <w:tcW w:w="464" w:type="pct"/>
          </w:tcPr>
          <w:p w14:paraId="510838AB" w14:textId="3A913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R4-2109554</w:t>
            </w:r>
          </w:p>
        </w:tc>
        <w:tc>
          <w:tcPr>
            <w:tcW w:w="927" w:type="pct"/>
          </w:tcPr>
          <w:p w14:paraId="4372EA50" w14:textId="6F7423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829" w:type="pct"/>
          </w:tcPr>
          <w:p w14:paraId="2A93D202" w14:textId="55953A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3EC737E" w14:textId="58DF59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117574E" w14:textId="0B6F2B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1916</w:t>
            </w:r>
          </w:p>
        </w:tc>
        <w:tc>
          <w:tcPr>
            <w:tcW w:w="232" w:type="pct"/>
          </w:tcPr>
          <w:p w14:paraId="177D1D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5DFEE57" w14:textId="42F65C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AC75B77" w14:textId="003636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D0CD897" w14:textId="3AE2A0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70DE1C80" w14:textId="2345C2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0DD86BF" w14:textId="77777777" w:rsidTr="000C2718">
        <w:tc>
          <w:tcPr>
            <w:tcW w:w="464" w:type="pct"/>
          </w:tcPr>
          <w:p w14:paraId="7243E516" w14:textId="2D873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R4-2108321</w:t>
            </w:r>
          </w:p>
        </w:tc>
        <w:tc>
          <w:tcPr>
            <w:tcW w:w="927" w:type="pct"/>
          </w:tcPr>
          <w:p w14:paraId="31B86B4A" w14:textId="386846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829" w:type="pct"/>
          </w:tcPr>
          <w:p w14:paraId="0AF8B7C0" w14:textId="1358BD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2ADE744" w14:textId="4E7C2D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48DDD1D" w14:textId="0CF519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1917</w:t>
            </w:r>
          </w:p>
        </w:tc>
        <w:tc>
          <w:tcPr>
            <w:tcW w:w="232" w:type="pct"/>
          </w:tcPr>
          <w:p w14:paraId="3168915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39C34A9" w14:textId="31F1D7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A9CF582" w14:textId="25D4AC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2836C52" w14:textId="6ADDFD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26DF5571" w14:textId="61580E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217548" w14:paraId="5CC56E6C" w14:textId="77777777" w:rsidTr="000C2718">
        <w:tc>
          <w:tcPr>
            <w:tcW w:w="464" w:type="pct"/>
          </w:tcPr>
          <w:p w14:paraId="53EDFF6B" w14:textId="1D2A1D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927" w:type="pct"/>
          </w:tcPr>
          <w:p w14:paraId="6C6C85DC" w14:textId="73B499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829" w:type="pct"/>
          </w:tcPr>
          <w:p w14:paraId="1A582888" w14:textId="726AF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317BA8E" w14:textId="0C5DA0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05CA891" w14:textId="7EF4F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1917</w:t>
            </w:r>
          </w:p>
        </w:tc>
        <w:tc>
          <w:tcPr>
            <w:tcW w:w="232" w:type="pct"/>
          </w:tcPr>
          <w:p w14:paraId="7DBB610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885EC50" w14:textId="1623ED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C785B6" w14:textId="7B5D59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561905A" w14:textId="474303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1AEBA27E" w14:textId="70E8F8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F4D1B1B" w14:textId="77777777" w:rsidTr="000C2718">
        <w:tc>
          <w:tcPr>
            <w:tcW w:w="464" w:type="pct"/>
          </w:tcPr>
          <w:p w14:paraId="10754A36" w14:textId="2C15CD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R4-2109556</w:t>
            </w:r>
          </w:p>
        </w:tc>
        <w:tc>
          <w:tcPr>
            <w:tcW w:w="927" w:type="pct"/>
          </w:tcPr>
          <w:p w14:paraId="7EACB003" w14:textId="5B664B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829" w:type="pct"/>
          </w:tcPr>
          <w:p w14:paraId="41E95E59" w14:textId="7E7C5F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0D54E88" w14:textId="046F44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23274DA" w14:textId="3BACFF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1918</w:t>
            </w:r>
          </w:p>
        </w:tc>
        <w:tc>
          <w:tcPr>
            <w:tcW w:w="232" w:type="pct"/>
          </w:tcPr>
          <w:p w14:paraId="64B980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B8655C8" w14:textId="76C7EB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B95A3FD" w14:textId="6E94E8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6C0DB95" w14:textId="61AA11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4FB49F39" w14:textId="5466E4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7FA0BE3" w14:textId="77777777" w:rsidTr="000C2718">
        <w:tc>
          <w:tcPr>
            <w:tcW w:w="464" w:type="pct"/>
          </w:tcPr>
          <w:p w14:paraId="4C85AF7C" w14:textId="2EA6F6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R4-2109564</w:t>
            </w:r>
          </w:p>
        </w:tc>
        <w:tc>
          <w:tcPr>
            <w:tcW w:w="927" w:type="pct"/>
          </w:tcPr>
          <w:p w14:paraId="3FAA04E2" w14:textId="564A9F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CR:Correction on SRS carrier switching</w:t>
            </w:r>
          </w:p>
        </w:tc>
        <w:tc>
          <w:tcPr>
            <w:tcW w:w="829" w:type="pct"/>
          </w:tcPr>
          <w:p w14:paraId="788A2DF6" w14:textId="07D7E0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68122ABB" w14:textId="7FC7C2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BFE2539" w14:textId="2D7409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1919</w:t>
            </w:r>
          </w:p>
        </w:tc>
        <w:tc>
          <w:tcPr>
            <w:tcW w:w="232" w:type="pct"/>
          </w:tcPr>
          <w:p w14:paraId="7FE6B4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AD464E" w14:textId="5797EE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26EFDDF" w14:textId="7AB318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70E1E32" w14:textId="43C4C6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13A910E6" w14:textId="6F0DAE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5ACE480F" w14:textId="77777777" w:rsidTr="000C2718">
        <w:tc>
          <w:tcPr>
            <w:tcW w:w="464" w:type="pct"/>
          </w:tcPr>
          <w:p w14:paraId="5A124F80" w14:textId="36AF45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R4-2109565</w:t>
            </w:r>
          </w:p>
        </w:tc>
        <w:tc>
          <w:tcPr>
            <w:tcW w:w="927" w:type="pct"/>
          </w:tcPr>
          <w:p w14:paraId="0B80BC8B" w14:textId="7D0C5E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RRM congestion control test cases for NR V2X</w:t>
            </w:r>
          </w:p>
        </w:tc>
        <w:tc>
          <w:tcPr>
            <w:tcW w:w="829" w:type="pct"/>
          </w:tcPr>
          <w:p w14:paraId="64CDC835" w14:textId="5E8605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45867D6F" w14:textId="56972D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386DF8B" w14:textId="00C315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1920</w:t>
            </w:r>
          </w:p>
        </w:tc>
        <w:tc>
          <w:tcPr>
            <w:tcW w:w="232" w:type="pct"/>
          </w:tcPr>
          <w:p w14:paraId="783AB7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A3770C" w14:textId="572B77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D1B065D" w14:textId="39A5F1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0CFF321" w14:textId="2E3599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694" w:type="pct"/>
          </w:tcPr>
          <w:p w14:paraId="54AF0E8E" w14:textId="5946C0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86CF70" w14:textId="77777777" w:rsidTr="000C2718">
        <w:tc>
          <w:tcPr>
            <w:tcW w:w="464" w:type="pct"/>
          </w:tcPr>
          <w:p w14:paraId="516C5AD4" w14:textId="51D0D3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927" w:type="pct"/>
          </w:tcPr>
          <w:p w14:paraId="44E5495D" w14:textId="536010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829" w:type="pct"/>
          </w:tcPr>
          <w:p w14:paraId="2B3C402A" w14:textId="27632F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41765AC2" w14:textId="23154A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4849399" w14:textId="02EA4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1921</w:t>
            </w:r>
          </w:p>
        </w:tc>
        <w:tc>
          <w:tcPr>
            <w:tcW w:w="232" w:type="pct"/>
          </w:tcPr>
          <w:p w14:paraId="1D1F4D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F0812E" w14:textId="70DF49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998AE0F" w14:textId="4124CF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15A41F3" w14:textId="3C2D42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5EA0F293" w14:textId="2F5074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F746889" w14:textId="77777777" w:rsidTr="000C2718">
        <w:tc>
          <w:tcPr>
            <w:tcW w:w="464" w:type="pct"/>
          </w:tcPr>
          <w:p w14:paraId="1C4C5CC2" w14:textId="2FDB42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  <w:tc>
          <w:tcPr>
            <w:tcW w:w="927" w:type="pct"/>
          </w:tcPr>
          <w:p w14:paraId="388F3147" w14:textId="09A0CB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829" w:type="pct"/>
          </w:tcPr>
          <w:p w14:paraId="68625079" w14:textId="78B5C9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MediaTek</w:t>
            </w:r>
          </w:p>
        </w:tc>
        <w:tc>
          <w:tcPr>
            <w:tcW w:w="336" w:type="pct"/>
          </w:tcPr>
          <w:p w14:paraId="1EB63070" w14:textId="71007F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E6D038A" w14:textId="3B3A8E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1921</w:t>
            </w:r>
          </w:p>
        </w:tc>
        <w:tc>
          <w:tcPr>
            <w:tcW w:w="232" w:type="pct"/>
          </w:tcPr>
          <w:p w14:paraId="472DB094" w14:textId="5078FDD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EDC09BD" w14:textId="4CAF16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A6E67B0" w14:textId="73F718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88C7E1E" w14:textId="696F3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60CEFAB2" w14:textId="6AE98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402D08A" w14:textId="77777777" w:rsidTr="000C2718">
        <w:tc>
          <w:tcPr>
            <w:tcW w:w="464" w:type="pct"/>
          </w:tcPr>
          <w:p w14:paraId="326C1C52" w14:textId="4B0700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927" w:type="pct"/>
          </w:tcPr>
          <w:p w14:paraId="78875758" w14:textId="66AEA5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829" w:type="pct"/>
          </w:tcPr>
          <w:p w14:paraId="7B2EB7D6" w14:textId="550F26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4A4F8A19" w14:textId="41447C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871B693" w14:textId="7B5D94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1922</w:t>
            </w:r>
          </w:p>
        </w:tc>
        <w:tc>
          <w:tcPr>
            <w:tcW w:w="232" w:type="pct"/>
          </w:tcPr>
          <w:p w14:paraId="6D7608E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408E83" w14:textId="502477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BA81687" w14:textId="22117F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74F1D7" w14:textId="1455FB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136E92CF" w14:textId="41A0B2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459A0EC" w14:textId="77777777" w:rsidTr="000C2718">
        <w:tc>
          <w:tcPr>
            <w:tcW w:w="464" w:type="pct"/>
          </w:tcPr>
          <w:p w14:paraId="5FA59CFF" w14:textId="5D7F6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  <w:tc>
          <w:tcPr>
            <w:tcW w:w="927" w:type="pct"/>
          </w:tcPr>
          <w:p w14:paraId="6F84CAEF" w14:textId="7B99D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829" w:type="pct"/>
          </w:tcPr>
          <w:p w14:paraId="546A2D08" w14:textId="58413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084E6FA4" w14:textId="590DB2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41D90FD" w14:textId="7D9571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1922</w:t>
            </w:r>
          </w:p>
        </w:tc>
        <w:tc>
          <w:tcPr>
            <w:tcW w:w="232" w:type="pct"/>
          </w:tcPr>
          <w:p w14:paraId="3D500C68" w14:textId="693DB6E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2F8CB19" w14:textId="7F9E7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D944556" w14:textId="7D0A3D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C34EA7B" w14:textId="0CD3AB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35143C4A" w14:textId="2F6A20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1CF8FC8" w14:textId="77777777" w:rsidTr="000C2718">
        <w:tc>
          <w:tcPr>
            <w:tcW w:w="464" w:type="pct"/>
          </w:tcPr>
          <w:p w14:paraId="2CCECF60" w14:textId="52CBD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927" w:type="pct"/>
          </w:tcPr>
          <w:p w14:paraId="14F64DD9" w14:textId="7080D2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829" w:type="pct"/>
          </w:tcPr>
          <w:p w14:paraId="48154B9C" w14:textId="191824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740267FA" w14:textId="4E2B35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B5BC687" w14:textId="6AA7AD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1923</w:t>
            </w:r>
          </w:p>
        </w:tc>
        <w:tc>
          <w:tcPr>
            <w:tcW w:w="232" w:type="pct"/>
          </w:tcPr>
          <w:p w14:paraId="2ADBE15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5FA3B6" w14:textId="3DBC9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0185B4E" w14:textId="07B4EE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737F2D" w14:textId="433D6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06E2B1E7" w14:textId="259B26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490BAFE" w14:textId="77777777" w:rsidTr="000C2718">
        <w:tc>
          <w:tcPr>
            <w:tcW w:w="464" w:type="pct"/>
          </w:tcPr>
          <w:p w14:paraId="1F0CF2E0" w14:textId="1F6295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  <w:tc>
          <w:tcPr>
            <w:tcW w:w="927" w:type="pct"/>
          </w:tcPr>
          <w:p w14:paraId="4ECE2D6D" w14:textId="24060A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829" w:type="pct"/>
          </w:tcPr>
          <w:p w14:paraId="56B19553" w14:textId="16D763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75BA6C1D" w14:textId="602094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BD28202" w14:textId="5CE5F9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1923</w:t>
            </w:r>
          </w:p>
        </w:tc>
        <w:tc>
          <w:tcPr>
            <w:tcW w:w="232" w:type="pct"/>
          </w:tcPr>
          <w:p w14:paraId="25D248BE" w14:textId="7D9BF86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F3D557A" w14:textId="6395E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F04E27E" w14:textId="096445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71C5F4" w14:textId="66B8C6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5CC3F4BC" w14:textId="59A7F0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20FC9BF" w14:textId="77777777" w:rsidTr="000C2718">
        <w:tc>
          <w:tcPr>
            <w:tcW w:w="464" w:type="pct"/>
          </w:tcPr>
          <w:p w14:paraId="72F95DB5" w14:textId="32BB53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R4-2109620</w:t>
            </w:r>
          </w:p>
        </w:tc>
        <w:tc>
          <w:tcPr>
            <w:tcW w:w="927" w:type="pct"/>
          </w:tcPr>
          <w:p w14:paraId="638CD4B9" w14:textId="577173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829" w:type="pct"/>
          </w:tcPr>
          <w:p w14:paraId="2CC9B3AC" w14:textId="3659BA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50FE87A1" w14:textId="2B4C56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FA60387" w14:textId="2A9CF1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1924</w:t>
            </w:r>
          </w:p>
        </w:tc>
        <w:tc>
          <w:tcPr>
            <w:tcW w:w="232" w:type="pct"/>
          </w:tcPr>
          <w:p w14:paraId="2EE23C4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2FD274" w14:textId="61E24F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A97160" w14:textId="421A29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86F436C" w14:textId="00B243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2F7A4E04" w14:textId="51DA60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30EB52" w14:textId="77777777" w:rsidTr="000C2718">
        <w:tc>
          <w:tcPr>
            <w:tcW w:w="464" w:type="pct"/>
          </w:tcPr>
          <w:p w14:paraId="7FB7A5BD" w14:textId="45C07E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R4-2109621</w:t>
            </w:r>
          </w:p>
        </w:tc>
        <w:tc>
          <w:tcPr>
            <w:tcW w:w="927" w:type="pct"/>
          </w:tcPr>
          <w:p w14:paraId="435E346D" w14:textId="04C4F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829" w:type="pct"/>
          </w:tcPr>
          <w:p w14:paraId="100E21AD" w14:textId="12B0A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092EA8CB" w14:textId="1D97A5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E0E1709" w14:textId="5DC04D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1925</w:t>
            </w:r>
          </w:p>
        </w:tc>
        <w:tc>
          <w:tcPr>
            <w:tcW w:w="232" w:type="pct"/>
          </w:tcPr>
          <w:p w14:paraId="5D96A3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04153E" w14:textId="355F03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2AFDBEA" w14:textId="190711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F948B87" w14:textId="3F3C1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0B9AD0E" w14:textId="7FB54A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3A8D55E2" w14:textId="77777777" w:rsidTr="000C2718">
        <w:tc>
          <w:tcPr>
            <w:tcW w:w="464" w:type="pct"/>
          </w:tcPr>
          <w:p w14:paraId="0A6F1F5A" w14:textId="5B248A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R4-2109622</w:t>
            </w:r>
          </w:p>
        </w:tc>
        <w:tc>
          <w:tcPr>
            <w:tcW w:w="927" w:type="pct"/>
          </w:tcPr>
          <w:p w14:paraId="641264C8" w14:textId="23E9FF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829" w:type="pct"/>
          </w:tcPr>
          <w:p w14:paraId="30B1497D" w14:textId="6306F7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1C5D0B6A" w14:textId="1D5FF9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88BB487" w14:textId="05FE4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1926</w:t>
            </w:r>
          </w:p>
        </w:tc>
        <w:tc>
          <w:tcPr>
            <w:tcW w:w="232" w:type="pct"/>
          </w:tcPr>
          <w:p w14:paraId="629982C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63AB6B4" w14:textId="0776DF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57FE9E4" w14:textId="76782A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73C82C8" w14:textId="7B00C0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771F9EB" w14:textId="66F0BE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19BE365" w14:textId="77777777" w:rsidTr="000C2718">
        <w:tc>
          <w:tcPr>
            <w:tcW w:w="464" w:type="pct"/>
          </w:tcPr>
          <w:p w14:paraId="30631381" w14:textId="346F88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R4-2109623</w:t>
            </w:r>
          </w:p>
        </w:tc>
        <w:tc>
          <w:tcPr>
            <w:tcW w:w="927" w:type="pct"/>
          </w:tcPr>
          <w:p w14:paraId="63F014BA" w14:textId="35E615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829" w:type="pct"/>
          </w:tcPr>
          <w:p w14:paraId="0C580DBF" w14:textId="56C3F7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29141AA0" w14:textId="36F657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34E357C" w14:textId="237DF4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1927</w:t>
            </w:r>
          </w:p>
        </w:tc>
        <w:tc>
          <w:tcPr>
            <w:tcW w:w="232" w:type="pct"/>
          </w:tcPr>
          <w:p w14:paraId="6A6682D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B6D6DC" w14:textId="32108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65DBBD1" w14:textId="3F6A7C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4FB318C" w14:textId="733ECF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3A87BA3" w14:textId="4BADE7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48E40EC" w14:textId="77777777" w:rsidTr="000C2718">
        <w:tc>
          <w:tcPr>
            <w:tcW w:w="464" w:type="pct"/>
          </w:tcPr>
          <w:p w14:paraId="072AFA32" w14:textId="205D86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927" w:type="pct"/>
          </w:tcPr>
          <w:p w14:paraId="16CD1207" w14:textId="3EFD1A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829" w:type="pct"/>
          </w:tcPr>
          <w:p w14:paraId="5439636B" w14:textId="0EE84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38A7E7A6" w14:textId="7FE6C1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C6E94BD" w14:textId="52A67D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1928</w:t>
            </w:r>
          </w:p>
        </w:tc>
        <w:tc>
          <w:tcPr>
            <w:tcW w:w="232" w:type="pct"/>
          </w:tcPr>
          <w:p w14:paraId="594CCA6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FEF1DE" w14:textId="581B9E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C91C0EA" w14:textId="36A14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EA2C72B" w14:textId="63BD9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5BFA79F" w14:textId="7BA142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813430E" w14:textId="77777777" w:rsidTr="000C2718">
        <w:tc>
          <w:tcPr>
            <w:tcW w:w="464" w:type="pct"/>
          </w:tcPr>
          <w:p w14:paraId="67A78FFF" w14:textId="360023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  <w:tc>
          <w:tcPr>
            <w:tcW w:w="927" w:type="pct"/>
          </w:tcPr>
          <w:p w14:paraId="224C298B" w14:textId="3E6F7C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829" w:type="pct"/>
          </w:tcPr>
          <w:p w14:paraId="5EE26F4B" w14:textId="5601DA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2FD47A1F" w14:textId="2023FE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55DC3FE" w14:textId="1FE47C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1928</w:t>
            </w:r>
          </w:p>
        </w:tc>
        <w:tc>
          <w:tcPr>
            <w:tcW w:w="232" w:type="pct"/>
          </w:tcPr>
          <w:p w14:paraId="79349ABF" w14:textId="1B79EFD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221896B" w14:textId="2FF342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BA1CDC7" w14:textId="223AE8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60012A" w14:textId="49031E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3199919" w14:textId="17C830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C1A5E8" w14:textId="77777777" w:rsidTr="000C2718">
        <w:tc>
          <w:tcPr>
            <w:tcW w:w="464" w:type="pct"/>
          </w:tcPr>
          <w:p w14:paraId="07A03A4C" w14:textId="0B06B2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927" w:type="pct"/>
          </w:tcPr>
          <w:p w14:paraId="28E9354D" w14:textId="1B088C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829" w:type="pct"/>
          </w:tcPr>
          <w:p w14:paraId="15AE8D96" w14:textId="31F91D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47A7953" w14:textId="3CDCAF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98D4A15" w14:textId="7955EB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1929</w:t>
            </w:r>
          </w:p>
        </w:tc>
        <w:tc>
          <w:tcPr>
            <w:tcW w:w="232" w:type="pct"/>
          </w:tcPr>
          <w:p w14:paraId="4C5FD4C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373C020" w14:textId="7025E3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A9E4492" w14:textId="78853C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4B970AE" w14:textId="2A5C90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9247C4E" w14:textId="3C1566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48CD6B3" w14:textId="77777777" w:rsidTr="000C2718">
        <w:tc>
          <w:tcPr>
            <w:tcW w:w="464" w:type="pct"/>
          </w:tcPr>
          <w:p w14:paraId="101FC7E1" w14:textId="2A1543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  <w:tc>
          <w:tcPr>
            <w:tcW w:w="927" w:type="pct"/>
          </w:tcPr>
          <w:p w14:paraId="2E43BD55" w14:textId="0CDDBB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829" w:type="pct"/>
          </w:tcPr>
          <w:p w14:paraId="77C3415D" w14:textId="316CAD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18AF84AC" w14:textId="315928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08185F0" w14:textId="447B3F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1929</w:t>
            </w:r>
          </w:p>
        </w:tc>
        <w:tc>
          <w:tcPr>
            <w:tcW w:w="232" w:type="pct"/>
          </w:tcPr>
          <w:p w14:paraId="23FC1EA8" w14:textId="473D481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A30DE09" w14:textId="150347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C2D24A" w14:textId="39E4E0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00A449D" w14:textId="1C866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4F70BCF" w14:textId="6B75C8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21DBFE" w14:textId="77777777" w:rsidTr="000C2718">
        <w:tc>
          <w:tcPr>
            <w:tcW w:w="464" w:type="pct"/>
          </w:tcPr>
          <w:p w14:paraId="4D3F739D" w14:textId="110188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927" w:type="pct"/>
          </w:tcPr>
          <w:p w14:paraId="16433E81" w14:textId="02DD64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the SS-RSRP difference value for SS-RSRP measurement </w:t>
            </w:r>
            <w:r>
              <w:rPr>
                <w:sz w:val="16"/>
              </w:rPr>
              <w:lastRenderedPageBreak/>
              <w:t>TC in R17</w:t>
            </w:r>
          </w:p>
        </w:tc>
        <w:tc>
          <w:tcPr>
            <w:tcW w:w="829" w:type="pct"/>
          </w:tcPr>
          <w:p w14:paraId="2CC1A6FE" w14:textId="026CD9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inc.</w:t>
            </w:r>
          </w:p>
        </w:tc>
        <w:tc>
          <w:tcPr>
            <w:tcW w:w="336" w:type="pct"/>
          </w:tcPr>
          <w:p w14:paraId="1C3026BB" w14:textId="24D67A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E4AA035" w14:textId="532F68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1930</w:t>
            </w:r>
          </w:p>
        </w:tc>
        <w:tc>
          <w:tcPr>
            <w:tcW w:w="232" w:type="pct"/>
          </w:tcPr>
          <w:p w14:paraId="0FF10E0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DB34D33" w14:textId="5CB63E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2A57BA3" w14:textId="569A57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184FB73" w14:textId="7A1EBE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5AF3F72" w14:textId="087B56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53788BE" w14:textId="77777777" w:rsidTr="000C2718">
        <w:tc>
          <w:tcPr>
            <w:tcW w:w="464" w:type="pct"/>
          </w:tcPr>
          <w:p w14:paraId="1EA879E3" w14:textId="1E85D7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  <w:tc>
          <w:tcPr>
            <w:tcW w:w="927" w:type="pct"/>
          </w:tcPr>
          <w:p w14:paraId="4058B4E2" w14:textId="0FA2D0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829" w:type="pct"/>
          </w:tcPr>
          <w:p w14:paraId="26201D84" w14:textId="74319B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39191B82" w14:textId="2E3496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34119CE" w14:textId="329078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1930</w:t>
            </w:r>
          </w:p>
        </w:tc>
        <w:tc>
          <w:tcPr>
            <w:tcW w:w="232" w:type="pct"/>
          </w:tcPr>
          <w:p w14:paraId="4387A391" w14:textId="6B65900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59AC033" w14:textId="325412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CCC4C27" w14:textId="5E5763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4925607" w14:textId="598CBC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CFB0690" w14:textId="0726B9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5A53FA" w14:textId="77777777" w:rsidTr="000C2718">
        <w:tc>
          <w:tcPr>
            <w:tcW w:w="464" w:type="pct"/>
          </w:tcPr>
          <w:p w14:paraId="62B1F475" w14:textId="16545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927" w:type="pct"/>
          </w:tcPr>
          <w:p w14:paraId="5FFC26DC" w14:textId="3BCB21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829" w:type="pct"/>
          </w:tcPr>
          <w:p w14:paraId="676BB783" w14:textId="7ADB25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2A6C0484" w14:textId="442B72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CF61353" w14:textId="51E39F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1931</w:t>
            </w:r>
          </w:p>
        </w:tc>
        <w:tc>
          <w:tcPr>
            <w:tcW w:w="232" w:type="pct"/>
          </w:tcPr>
          <w:p w14:paraId="575002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83E1DF" w14:textId="246013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57CE9DF" w14:textId="14EBB9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4250341" w14:textId="323000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AFA9607" w14:textId="76899C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35D7055" w14:textId="77777777" w:rsidTr="000C2718">
        <w:tc>
          <w:tcPr>
            <w:tcW w:w="464" w:type="pct"/>
          </w:tcPr>
          <w:p w14:paraId="2EA8211C" w14:textId="12AB61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  <w:tc>
          <w:tcPr>
            <w:tcW w:w="927" w:type="pct"/>
          </w:tcPr>
          <w:p w14:paraId="030AF89B" w14:textId="53C144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829" w:type="pct"/>
          </w:tcPr>
          <w:p w14:paraId="56F00615" w14:textId="3871C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5126412D" w14:textId="7F409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39F3B42" w14:textId="6BA7BA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1931</w:t>
            </w:r>
          </w:p>
        </w:tc>
        <w:tc>
          <w:tcPr>
            <w:tcW w:w="232" w:type="pct"/>
          </w:tcPr>
          <w:p w14:paraId="4EB119A2" w14:textId="1CBA554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B3140B4" w14:textId="3366A6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B8C25F7" w14:textId="041C41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A992FD9" w14:textId="4B173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1CD7DBD" w14:textId="53FFA8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890D7A" w14:textId="77777777" w:rsidTr="000C2718">
        <w:tc>
          <w:tcPr>
            <w:tcW w:w="464" w:type="pct"/>
          </w:tcPr>
          <w:p w14:paraId="54BAC2FD" w14:textId="38D6CC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927" w:type="pct"/>
          </w:tcPr>
          <w:p w14:paraId="1BD74B50" w14:textId="237A9E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829" w:type="pct"/>
          </w:tcPr>
          <w:p w14:paraId="2D710904" w14:textId="321B7A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473A6D5" w14:textId="632664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3D4250D" w14:textId="52E933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1932</w:t>
            </w:r>
          </w:p>
        </w:tc>
        <w:tc>
          <w:tcPr>
            <w:tcW w:w="232" w:type="pct"/>
          </w:tcPr>
          <w:p w14:paraId="3C9E3E3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C66DD3" w14:textId="5762C7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06FEBF3" w14:textId="039CA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0BBC13D" w14:textId="2AF01D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DF11394" w14:textId="58A9D8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0A17A9C" w14:textId="77777777" w:rsidTr="000C2718">
        <w:tc>
          <w:tcPr>
            <w:tcW w:w="464" w:type="pct"/>
          </w:tcPr>
          <w:p w14:paraId="1F9CC938" w14:textId="7DE9B7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  <w:tc>
          <w:tcPr>
            <w:tcW w:w="927" w:type="pct"/>
          </w:tcPr>
          <w:p w14:paraId="5CE01E51" w14:textId="0A29A5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829" w:type="pct"/>
          </w:tcPr>
          <w:p w14:paraId="1CF7F360" w14:textId="7AC186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F407D91" w14:textId="6D42E9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81E1FC3" w14:textId="3B0824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1932</w:t>
            </w:r>
          </w:p>
        </w:tc>
        <w:tc>
          <w:tcPr>
            <w:tcW w:w="232" w:type="pct"/>
          </w:tcPr>
          <w:p w14:paraId="56B52786" w14:textId="4278389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EBA158B" w14:textId="1920DA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3D97BD8" w14:textId="1C5AA1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970DB2C" w14:textId="5BFC52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994E852" w14:textId="79EEA1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6A6DBC3" w14:textId="77777777" w:rsidTr="000C2718">
        <w:tc>
          <w:tcPr>
            <w:tcW w:w="464" w:type="pct"/>
          </w:tcPr>
          <w:p w14:paraId="145363B7" w14:textId="7A49B5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927" w:type="pct"/>
          </w:tcPr>
          <w:p w14:paraId="5E251408" w14:textId="78B4E0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829" w:type="pct"/>
          </w:tcPr>
          <w:p w14:paraId="4F7E6BB8" w14:textId="4E16D5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3FF75280" w14:textId="5D1C2C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E24DE7B" w14:textId="1CDA1E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1933</w:t>
            </w:r>
          </w:p>
        </w:tc>
        <w:tc>
          <w:tcPr>
            <w:tcW w:w="232" w:type="pct"/>
          </w:tcPr>
          <w:p w14:paraId="3777D0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7FF079" w14:textId="76D084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9391025" w14:textId="387F47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D2D5281" w14:textId="05EBB0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EC2EA64" w14:textId="3DD91D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93DB7D3" w14:textId="77777777" w:rsidTr="000C2718">
        <w:tc>
          <w:tcPr>
            <w:tcW w:w="464" w:type="pct"/>
          </w:tcPr>
          <w:p w14:paraId="75CEFCF8" w14:textId="3FC1EA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  <w:tc>
          <w:tcPr>
            <w:tcW w:w="927" w:type="pct"/>
          </w:tcPr>
          <w:p w14:paraId="20CBA73D" w14:textId="0D5989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829" w:type="pct"/>
          </w:tcPr>
          <w:p w14:paraId="3FDB8D6D" w14:textId="3EFAC5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4CD6643" w14:textId="357715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D9061C" w14:textId="348233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1933</w:t>
            </w:r>
          </w:p>
        </w:tc>
        <w:tc>
          <w:tcPr>
            <w:tcW w:w="232" w:type="pct"/>
          </w:tcPr>
          <w:p w14:paraId="3ECC3DFC" w14:textId="0208978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C72AFE8" w14:textId="1EA91D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6D33C70" w14:textId="58E2AD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0C25068" w14:textId="0B2D2D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99376B3" w14:textId="5F28D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C76347" w14:textId="77777777" w:rsidTr="000C2718">
        <w:tc>
          <w:tcPr>
            <w:tcW w:w="464" w:type="pct"/>
          </w:tcPr>
          <w:p w14:paraId="41963BFF" w14:textId="223886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927" w:type="pct"/>
          </w:tcPr>
          <w:p w14:paraId="3B887A02" w14:textId="6D82BE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829" w:type="pct"/>
          </w:tcPr>
          <w:p w14:paraId="7DBD666E" w14:textId="4BC4EE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60F83A4" w14:textId="5CF9B2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C3A2A2D" w14:textId="723E68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232" w:type="pct"/>
          </w:tcPr>
          <w:p w14:paraId="5E710D5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21A7CEE" w14:textId="5F425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D378FA0" w14:textId="0E5070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78DCCD0" w14:textId="3EF65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35F6F951" w14:textId="0BD42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1FF5DD9" w14:textId="77777777" w:rsidTr="000C2718">
        <w:tc>
          <w:tcPr>
            <w:tcW w:w="464" w:type="pct"/>
          </w:tcPr>
          <w:p w14:paraId="09AE9B75" w14:textId="2CC016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  <w:tc>
          <w:tcPr>
            <w:tcW w:w="927" w:type="pct"/>
          </w:tcPr>
          <w:p w14:paraId="0A8E7ACC" w14:textId="602C97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829" w:type="pct"/>
          </w:tcPr>
          <w:p w14:paraId="1709ACCB" w14:textId="29C76E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936A290" w14:textId="62DD9F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0075EB4" w14:textId="6B4E6C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232" w:type="pct"/>
          </w:tcPr>
          <w:p w14:paraId="65C90AE9" w14:textId="3AB36BF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CB47FA8" w14:textId="104100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3924943" w14:textId="28CE42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E118BA4" w14:textId="0BDBA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02271FE6" w14:textId="04AD7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DD79C3E" w14:textId="77777777" w:rsidTr="000C2718">
        <w:tc>
          <w:tcPr>
            <w:tcW w:w="464" w:type="pct"/>
          </w:tcPr>
          <w:p w14:paraId="1E19755D" w14:textId="0391E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927" w:type="pct"/>
          </w:tcPr>
          <w:p w14:paraId="51B824B6" w14:textId="0F5D2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829" w:type="pct"/>
          </w:tcPr>
          <w:p w14:paraId="20652F3D" w14:textId="04296D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4D1F7D2" w14:textId="445B9C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61D2A20" w14:textId="09A0E6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1935</w:t>
            </w:r>
          </w:p>
        </w:tc>
        <w:tc>
          <w:tcPr>
            <w:tcW w:w="232" w:type="pct"/>
          </w:tcPr>
          <w:p w14:paraId="07E5EA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664C79" w14:textId="7CA472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19083B7" w14:textId="4BB763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019E172" w14:textId="556510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7BEA7D58" w14:textId="214896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BEFDAE3" w14:textId="77777777" w:rsidTr="000C2718">
        <w:tc>
          <w:tcPr>
            <w:tcW w:w="464" w:type="pct"/>
          </w:tcPr>
          <w:p w14:paraId="61BCFC29" w14:textId="7BACFC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  <w:tc>
          <w:tcPr>
            <w:tcW w:w="927" w:type="pct"/>
          </w:tcPr>
          <w:p w14:paraId="2A2289B0" w14:textId="366354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829" w:type="pct"/>
          </w:tcPr>
          <w:p w14:paraId="0A08ED3F" w14:textId="1B9B26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1382483B" w14:textId="2A31F7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819B7B5" w14:textId="59F728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1935</w:t>
            </w:r>
          </w:p>
        </w:tc>
        <w:tc>
          <w:tcPr>
            <w:tcW w:w="232" w:type="pct"/>
          </w:tcPr>
          <w:p w14:paraId="5DA95E0A" w14:textId="79CEE90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58983D1" w14:textId="11CE6E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792CF21" w14:textId="377632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620F589" w14:textId="4C6960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19786CBA" w14:textId="01AEA0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CB26AD2" w14:textId="77777777" w:rsidTr="000C2718">
        <w:tc>
          <w:tcPr>
            <w:tcW w:w="464" w:type="pct"/>
          </w:tcPr>
          <w:p w14:paraId="487C02B5" w14:textId="53B8BE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R4-2109845</w:t>
            </w:r>
          </w:p>
        </w:tc>
        <w:tc>
          <w:tcPr>
            <w:tcW w:w="927" w:type="pct"/>
          </w:tcPr>
          <w:p w14:paraId="5880A548" w14:textId="71648D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829" w:type="pct"/>
          </w:tcPr>
          <w:p w14:paraId="5A519897" w14:textId="399745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0757C61B" w14:textId="7B5E5C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D57A6D7" w14:textId="6E1C45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1936</w:t>
            </w:r>
          </w:p>
        </w:tc>
        <w:tc>
          <w:tcPr>
            <w:tcW w:w="232" w:type="pct"/>
          </w:tcPr>
          <w:p w14:paraId="36A866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69ED97" w14:textId="4DA400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BCCB496" w14:textId="27A562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738CCB5" w14:textId="0EAE8C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694" w:type="pct"/>
          </w:tcPr>
          <w:p w14:paraId="59124373" w14:textId="59490C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0D0E80AC" w14:textId="77777777" w:rsidTr="000C2718">
        <w:tc>
          <w:tcPr>
            <w:tcW w:w="464" w:type="pct"/>
          </w:tcPr>
          <w:p w14:paraId="1B2B5A0A" w14:textId="006B0C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R4-2109846</w:t>
            </w:r>
          </w:p>
        </w:tc>
        <w:tc>
          <w:tcPr>
            <w:tcW w:w="927" w:type="pct"/>
          </w:tcPr>
          <w:p w14:paraId="6929EED9" w14:textId="25D5A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829" w:type="pct"/>
          </w:tcPr>
          <w:p w14:paraId="08BCE409" w14:textId="0FF13F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5184E1A5" w14:textId="3520FB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1D14F81" w14:textId="4D68C0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1937</w:t>
            </w:r>
          </w:p>
        </w:tc>
        <w:tc>
          <w:tcPr>
            <w:tcW w:w="232" w:type="pct"/>
          </w:tcPr>
          <w:p w14:paraId="05E3FC8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5B99D7" w14:textId="46A61D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3299BEE" w14:textId="6DC5CF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4FD698" w14:textId="58AAB7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694" w:type="pct"/>
          </w:tcPr>
          <w:p w14:paraId="57E87CF4" w14:textId="28492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CD655A4" w14:textId="77777777" w:rsidTr="000C2718">
        <w:tc>
          <w:tcPr>
            <w:tcW w:w="464" w:type="pct"/>
          </w:tcPr>
          <w:p w14:paraId="664F246C" w14:textId="55A05A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R4-2109848</w:t>
            </w:r>
          </w:p>
        </w:tc>
        <w:tc>
          <w:tcPr>
            <w:tcW w:w="927" w:type="pct"/>
          </w:tcPr>
          <w:p w14:paraId="05352D43" w14:textId="03AD9C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829" w:type="pct"/>
          </w:tcPr>
          <w:p w14:paraId="641617A3" w14:textId="3654A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3E95C02D" w14:textId="68443B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1FA50C6" w14:textId="1CA49E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232" w:type="pct"/>
          </w:tcPr>
          <w:p w14:paraId="4AF967E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144762" w14:textId="7265E7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E037076" w14:textId="4A6DB8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4FE545C" w14:textId="6E5701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BF6F9B3" w14:textId="1AD846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0ECF7F1" w14:textId="77777777" w:rsidTr="000C2718">
        <w:tc>
          <w:tcPr>
            <w:tcW w:w="464" w:type="pct"/>
          </w:tcPr>
          <w:p w14:paraId="54777A37" w14:textId="3DF092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  <w:tc>
          <w:tcPr>
            <w:tcW w:w="927" w:type="pct"/>
          </w:tcPr>
          <w:p w14:paraId="06988120" w14:textId="51412E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829" w:type="pct"/>
          </w:tcPr>
          <w:p w14:paraId="239E66BE" w14:textId="4C9AB7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0ED850C2" w14:textId="667742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B9ECBC4" w14:textId="083AD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232" w:type="pct"/>
          </w:tcPr>
          <w:p w14:paraId="35FBD4E7" w14:textId="5464C6E0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9236C53" w14:textId="392E73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EFF6DC9" w14:textId="4603F7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823BCB8" w14:textId="214A52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E0BACB1" w14:textId="3B4157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BE52DB" w14:textId="77777777" w:rsidTr="000C2718">
        <w:tc>
          <w:tcPr>
            <w:tcW w:w="464" w:type="pct"/>
          </w:tcPr>
          <w:p w14:paraId="4FD777B5" w14:textId="767D85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R4-2109849</w:t>
            </w:r>
          </w:p>
        </w:tc>
        <w:tc>
          <w:tcPr>
            <w:tcW w:w="927" w:type="pct"/>
          </w:tcPr>
          <w:p w14:paraId="1818465B" w14:textId="48779F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R16</w:t>
            </w:r>
          </w:p>
        </w:tc>
        <w:tc>
          <w:tcPr>
            <w:tcW w:w="829" w:type="pct"/>
          </w:tcPr>
          <w:p w14:paraId="764FBE3D" w14:textId="303EF6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C42184D" w14:textId="7A8472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EAB42C6" w14:textId="46187B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1939</w:t>
            </w:r>
          </w:p>
        </w:tc>
        <w:tc>
          <w:tcPr>
            <w:tcW w:w="232" w:type="pct"/>
          </w:tcPr>
          <w:p w14:paraId="4B2D890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CEFEA34" w14:textId="343B0D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F899FF" w14:textId="588577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387B96" w14:textId="134C30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7EA3349" w14:textId="6CDBB8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463B21" w14:textId="77777777" w:rsidTr="000C2718">
        <w:tc>
          <w:tcPr>
            <w:tcW w:w="464" w:type="pct"/>
          </w:tcPr>
          <w:p w14:paraId="7758482A" w14:textId="215704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R4-2109850</w:t>
            </w:r>
          </w:p>
        </w:tc>
        <w:tc>
          <w:tcPr>
            <w:tcW w:w="927" w:type="pct"/>
          </w:tcPr>
          <w:p w14:paraId="10D55E09" w14:textId="2265E5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R17</w:t>
            </w:r>
          </w:p>
        </w:tc>
        <w:tc>
          <w:tcPr>
            <w:tcW w:w="829" w:type="pct"/>
          </w:tcPr>
          <w:p w14:paraId="64852C99" w14:textId="3A28E8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40CE5A9" w14:textId="4E65A7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DD37CCE" w14:textId="2CC92A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1940</w:t>
            </w:r>
          </w:p>
        </w:tc>
        <w:tc>
          <w:tcPr>
            <w:tcW w:w="232" w:type="pct"/>
          </w:tcPr>
          <w:p w14:paraId="1567C0B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589960" w14:textId="3C6F58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A00C581" w14:textId="16A1D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AA5A03B" w14:textId="5AEAEF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F00E462" w14:textId="01E458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6D74DB9" w14:textId="77777777" w:rsidTr="000C2718">
        <w:tc>
          <w:tcPr>
            <w:tcW w:w="464" w:type="pct"/>
          </w:tcPr>
          <w:p w14:paraId="64F41847" w14:textId="1CCD8C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927" w:type="pct"/>
          </w:tcPr>
          <w:p w14:paraId="035443B9" w14:textId="149699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829" w:type="pct"/>
          </w:tcPr>
          <w:p w14:paraId="52B6C136" w14:textId="707D43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481F0684" w14:textId="10948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949D4E3" w14:textId="2D625C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232" w:type="pct"/>
          </w:tcPr>
          <w:p w14:paraId="5078E7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5AB2D3" w14:textId="317620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78B305B" w14:textId="1BC320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1CAD584" w14:textId="27BE69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0D6E2D94" w14:textId="4ED117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D8260DB" w14:textId="77777777" w:rsidTr="000C2718">
        <w:tc>
          <w:tcPr>
            <w:tcW w:w="464" w:type="pct"/>
          </w:tcPr>
          <w:p w14:paraId="67CACF58" w14:textId="5DCA75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  <w:tc>
          <w:tcPr>
            <w:tcW w:w="927" w:type="pct"/>
          </w:tcPr>
          <w:p w14:paraId="6A81523C" w14:textId="3B085F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829" w:type="pct"/>
          </w:tcPr>
          <w:p w14:paraId="7E3CBDE1" w14:textId="4B491B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7B4D6B21" w14:textId="4EC3D9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413BDB5" w14:textId="4A6FA7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232" w:type="pct"/>
          </w:tcPr>
          <w:p w14:paraId="6461B82C" w14:textId="388756D9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3E34DA6" w14:textId="3B1B97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2268EBB" w14:textId="2CA12C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C3E62F7" w14:textId="3E2D7C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30677F10" w14:textId="7219EE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76FB88A" w14:textId="77777777" w:rsidTr="000C2718">
        <w:tc>
          <w:tcPr>
            <w:tcW w:w="464" w:type="pct"/>
          </w:tcPr>
          <w:p w14:paraId="7048C11E" w14:textId="640732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R4-2109882</w:t>
            </w:r>
          </w:p>
        </w:tc>
        <w:tc>
          <w:tcPr>
            <w:tcW w:w="927" w:type="pct"/>
          </w:tcPr>
          <w:p w14:paraId="32259DC0" w14:textId="032034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829" w:type="pct"/>
          </w:tcPr>
          <w:p w14:paraId="6821A058" w14:textId="05786B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6D1148C0" w14:textId="77B087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20E676" w14:textId="4A55BF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1942</w:t>
            </w:r>
          </w:p>
        </w:tc>
        <w:tc>
          <w:tcPr>
            <w:tcW w:w="232" w:type="pct"/>
          </w:tcPr>
          <w:p w14:paraId="483608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EA0841" w14:textId="56AF5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C4B96FB" w14:textId="201DB4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AEBEE34" w14:textId="2E9BE9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081E24A0" w14:textId="2E47D5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30416D6" w14:textId="77777777" w:rsidTr="000C2718">
        <w:tc>
          <w:tcPr>
            <w:tcW w:w="464" w:type="pct"/>
          </w:tcPr>
          <w:p w14:paraId="5BC7604B" w14:textId="0EECE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927" w:type="pct"/>
          </w:tcPr>
          <w:p w14:paraId="0AC614C3" w14:textId="30627A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829" w:type="pct"/>
          </w:tcPr>
          <w:p w14:paraId="6C172573" w14:textId="4D143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4F0497D9" w14:textId="1CD60A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E424F66" w14:textId="5A50CB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232" w:type="pct"/>
          </w:tcPr>
          <w:p w14:paraId="50ECE7A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7FC537" w14:textId="6890F4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BD96C3" w14:textId="1C0614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844" w:type="pct"/>
          </w:tcPr>
          <w:p w14:paraId="074D9122" w14:textId="304CE2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45C5741B" w14:textId="10902E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5C4BE9A" w14:textId="77777777" w:rsidTr="000C2718">
        <w:tc>
          <w:tcPr>
            <w:tcW w:w="464" w:type="pct"/>
          </w:tcPr>
          <w:p w14:paraId="066EB224" w14:textId="27D0E3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R4-2108248</w:t>
            </w:r>
          </w:p>
        </w:tc>
        <w:tc>
          <w:tcPr>
            <w:tcW w:w="927" w:type="pct"/>
          </w:tcPr>
          <w:p w14:paraId="5FB4C58D" w14:textId="13B85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829" w:type="pct"/>
          </w:tcPr>
          <w:p w14:paraId="350B8E16" w14:textId="216D02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1756AFFF" w14:textId="6DFE5A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3AA807B" w14:textId="51EB7D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232" w:type="pct"/>
          </w:tcPr>
          <w:p w14:paraId="6F0FED63" w14:textId="522ACE5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112CECC" w14:textId="4F3BE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9944E3C" w14:textId="47DBB6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844" w:type="pct"/>
          </w:tcPr>
          <w:p w14:paraId="298A43BE" w14:textId="52F119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385591BD" w14:textId="067406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CE2C30" w14:textId="77777777" w:rsidTr="000C2718">
        <w:tc>
          <w:tcPr>
            <w:tcW w:w="464" w:type="pct"/>
          </w:tcPr>
          <w:p w14:paraId="52A3690E" w14:textId="4581F1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R4-2109884</w:t>
            </w:r>
          </w:p>
        </w:tc>
        <w:tc>
          <w:tcPr>
            <w:tcW w:w="927" w:type="pct"/>
          </w:tcPr>
          <w:p w14:paraId="62021587" w14:textId="2527E5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829" w:type="pct"/>
          </w:tcPr>
          <w:p w14:paraId="0500B4E9" w14:textId="069A61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07291275" w14:textId="6BAA3D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DB5D4BD" w14:textId="7D1935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1944</w:t>
            </w:r>
          </w:p>
        </w:tc>
        <w:tc>
          <w:tcPr>
            <w:tcW w:w="232" w:type="pct"/>
          </w:tcPr>
          <w:p w14:paraId="53AF466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2BCA6A" w14:textId="4B1816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900E972" w14:textId="7626A1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308A950" w14:textId="431FC8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4E540EF2" w14:textId="356E3F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E72FF8A" w14:textId="77777777" w:rsidTr="000C2718">
        <w:tc>
          <w:tcPr>
            <w:tcW w:w="464" w:type="pct"/>
          </w:tcPr>
          <w:p w14:paraId="10D4E4F9" w14:textId="5CC22B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927" w:type="pct"/>
          </w:tcPr>
          <w:p w14:paraId="5260E831" w14:textId="200003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829" w:type="pct"/>
          </w:tcPr>
          <w:p w14:paraId="6AB8816E" w14:textId="3B9C5D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336" w:type="pct"/>
          </w:tcPr>
          <w:p w14:paraId="434A4CCD" w14:textId="78AA8B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4712745" w14:textId="41A619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232" w:type="pct"/>
          </w:tcPr>
          <w:p w14:paraId="53FC50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B817F8" w14:textId="1C1D62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E7C301A" w14:textId="2E548A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4E3953" w14:textId="7C5C65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1CFA03DD" w14:textId="7FAA34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0273FB9" w14:textId="77777777" w:rsidTr="000C2718">
        <w:tc>
          <w:tcPr>
            <w:tcW w:w="464" w:type="pct"/>
          </w:tcPr>
          <w:p w14:paraId="778F3C40" w14:textId="2CC48D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  <w:tc>
          <w:tcPr>
            <w:tcW w:w="927" w:type="pct"/>
          </w:tcPr>
          <w:p w14:paraId="4D0760FB" w14:textId="0B6E03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829" w:type="pct"/>
          </w:tcPr>
          <w:p w14:paraId="2F204F3B" w14:textId="1698F7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Rvivo, Qualcomm, Huawei, HiSilicon, MediaTek Inc., Apple, Nokia</w:t>
            </w:r>
          </w:p>
        </w:tc>
        <w:tc>
          <w:tcPr>
            <w:tcW w:w="336" w:type="pct"/>
          </w:tcPr>
          <w:p w14:paraId="058C604E" w14:textId="055365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55749F4" w14:textId="6B72E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232" w:type="pct"/>
          </w:tcPr>
          <w:p w14:paraId="30BD09A2" w14:textId="316EA040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F274638" w14:textId="7C0680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0BDBF4B" w14:textId="208C0C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A6057C6" w14:textId="37DA1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2D13EAE6" w14:textId="453F1C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55E80AD" w14:textId="77777777" w:rsidTr="000C2718">
        <w:tc>
          <w:tcPr>
            <w:tcW w:w="464" w:type="pct"/>
          </w:tcPr>
          <w:p w14:paraId="0A91F8CA" w14:textId="457B61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R4-2109924</w:t>
            </w:r>
          </w:p>
        </w:tc>
        <w:tc>
          <w:tcPr>
            <w:tcW w:w="927" w:type="pct"/>
          </w:tcPr>
          <w:p w14:paraId="1D021ECC" w14:textId="294A51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829" w:type="pct"/>
          </w:tcPr>
          <w:p w14:paraId="75644189" w14:textId="233700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336" w:type="pct"/>
          </w:tcPr>
          <w:p w14:paraId="22332546" w14:textId="1019B4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F29B5B0" w14:textId="4532CD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1946</w:t>
            </w:r>
          </w:p>
        </w:tc>
        <w:tc>
          <w:tcPr>
            <w:tcW w:w="232" w:type="pct"/>
          </w:tcPr>
          <w:p w14:paraId="1E2BF0D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C2272B" w14:textId="4907E7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1655AAA" w14:textId="4F58E5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853EE86" w14:textId="207ABB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66F23816" w14:textId="1F7F97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1148703" w14:textId="77777777" w:rsidTr="000C2718">
        <w:tc>
          <w:tcPr>
            <w:tcW w:w="464" w:type="pct"/>
          </w:tcPr>
          <w:p w14:paraId="65A1CA7D" w14:textId="4B8C52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927" w:type="pct"/>
          </w:tcPr>
          <w:p w14:paraId="0AE1FDD9" w14:textId="61557F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829" w:type="pct"/>
          </w:tcPr>
          <w:p w14:paraId="1AD4188B" w14:textId="281496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55BE5480" w14:textId="38CDE5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1BCA1B3" w14:textId="4DF07C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1947</w:t>
            </w:r>
          </w:p>
        </w:tc>
        <w:tc>
          <w:tcPr>
            <w:tcW w:w="232" w:type="pct"/>
          </w:tcPr>
          <w:p w14:paraId="3C93F2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C7DB07" w14:textId="1DDCA1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2A5218" w14:textId="3430B4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A9C1F30" w14:textId="4B7B9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42653E51" w14:textId="5EECBC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59F8599" w14:textId="77777777" w:rsidTr="000C2718">
        <w:tc>
          <w:tcPr>
            <w:tcW w:w="464" w:type="pct"/>
          </w:tcPr>
          <w:p w14:paraId="6B57809E" w14:textId="13D519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  <w:tc>
          <w:tcPr>
            <w:tcW w:w="927" w:type="pct"/>
          </w:tcPr>
          <w:p w14:paraId="16EE2403" w14:textId="713377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829" w:type="pct"/>
          </w:tcPr>
          <w:p w14:paraId="48E84F3F" w14:textId="5E8098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1334FAA8" w14:textId="066A37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280BF8B" w14:textId="33EBFC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1947</w:t>
            </w:r>
          </w:p>
        </w:tc>
        <w:tc>
          <w:tcPr>
            <w:tcW w:w="232" w:type="pct"/>
          </w:tcPr>
          <w:p w14:paraId="50412065" w14:textId="7F3FE7F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D84A7EB" w14:textId="51B1FC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52ACB6C" w14:textId="34321A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5CABB30" w14:textId="013D7D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6D7BE8D1" w14:textId="2EFA1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9C6CEEA" w14:textId="77777777" w:rsidTr="000C2718">
        <w:tc>
          <w:tcPr>
            <w:tcW w:w="464" w:type="pct"/>
          </w:tcPr>
          <w:p w14:paraId="3218105E" w14:textId="5AFCE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R4-2109926</w:t>
            </w:r>
          </w:p>
        </w:tc>
        <w:tc>
          <w:tcPr>
            <w:tcW w:w="927" w:type="pct"/>
          </w:tcPr>
          <w:p w14:paraId="6038AEE7" w14:textId="3272BD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829" w:type="pct"/>
          </w:tcPr>
          <w:p w14:paraId="799ABC11" w14:textId="76DB96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402DC473" w14:textId="6117B1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D63563" w14:textId="64F810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1948</w:t>
            </w:r>
          </w:p>
        </w:tc>
        <w:tc>
          <w:tcPr>
            <w:tcW w:w="232" w:type="pct"/>
          </w:tcPr>
          <w:p w14:paraId="52CAE6F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D0C5173" w14:textId="1BA3FB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C9D84F0" w14:textId="7CF49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201D50F" w14:textId="4EFC2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4B57939D" w14:textId="3AD0D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75A4D9E" w14:textId="77777777" w:rsidTr="000C2718">
        <w:tc>
          <w:tcPr>
            <w:tcW w:w="464" w:type="pct"/>
          </w:tcPr>
          <w:p w14:paraId="06A83AFA" w14:textId="3E608B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927" w:type="pct"/>
          </w:tcPr>
          <w:p w14:paraId="7EEB3AB8" w14:textId="18C822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829" w:type="pct"/>
          </w:tcPr>
          <w:p w14:paraId="2138A400" w14:textId="50F1A9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14F850EB" w14:textId="620C22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54514B3" w14:textId="06905F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1949</w:t>
            </w:r>
          </w:p>
        </w:tc>
        <w:tc>
          <w:tcPr>
            <w:tcW w:w="232" w:type="pct"/>
          </w:tcPr>
          <w:p w14:paraId="1637DB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FB6A87" w14:textId="6BA7A1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332BFCC" w14:textId="18F7B4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F4A73C" w14:textId="71DE24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60C0967E" w14:textId="7221D1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9A90196" w14:textId="77777777" w:rsidTr="000C2718">
        <w:tc>
          <w:tcPr>
            <w:tcW w:w="464" w:type="pct"/>
          </w:tcPr>
          <w:p w14:paraId="36B2BC58" w14:textId="73AEA9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R4-2109928</w:t>
            </w:r>
          </w:p>
        </w:tc>
        <w:tc>
          <w:tcPr>
            <w:tcW w:w="927" w:type="pct"/>
          </w:tcPr>
          <w:p w14:paraId="01F05CA1" w14:textId="0EADC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829" w:type="pct"/>
          </w:tcPr>
          <w:p w14:paraId="7D1E4C19" w14:textId="3BFFE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0E5A6375" w14:textId="647EB5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CA63A2C" w14:textId="6BFC0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1950</w:t>
            </w:r>
          </w:p>
        </w:tc>
        <w:tc>
          <w:tcPr>
            <w:tcW w:w="232" w:type="pct"/>
          </w:tcPr>
          <w:p w14:paraId="50128C7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A29873" w14:textId="3F3DF1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2BF65F7" w14:textId="4667F1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3B7AE0A" w14:textId="1C95A4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189C9266" w14:textId="33C94D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6535E8" w14:textId="77777777" w:rsidTr="000C2718">
        <w:tc>
          <w:tcPr>
            <w:tcW w:w="464" w:type="pct"/>
          </w:tcPr>
          <w:p w14:paraId="31379A23" w14:textId="15D1B9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R4-2109929</w:t>
            </w:r>
          </w:p>
        </w:tc>
        <w:tc>
          <w:tcPr>
            <w:tcW w:w="927" w:type="pct"/>
          </w:tcPr>
          <w:p w14:paraId="3D210A8E" w14:textId="29BDDB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829" w:type="pct"/>
          </w:tcPr>
          <w:p w14:paraId="379EBB42" w14:textId="7390BC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5F82AC5D" w14:textId="129998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31B6060" w14:textId="29881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1951</w:t>
            </w:r>
          </w:p>
        </w:tc>
        <w:tc>
          <w:tcPr>
            <w:tcW w:w="232" w:type="pct"/>
          </w:tcPr>
          <w:p w14:paraId="3C4D0EA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370276" w14:textId="64DD2C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066701D" w14:textId="140D5E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4E7DD22" w14:textId="5FE23D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1E1B179A" w14:textId="0570C6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02247285" w14:textId="77777777" w:rsidTr="000C2718">
        <w:tc>
          <w:tcPr>
            <w:tcW w:w="464" w:type="pct"/>
          </w:tcPr>
          <w:p w14:paraId="7DF66866" w14:textId="4B49F8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R4-2109930</w:t>
            </w:r>
          </w:p>
        </w:tc>
        <w:tc>
          <w:tcPr>
            <w:tcW w:w="927" w:type="pct"/>
          </w:tcPr>
          <w:p w14:paraId="71100052" w14:textId="6FC21E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829" w:type="pct"/>
          </w:tcPr>
          <w:p w14:paraId="0DE93FF4" w14:textId="051165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4847385A" w14:textId="077F7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F499DD3" w14:textId="3F40ED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1952</w:t>
            </w:r>
          </w:p>
        </w:tc>
        <w:tc>
          <w:tcPr>
            <w:tcW w:w="232" w:type="pct"/>
          </w:tcPr>
          <w:p w14:paraId="76388C4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6A7DE5" w14:textId="38F47C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A6CAF00" w14:textId="16585D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6829A19" w14:textId="56FFBB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4B5E77BD" w14:textId="2BBE3D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39E8B62" w14:textId="77777777" w:rsidTr="000C2718">
        <w:tc>
          <w:tcPr>
            <w:tcW w:w="464" w:type="pct"/>
          </w:tcPr>
          <w:p w14:paraId="32AD2268" w14:textId="345606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927" w:type="pct"/>
          </w:tcPr>
          <w:p w14:paraId="370DAC2D" w14:textId="634F6B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829" w:type="pct"/>
          </w:tcPr>
          <w:p w14:paraId="2292FD43" w14:textId="78DE81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7C0AAEAE" w14:textId="0B07C9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0DC4405" w14:textId="44C42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1953</w:t>
            </w:r>
          </w:p>
        </w:tc>
        <w:tc>
          <w:tcPr>
            <w:tcW w:w="232" w:type="pct"/>
          </w:tcPr>
          <w:p w14:paraId="5D2A42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488AD8" w14:textId="343EC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F0355F7" w14:textId="668EFB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05A1E0" w14:textId="165981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291FCA3F" w14:textId="02D45A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209DF1C" w14:textId="77777777" w:rsidTr="000C2718">
        <w:tc>
          <w:tcPr>
            <w:tcW w:w="464" w:type="pct"/>
          </w:tcPr>
          <w:p w14:paraId="1A3DAE7F" w14:textId="6FC103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  <w:tc>
          <w:tcPr>
            <w:tcW w:w="927" w:type="pct"/>
          </w:tcPr>
          <w:p w14:paraId="4B5BED57" w14:textId="5AC04A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829" w:type="pct"/>
          </w:tcPr>
          <w:p w14:paraId="20AD0D15" w14:textId="1E0655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29DB9661" w14:textId="740D40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824C01B" w14:textId="3B6C16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1953</w:t>
            </w:r>
          </w:p>
        </w:tc>
        <w:tc>
          <w:tcPr>
            <w:tcW w:w="232" w:type="pct"/>
          </w:tcPr>
          <w:p w14:paraId="64EAC6D7" w14:textId="3CA1011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DDB09B0" w14:textId="07B467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70F67C5" w14:textId="2EEB4C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50CF1AB" w14:textId="13EBB3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7CA005C2" w14:textId="545B6B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18D5EA3" w14:textId="77777777" w:rsidTr="000C2718">
        <w:tc>
          <w:tcPr>
            <w:tcW w:w="464" w:type="pct"/>
          </w:tcPr>
          <w:p w14:paraId="15D9C626" w14:textId="07748F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R4-2109932</w:t>
            </w:r>
          </w:p>
        </w:tc>
        <w:tc>
          <w:tcPr>
            <w:tcW w:w="927" w:type="pct"/>
          </w:tcPr>
          <w:p w14:paraId="5E93614A" w14:textId="1DB888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829" w:type="pct"/>
          </w:tcPr>
          <w:p w14:paraId="57084AA5" w14:textId="4B469C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742471F5" w14:textId="6EE90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534B1ED" w14:textId="7D46A5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1954</w:t>
            </w:r>
          </w:p>
        </w:tc>
        <w:tc>
          <w:tcPr>
            <w:tcW w:w="232" w:type="pct"/>
          </w:tcPr>
          <w:p w14:paraId="419A968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28EAE09" w14:textId="1A4BF1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6B7710E" w14:textId="6E88B5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678DB23" w14:textId="0DB7CD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357B9845" w14:textId="5F5E9A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8A72AE1" w14:textId="77777777" w:rsidTr="000C2718">
        <w:tc>
          <w:tcPr>
            <w:tcW w:w="464" w:type="pct"/>
          </w:tcPr>
          <w:p w14:paraId="118673D4" w14:textId="5024D8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927" w:type="pct"/>
          </w:tcPr>
          <w:p w14:paraId="6E163898" w14:textId="309EDD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829" w:type="pct"/>
          </w:tcPr>
          <w:p w14:paraId="65862257" w14:textId="599FE4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65E05F03" w14:textId="660AEB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BA9D625" w14:textId="4C007A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1955</w:t>
            </w:r>
          </w:p>
        </w:tc>
        <w:tc>
          <w:tcPr>
            <w:tcW w:w="232" w:type="pct"/>
          </w:tcPr>
          <w:p w14:paraId="6D89446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11D9BE" w14:textId="4962D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5DB1C06" w14:textId="6EE47C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1CEEF64" w14:textId="4E897D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694" w:type="pct"/>
          </w:tcPr>
          <w:p w14:paraId="6AC2A7AB" w14:textId="0B938A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069884" w14:textId="77777777" w:rsidTr="000C2718">
        <w:tc>
          <w:tcPr>
            <w:tcW w:w="464" w:type="pct"/>
          </w:tcPr>
          <w:p w14:paraId="404F68CF" w14:textId="18159E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R4-2109941</w:t>
            </w:r>
          </w:p>
        </w:tc>
        <w:tc>
          <w:tcPr>
            <w:tcW w:w="927" w:type="pct"/>
          </w:tcPr>
          <w:p w14:paraId="4174B4E6" w14:textId="105E1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829" w:type="pct"/>
          </w:tcPr>
          <w:p w14:paraId="354CC461" w14:textId="0504CF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5D169B7F" w14:textId="248843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758444F" w14:textId="1A8E2B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1956</w:t>
            </w:r>
          </w:p>
        </w:tc>
        <w:tc>
          <w:tcPr>
            <w:tcW w:w="232" w:type="pct"/>
          </w:tcPr>
          <w:p w14:paraId="2041572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5B84AF5" w14:textId="5B3776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A2054CD" w14:textId="79C79C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561EE01" w14:textId="79DEDB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694" w:type="pct"/>
          </w:tcPr>
          <w:p w14:paraId="68F4524F" w14:textId="759A50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5BEBBA4" w14:textId="77777777" w:rsidTr="000C2718">
        <w:tc>
          <w:tcPr>
            <w:tcW w:w="464" w:type="pct"/>
          </w:tcPr>
          <w:p w14:paraId="5991E0AA" w14:textId="71315F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R4-2109983</w:t>
            </w:r>
          </w:p>
        </w:tc>
        <w:tc>
          <w:tcPr>
            <w:tcW w:w="927" w:type="pct"/>
          </w:tcPr>
          <w:p w14:paraId="4C64BD30" w14:textId="0E1AC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829" w:type="pct"/>
          </w:tcPr>
          <w:p w14:paraId="4FBAB5B3" w14:textId="338D00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8D97702" w14:textId="4349A8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9B75F8B" w14:textId="7BDAEC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1957</w:t>
            </w:r>
          </w:p>
        </w:tc>
        <w:tc>
          <w:tcPr>
            <w:tcW w:w="232" w:type="pct"/>
          </w:tcPr>
          <w:p w14:paraId="6AD92CD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9A09AD" w14:textId="18A121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871F61C" w14:textId="787FB2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6FB55DC" w14:textId="56029E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319898C" w14:textId="3D7CFC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449E9EFF" w14:textId="77777777" w:rsidTr="000C2718">
        <w:tc>
          <w:tcPr>
            <w:tcW w:w="464" w:type="pct"/>
          </w:tcPr>
          <w:p w14:paraId="578268CA" w14:textId="14466E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R4-2109984</w:t>
            </w:r>
          </w:p>
        </w:tc>
        <w:tc>
          <w:tcPr>
            <w:tcW w:w="927" w:type="pct"/>
          </w:tcPr>
          <w:p w14:paraId="40FAF05D" w14:textId="6D1C84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829" w:type="pct"/>
          </w:tcPr>
          <w:p w14:paraId="75E405FC" w14:textId="7A2447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336" w:type="pct"/>
          </w:tcPr>
          <w:p w14:paraId="47C68B75" w14:textId="5CDB87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6E0EB89" w14:textId="6CF4D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232" w:type="pct"/>
          </w:tcPr>
          <w:p w14:paraId="1DB8AD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D3B419" w14:textId="08DC63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B0FDE5" w14:textId="09D164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50919B9" w14:textId="411526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792CBEBF" w14:textId="63798D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75BC555" w14:textId="77777777" w:rsidTr="000C2718">
        <w:tc>
          <w:tcPr>
            <w:tcW w:w="464" w:type="pct"/>
          </w:tcPr>
          <w:p w14:paraId="3E73CDD5" w14:textId="06AE1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  <w:tc>
          <w:tcPr>
            <w:tcW w:w="927" w:type="pct"/>
          </w:tcPr>
          <w:p w14:paraId="7BAC4974" w14:textId="60DD9F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CR on TS38.133 inter-frequency without gap -r16</w:t>
            </w:r>
          </w:p>
        </w:tc>
        <w:tc>
          <w:tcPr>
            <w:tcW w:w="829" w:type="pct"/>
          </w:tcPr>
          <w:p w14:paraId="1B8AE89F" w14:textId="312AF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Ericsson, Mediatek Inc.</w:t>
            </w:r>
          </w:p>
        </w:tc>
        <w:tc>
          <w:tcPr>
            <w:tcW w:w="336" w:type="pct"/>
          </w:tcPr>
          <w:p w14:paraId="3B0ACA71" w14:textId="577E2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805311C" w14:textId="1E18CF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232" w:type="pct"/>
          </w:tcPr>
          <w:p w14:paraId="6A39D3C3" w14:textId="38E27D9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77DE2D0" w14:textId="63F856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37332E2" w14:textId="492228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573E277" w14:textId="3E8147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39C3CB51" w14:textId="009D2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404477" w14:textId="77777777" w:rsidTr="000C2718">
        <w:tc>
          <w:tcPr>
            <w:tcW w:w="464" w:type="pct"/>
          </w:tcPr>
          <w:p w14:paraId="67C82E57" w14:textId="398F52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927" w:type="pct"/>
          </w:tcPr>
          <w:p w14:paraId="05A6AB48" w14:textId="4A6E7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829" w:type="pct"/>
          </w:tcPr>
          <w:p w14:paraId="66059D4E" w14:textId="0AD8B1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336" w:type="pct"/>
          </w:tcPr>
          <w:p w14:paraId="0070A35D" w14:textId="361EDF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C37DB15" w14:textId="596B8E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232" w:type="pct"/>
          </w:tcPr>
          <w:p w14:paraId="05DCAC98" w14:textId="0E35B3C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DD5FAE3" w14:textId="3D3EF3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506D519" w14:textId="331BA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229D2A9" w14:textId="460C44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5983682C" w14:textId="5FA1AA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8A9A069" w14:textId="77777777" w:rsidTr="000C2718">
        <w:tc>
          <w:tcPr>
            <w:tcW w:w="464" w:type="pct"/>
          </w:tcPr>
          <w:p w14:paraId="17867092" w14:textId="3E7B9C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R4-2109985</w:t>
            </w:r>
          </w:p>
        </w:tc>
        <w:tc>
          <w:tcPr>
            <w:tcW w:w="927" w:type="pct"/>
          </w:tcPr>
          <w:p w14:paraId="1B99409F" w14:textId="273B8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-r17</w:t>
            </w:r>
          </w:p>
        </w:tc>
        <w:tc>
          <w:tcPr>
            <w:tcW w:w="829" w:type="pct"/>
          </w:tcPr>
          <w:p w14:paraId="6150D459" w14:textId="30EA8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336" w:type="pct"/>
          </w:tcPr>
          <w:p w14:paraId="74EF4A32" w14:textId="2F4F65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AFE67A3" w14:textId="13F199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1959</w:t>
            </w:r>
          </w:p>
        </w:tc>
        <w:tc>
          <w:tcPr>
            <w:tcW w:w="232" w:type="pct"/>
          </w:tcPr>
          <w:p w14:paraId="2CDA9B4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983BC12" w14:textId="3698AE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DD2F11B" w14:textId="1A7459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078683C" w14:textId="7CABE8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76438DF3" w14:textId="6A133B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409F8D" w14:textId="77777777" w:rsidTr="000C2718">
        <w:tc>
          <w:tcPr>
            <w:tcW w:w="464" w:type="pct"/>
          </w:tcPr>
          <w:p w14:paraId="37FACAFA" w14:textId="3535C1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R4-2108319</w:t>
            </w:r>
          </w:p>
        </w:tc>
        <w:tc>
          <w:tcPr>
            <w:tcW w:w="927" w:type="pct"/>
          </w:tcPr>
          <w:p w14:paraId="2B499F1B" w14:textId="6A58F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829" w:type="pct"/>
          </w:tcPr>
          <w:p w14:paraId="42699C49" w14:textId="720945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689D6F50" w14:textId="68CE1C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C4453F" w14:textId="4616FA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1959</w:t>
            </w:r>
          </w:p>
        </w:tc>
        <w:tc>
          <w:tcPr>
            <w:tcW w:w="232" w:type="pct"/>
          </w:tcPr>
          <w:p w14:paraId="56A18563" w14:textId="7A8F7AE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D86F86A" w14:textId="6D69F3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DF4BEFF" w14:textId="14A81B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14FF0DE" w14:textId="102E3D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72D818E9" w14:textId="58E961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926280" w14:textId="77777777" w:rsidTr="000C2718">
        <w:tc>
          <w:tcPr>
            <w:tcW w:w="464" w:type="pct"/>
          </w:tcPr>
          <w:p w14:paraId="60CC409D" w14:textId="0DD9A7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R4-2109986</w:t>
            </w:r>
          </w:p>
        </w:tc>
        <w:tc>
          <w:tcPr>
            <w:tcW w:w="927" w:type="pct"/>
          </w:tcPr>
          <w:p w14:paraId="16D7BB67" w14:textId="72078B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r16</w:t>
            </w:r>
          </w:p>
        </w:tc>
        <w:tc>
          <w:tcPr>
            <w:tcW w:w="829" w:type="pct"/>
          </w:tcPr>
          <w:p w14:paraId="6D3D1543" w14:textId="268C70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336" w:type="pct"/>
          </w:tcPr>
          <w:p w14:paraId="5B65AA0B" w14:textId="74B93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63947D4" w14:textId="019602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1960</w:t>
            </w:r>
          </w:p>
        </w:tc>
        <w:tc>
          <w:tcPr>
            <w:tcW w:w="232" w:type="pct"/>
          </w:tcPr>
          <w:p w14:paraId="3E85761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0F5327" w14:textId="72E70B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3F5C500" w14:textId="24B6BE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69375ED" w14:textId="11AA3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421FF8A3" w14:textId="49BF9E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1B25501" w14:textId="77777777" w:rsidTr="000C2718">
        <w:tc>
          <w:tcPr>
            <w:tcW w:w="464" w:type="pct"/>
          </w:tcPr>
          <w:p w14:paraId="25EBA2B7" w14:textId="2173E2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R4-2109987</w:t>
            </w:r>
          </w:p>
        </w:tc>
        <w:tc>
          <w:tcPr>
            <w:tcW w:w="927" w:type="pct"/>
          </w:tcPr>
          <w:p w14:paraId="5BCDFC94" w14:textId="75CCD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r17</w:t>
            </w:r>
          </w:p>
        </w:tc>
        <w:tc>
          <w:tcPr>
            <w:tcW w:w="829" w:type="pct"/>
          </w:tcPr>
          <w:p w14:paraId="085F9927" w14:textId="4E6008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336" w:type="pct"/>
          </w:tcPr>
          <w:p w14:paraId="56832969" w14:textId="553385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0D87C7C" w14:textId="349EC9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1961</w:t>
            </w:r>
          </w:p>
        </w:tc>
        <w:tc>
          <w:tcPr>
            <w:tcW w:w="232" w:type="pct"/>
          </w:tcPr>
          <w:p w14:paraId="0C2C64A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1D6E8D" w14:textId="4AA146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A26D214" w14:textId="280D99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E5629F5" w14:textId="2CCB0C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7A9498AE" w14:textId="04AB7C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F39D99A" w14:textId="77777777" w:rsidTr="000C2718">
        <w:tc>
          <w:tcPr>
            <w:tcW w:w="464" w:type="pct"/>
          </w:tcPr>
          <w:p w14:paraId="75AB1A4E" w14:textId="395D95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R4-2109989</w:t>
            </w:r>
          </w:p>
        </w:tc>
        <w:tc>
          <w:tcPr>
            <w:tcW w:w="927" w:type="pct"/>
          </w:tcPr>
          <w:p w14:paraId="401D0AF0" w14:textId="5649B8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r16</w:t>
            </w:r>
          </w:p>
        </w:tc>
        <w:tc>
          <w:tcPr>
            <w:tcW w:w="829" w:type="pct"/>
          </w:tcPr>
          <w:p w14:paraId="3539628B" w14:textId="652FB3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58641AA" w14:textId="71FE17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A92086D" w14:textId="3BE66E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1962</w:t>
            </w:r>
          </w:p>
        </w:tc>
        <w:tc>
          <w:tcPr>
            <w:tcW w:w="232" w:type="pct"/>
          </w:tcPr>
          <w:p w14:paraId="0F5A063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BACD31C" w14:textId="122615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02B80F7" w14:textId="5A0BE1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FF2227" w14:textId="14C64E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19CE0245" w14:textId="16CE96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4753869F" w14:textId="77777777" w:rsidTr="000C2718">
        <w:tc>
          <w:tcPr>
            <w:tcW w:w="464" w:type="pct"/>
          </w:tcPr>
          <w:p w14:paraId="2A776CB8" w14:textId="6A605F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R4-2109990</w:t>
            </w:r>
          </w:p>
        </w:tc>
        <w:tc>
          <w:tcPr>
            <w:tcW w:w="927" w:type="pct"/>
          </w:tcPr>
          <w:p w14:paraId="4292992C" w14:textId="0E3C6D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r17</w:t>
            </w:r>
          </w:p>
        </w:tc>
        <w:tc>
          <w:tcPr>
            <w:tcW w:w="829" w:type="pct"/>
          </w:tcPr>
          <w:p w14:paraId="0D0B0E05" w14:textId="3F50AD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C2591E8" w14:textId="150DA0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85B650C" w14:textId="46C5CC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1963</w:t>
            </w:r>
          </w:p>
        </w:tc>
        <w:tc>
          <w:tcPr>
            <w:tcW w:w="232" w:type="pct"/>
          </w:tcPr>
          <w:p w14:paraId="754049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476941" w14:textId="2D4771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49DBB41" w14:textId="28E222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22581E2" w14:textId="064B57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33F489B4" w14:textId="1356FD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55836F1" w14:textId="77777777" w:rsidTr="000C2718">
        <w:tc>
          <w:tcPr>
            <w:tcW w:w="464" w:type="pct"/>
          </w:tcPr>
          <w:p w14:paraId="7D5DF740" w14:textId="44407C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R4-2110007</w:t>
            </w:r>
          </w:p>
        </w:tc>
        <w:tc>
          <w:tcPr>
            <w:tcW w:w="927" w:type="pct"/>
          </w:tcPr>
          <w:p w14:paraId="18E35EE5" w14:textId="78E45A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829" w:type="pct"/>
          </w:tcPr>
          <w:p w14:paraId="65BC286B" w14:textId="6B78D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E6777AB" w14:textId="16D062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266E36A" w14:textId="535006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1964</w:t>
            </w:r>
          </w:p>
        </w:tc>
        <w:tc>
          <w:tcPr>
            <w:tcW w:w="232" w:type="pct"/>
          </w:tcPr>
          <w:p w14:paraId="202F42E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027941A" w14:textId="4018A5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9699C03" w14:textId="0CA3E4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392EE85" w14:textId="069122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36D5061C" w14:textId="08D8CA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A44734C" w14:textId="77777777" w:rsidTr="000C2718">
        <w:tc>
          <w:tcPr>
            <w:tcW w:w="464" w:type="pct"/>
          </w:tcPr>
          <w:p w14:paraId="28E2BB27" w14:textId="5F081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R4-2110008</w:t>
            </w:r>
          </w:p>
        </w:tc>
        <w:tc>
          <w:tcPr>
            <w:tcW w:w="927" w:type="pct"/>
          </w:tcPr>
          <w:p w14:paraId="1D3283A3" w14:textId="5473E0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829" w:type="pct"/>
          </w:tcPr>
          <w:p w14:paraId="35F0CE18" w14:textId="7C862E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21F4C4D" w14:textId="42B71C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5BF2128" w14:textId="05DE36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1965</w:t>
            </w:r>
          </w:p>
        </w:tc>
        <w:tc>
          <w:tcPr>
            <w:tcW w:w="232" w:type="pct"/>
          </w:tcPr>
          <w:p w14:paraId="0067C6B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3E0889" w14:textId="38E063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EDA24E5" w14:textId="13650E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C6451A" w14:textId="26E640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6E55BD1A" w14:textId="6A43CD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51FA107" w14:textId="77777777" w:rsidTr="000C2718">
        <w:tc>
          <w:tcPr>
            <w:tcW w:w="464" w:type="pct"/>
          </w:tcPr>
          <w:p w14:paraId="7D558E15" w14:textId="597170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R4-2110009</w:t>
            </w:r>
          </w:p>
        </w:tc>
        <w:tc>
          <w:tcPr>
            <w:tcW w:w="927" w:type="pct"/>
          </w:tcPr>
          <w:p w14:paraId="5638B370" w14:textId="6FEFC1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829" w:type="pct"/>
          </w:tcPr>
          <w:p w14:paraId="5848BA9C" w14:textId="5BEE7D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92BD43A" w14:textId="6760EF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179A1F1" w14:textId="0CDA2A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1966</w:t>
            </w:r>
          </w:p>
        </w:tc>
        <w:tc>
          <w:tcPr>
            <w:tcW w:w="232" w:type="pct"/>
          </w:tcPr>
          <w:p w14:paraId="5246718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7EB6E9" w14:textId="2894F9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F3C0B8B" w14:textId="762DD7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93B9ED" w14:textId="57C21C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47507830" w14:textId="4CDAC5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FD1CB31" w14:textId="77777777" w:rsidTr="000C2718">
        <w:tc>
          <w:tcPr>
            <w:tcW w:w="464" w:type="pct"/>
          </w:tcPr>
          <w:p w14:paraId="2D856F13" w14:textId="0E6CF5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R4-2110010</w:t>
            </w:r>
          </w:p>
        </w:tc>
        <w:tc>
          <w:tcPr>
            <w:tcW w:w="927" w:type="pct"/>
          </w:tcPr>
          <w:p w14:paraId="7302FBA0" w14:textId="051C0C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829" w:type="pct"/>
          </w:tcPr>
          <w:p w14:paraId="547C0D27" w14:textId="2016B2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6117DE4" w14:textId="21BF5C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8175CCF" w14:textId="454FF5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1967</w:t>
            </w:r>
          </w:p>
        </w:tc>
        <w:tc>
          <w:tcPr>
            <w:tcW w:w="232" w:type="pct"/>
          </w:tcPr>
          <w:p w14:paraId="135047E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E2D5BD" w14:textId="2790F2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E2E7A51" w14:textId="7EB2D2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8175A48" w14:textId="2D4C75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72EF425C" w14:textId="694985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4AF09974" w14:textId="77777777" w:rsidTr="000C2718">
        <w:tc>
          <w:tcPr>
            <w:tcW w:w="464" w:type="pct"/>
          </w:tcPr>
          <w:p w14:paraId="151F1AE9" w14:textId="0B3BE4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R4-2110011</w:t>
            </w:r>
          </w:p>
        </w:tc>
        <w:tc>
          <w:tcPr>
            <w:tcW w:w="927" w:type="pct"/>
          </w:tcPr>
          <w:p w14:paraId="655829E5" w14:textId="13AFBD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829" w:type="pct"/>
          </w:tcPr>
          <w:p w14:paraId="024C3174" w14:textId="580A3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011DAE6" w14:textId="1C19EC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8078666" w14:textId="29971E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1968</w:t>
            </w:r>
          </w:p>
        </w:tc>
        <w:tc>
          <w:tcPr>
            <w:tcW w:w="232" w:type="pct"/>
          </w:tcPr>
          <w:p w14:paraId="23BB9D3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8A4C18" w14:textId="2577EC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796391E" w14:textId="04B248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91A0C3D" w14:textId="469260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07545FEC" w14:textId="7882AC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4364A14" w14:textId="77777777" w:rsidTr="000C2718">
        <w:tc>
          <w:tcPr>
            <w:tcW w:w="464" w:type="pct"/>
          </w:tcPr>
          <w:p w14:paraId="7B1AAC24" w14:textId="51C494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R4-2110035</w:t>
            </w:r>
          </w:p>
        </w:tc>
        <w:tc>
          <w:tcPr>
            <w:tcW w:w="927" w:type="pct"/>
          </w:tcPr>
          <w:p w14:paraId="494AD358" w14:textId="7D854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(Rel-16)</w:t>
            </w:r>
          </w:p>
        </w:tc>
        <w:tc>
          <w:tcPr>
            <w:tcW w:w="829" w:type="pct"/>
          </w:tcPr>
          <w:p w14:paraId="569AB0F5" w14:textId="7E32C8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0783869E" w14:textId="7D39F2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BD0062E" w14:textId="332B61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1969</w:t>
            </w:r>
          </w:p>
        </w:tc>
        <w:tc>
          <w:tcPr>
            <w:tcW w:w="232" w:type="pct"/>
          </w:tcPr>
          <w:p w14:paraId="568A08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639F70" w14:textId="2235F4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0E82E74" w14:textId="0B0208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4AFCC6" w14:textId="680B3A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55CFE94E" w14:textId="11D43E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ADF21BC" w14:textId="77777777" w:rsidTr="000C2718">
        <w:tc>
          <w:tcPr>
            <w:tcW w:w="464" w:type="pct"/>
          </w:tcPr>
          <w:p w14:paraId="5B28CD21" w14:textId="1D1DF1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R4-2110036</w:t>
            </w:r>
          </w:p>
        </w:tc>
        <w:tc>
          <w:tcPr>
            <w:tcW w:w="927" w:type="pct"/>
          </w:tcPr>
          <w:p w14:paraId="47525576" w14:textId="20B946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(Rel-17)</w:t>
            </w:r>
          </w:p>
        </w:tc>
        <w:tc>
          <w:tcPr>
            <w:tcW w:w="829" w:type="pct"/>
          </w:tcPr>
          <w:p w14:paraId="3CA56DFA" w14:textId="7ECF94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3178EF0E" w14:textId="7C847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777C0C2" w14:textId="002E0A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1970</w:t>
            </w:r>
          </w:p>
        </w:tc>
        <w:tc>
          <w:tcPr>
            <w:tcW w:w="232" w:type="pct"/>
          </w:tcPr>
          <w:p w14:paraId="182A8FB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D76280" w14:textId="015DD6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8EAA33C" w14:textId="080B81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C8533BB" w14:textId="3C7296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6D1E34DE" w14:textId="13178E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7FEA197" w14:textId="77777777" w:rsidTr="000C2718">
        <w:tc>
          <w:tcPr>
            <w:tcW w:w="464" w:type="pct"/>
          </w:tcPr>
          <w:p w14:paraId="05B5AF93" w14:textId="3E89E7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R4-2110055</w:t>
            </w:r>
          </w:p>
        </w:tc>
        <w:tc>
          <w:tcPr>
            <w:tcW w:w="927" w:type="pct"/>
          </w:tcPr>
          <w:p w14:paraId="261D4929" w14:textId="4B8ED4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PRS configurations for NR_pos RRM tests</w:t>
            </w:r>
          </w:p>
        </w:tc>
        <w:tc>
          <w:tcPr>
            <w:tcW w:w="829" w:type="pct"/>
          </w:tcPr>
          <w:p w14:paraId="4C8C6A8F" w14:textId="4184C0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41E0C06C" w14:textId="1CE5B7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642CC38" w14:textId="33ADCA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1971</w:t>
            </w:r>
          </w:p>
        </w:tc>
        <w:tc>
          <w:tcPr>
            <w:tcW w:w="232" w:type="pct"/>
          </w:tcPr>
          <w:p w14:paraId="2BA16A2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71D333" w14:textId="2D4994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BC0297D" w14:textId="7AD7B7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60471B6" w14:textId="40B639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694" w:type="pct"/>
          </w:tcPr>
          <w:p w14:paraId="738B09AA" w14:textId="29C16E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03ED2768" w14:textId="77777777" w:rsidTr="000C2718">
        <w:tc>
          <w:tcPr>
            <w:tcW w:w="464" w:type="pct"/>
          </w:tcPr>
          <w:p w14:paraId="57BC1FCD" w14:textId="3C0D80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  <w:tc>
          <w:tcPr>
            <w:tcW w:w="927" w:type="pct"/>
          </w:tcPr>
          <w:p w14:paraId="671CEEEF" w14:textId="6D0C31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829" w:type="pct"/>
          </w:tcPr>
          <w:p w14:paraId="5C074381" w14:textId="07E5AF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1DB58F4C" w14:textId="1179ED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9470B82" w14:textId="0D86F4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1972</w:t>
            </w:r>
          </w:p>
        </w:tc>
        <w:tc>
          <w:tcPr>
            <w:tcW w:w="232" w:type="pct"/>
          </w:tcPr>
          <w:p w14:paraId="15915D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B19213" w14:textId="0D6AD6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B3D91E2" w14:textId="56B418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41260AB" w14:textId="56129B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00136A99" w14:textId="22F49C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217548" w14:paraId="63950024" w14:textId="77777777" w:rsidTr="000C2718">
        <w:tc>
          <w:tcPr>
            <w:tcW w:w="464" w:type="pct"/>
          </w:tcPr>
          <w:p w14:paraId="13A64068" w14:textId="66334D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R4-2110057</w:t>
            </w:r>
          </w:p>
        </w:tc>
        <w:tc>
          <w:tcPr>
            <w:tcW w:w="927" w:type="pct"/>
          </w:tcPr>
          <w:p w14:paraId="6C019A57" w14:textId="594075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829" w:type="pct"/>
          </w:tcPr>
          <w:p w14:paraId="148ADD2A" w14:textId="18DC2C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2E535AEB" w14:textId="51A4B6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ED3A7DC" w14:textId="37037B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1972</w:t>
            </w:r>
          </w:p>
        </w:tc>
        <w:tc>
          <w:tcPr>
            <w:tcW w:w="232" w:type="pct"/>
          </w:tcPr>
          <w:p w14:paraId="28DB8F7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1CB62F" w14:textId="1BA00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85E1A6" w14:textId="66403C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D2E561A" w14:textId="494DF4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05A9F126" w14:textId="4EA225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0D5BA43" w14:textId="77777777" w:rsidTr="000C2718">
        <w:tc>
          <w:tcPr>
            <w:tcW w:w="464" w:type="pct"/>
          </w:tcPr>
          <w:p w14:paraId="2BD07352" w14:textId="425761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  <w:tc>
          <w:tcPr>
            <w:tcW w:w="927" w:type="pct"/>
          </w:tcPr>
          <w:p w14:paraId="76E4ECB9" w14:textId="2D557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829" w:type="pct"/>
          </w:tcPr>
          <w:p w14:paraId="475A708A" w14:textId="42CE9E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739C375F" w14:textId="0BA3E3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051E2A" w14:textId="296526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232" w:type="pct"/>
          </w:tcPr>
          <w:p w14:paraId="1E63056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D31995" w14:textId="288794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88948D0" w14:textId="746649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5BB2BAE" w14:textId="130CAF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18877D11" w14:textId="68C68A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217548" w14:paraId="12310974" w14:textId="77777777" w:rsidTr="000C2718">
        <w:tc>
          <w:tcPr>
            <w:tcW w:w="464" w:type="pct"/>
          </w:tcPr>
          <w:p w14:paraId="1C7E91E8" w14:textId="7E4472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R4-2110058</w:t>
            </w:r>
          </w:p>
        </w:tc>
        <w:tc>
          <w:tcPr>
            <w:tcW w:w="927" w:type="pct"/>
          </w:tcPr>
          <w:p w14:paraId="3EB03252" w14:textId="22ED07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829" w:type="pct"/>
          </w:tcPr>
          <w:p w14:paraId="088740BE" w14:textId="7A4CB6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47CB8167" w14:textId="6BF271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5303817" w14:textId="4EF1E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232" w:type="pct"/>
          </w:tcPr>
          <w:p w14:paraId="05E4A4D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F95C2AC" w14:textId="3105E3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F5A1B26" w14:textId="49F7D5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ED05266" w14:textId="43C615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78F60BD6" w14:textId="2141D0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C86D46A" w14:textId="77777777" w:rsidTr="000C2718">
        <w:tc>
          <w:tcPr>
            <w:tcW w:w="464" w:type="pct"/>
          </w:tcPr>
          <w:p w14:paraId="142A3E9E" w14:textId="2B8FA6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R4-2110098</w:t>
            </w:r>
          </w:p>
        </w:tc>
        <w:tc>
          <w:tcPr>
            <w:tcW w:w="927" w:type="pct"/>
          </w:tcPr>
          <w:p w14:paraId="33B0E8D3" w14:textId="410193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n67</w:t>
            </w:r>
          </w:p>
        </w:tc>
        <w:tc>
          <w:tcPr>
            <w:tcW w:w="829" w:type="pct"/>
          </w:tcPr>
          <w:p w14:paraId="24E0ADB0" w14:textId="7496A4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A73F3E8" w14:textId="524200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D60E340" w14:textId="49161C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1974</w:t>
            </w:r>
          </w:p>
        </w:tc>
        <w:tc>
          <w:tcPr>
            <w:tcW w:w="232" w:type="pct"/>
          </w:tcPr>
          <w:p w14:paraId="78FACB2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50FDF2" w14:textId="705F87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62B1822" w14:textId="1BD2EC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E49CDC9" w14:textId="05C4C1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10684E0C" w14:textId="685081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C42280" w14:textId="77777777" w:rsidTr="000C2718">
        <w:tc>
          <w:tcPr>
            <w:tcW w:w="464" w:type="pct"/>
          </w:tcPr>
          <w:p w14:paraId="6B984525" w14:textId="226C8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R4-2110110</w:t>
            </w:r>
          </w:p>
        </w:tc>
        <w:tc>
          <w:tcPr>
            <w:tcW w:w="927" w:type="pct"/>
          </w:tcPr>
          <w:p w14:paraId="4BA1880A" w14:textId="39634C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n85</w:t>
            </w:r>
          </w:p>
        </w:tc>
        <w:tc>
          <w:tcPr>
            <w:tcW w:w="829" w:type="pct"/>
          </w:tcPr>
          <w:p w14:paraId="0EECBB2E" w14:textId="316B45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AD59B7E" w14:textId="7B6696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FBB0B0F" w14:textId="29973B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1975</w:t>
            </w:r>
          </w:p>
        </w:tc>
        <w:tc>
          <w:tcPr>
            <w:tcW w:w="232" w:type="pct"/>
          </w:tcPr>
          <w:p w14:paraId="25A439E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4F467D" w14:textId="29CCC2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44FF9E3" w14:textId="2F4470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B323017" w14:textId="6F8E97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1F6BA5CB" w14:textId="4C4D56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FAD203" w14:textId="77777777" w:rsidTr="000C2718">
        <w:tc>
          <w:tcPr>
            <w:tcW w:w="464" w:type="pct"/>
          </w:tcPr>
          <w:p w14:paraId="331BDC4B" w14:textId="5457AD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927" w:type="pct"/>
          </w:tcPr>
          <w:p w14:paraId="4EDEEB08" w14:textId="429E93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829" w:type="pct"/>
          </w:tcPr>
          <w:p w14:paraId="58EB7E2D" w14:textId="5893E7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5D54703E" w14:textId="3D12E4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B62E9F2" w14:textId="18D74D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1976</w:t>
            </w:r>
          </w:p>
        </w:tc>
        <w:tc>
          <w:tcPr>
            <w:tcW w:w="232" w:type="pct"/>
          </w:tcPr>
          <w:p w14:paraId="6CB5A03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ED01368" w14:textId="16B83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8543E3" w14:textId="333616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8A43C5" w14:textId="3D070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51568A0C" w14:textId="526AAC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7F801A2" w14:textId="77777777" w:rsidTr="000C2718">
        <w:tc>
          <w:tcPr>
            <w:tcW w:w="464" w:type="pct"/>
          </w:tcPr>
          <w:p w14:paraId="3AE78AB7" w14:textId="206358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  <w:tc>
          <w:tcPr>
            <w:tcW w:w="927" w:type="pct"/>
          </w:tcPr>
          <w:p w14:paraId="5FC153B6" w14:textId="1E36C1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829" w:type="pct"/>
          </w:tcPr>
          <w:p w14:paraId="16B56707" w14:textId="35B944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483E3F53" w14:textId="1F8EB2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7102D72" w14:textId="4059CF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1976</w:t>
            </w:r>
          </w:p>
        </w:tc>
        <w:tc>
          <w:tcPr>
            <w:tcW w:w="232" w:type="pct"/>
          </w:tcPr>
          <w:p w14:paraId="62AC1D2B" w14:textId="508C1AD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FE7E1A5" w14:textId="29EE50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C86DC6" w14:textId="36A604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D28486F" w14:textId="1A088A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5D6F7568" w14:textId="54ABD5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A1B0909" w14:textId="77777777" w:rsidTr="000C2718">
        <w:tc>
          <w:tcPr>
            <w:tcW w:w="464" w:type="pct"/>
          </w:tcPr>
          <w:p w14:paraId="41748611" w14:textId="7A3699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R4-2110123</w:t>
            </w:r>
          </w:p>
        </w:tc>
        <w:tc>
          <w:tcPr>
            <w:tcW w:w="927" w:type="pct"/>
          </w:tcPr>
          <w:p w14:paraId="2E47FEF6" w14:textId="1BB541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829" w:type="pct"/>
          </w:tcPr>
          <w:p w14:paraId="1B0CF378" w14:textId="13A93F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5AE4FCBD" w14:textId="5F02FF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DC0B6B4" w14:textId="10FFC8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1977</w:t>
            </w:r>
          </w:p>
        </w:tc>
        <w:tc>
          <w:tcPr>
            <w:tcW w:w="232" w:type="pct"/>
          </w:tcPr>
          <w:p w14:paraId="052DDB4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41FBFF" w14:textId="3FAD60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D6D513C" w14:textId="794D5F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D23E58" w14:textId="285D39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0DAE7DC1" w14:textId="1B63B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57A373C" w14:textId="77777777" w:rsidTr="000C2718">
        <w:tc>
          <w:tcPr>
            <w:tcW w:w="464" w:type="pct"/>
          </w:tcPr>
          <w:p w14:paraId="6C3A76BF" w14:textId="1CA5E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R4-2110126</w:t>
            </w:r>
          </w:p>
        </w:tc>
        <w:tc>
          <w:tcPr>
            <w:tcW w:w="927" w:type="pct"/>
          </w:tcPr>
          <w:p w14:paraId="19EA714E" w14:textId="241800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accuracy requirements for RSTD measurement</w:t>
            </w:r>
          </w:p>
        </w:tc>
        <w:tc>
          <w:tcPr>
            <w:tcW w:w="829" w:type="pct"/>
          </w:tcPr>
          <w:p w14:paraId="520970D0" w14:textId="47CA91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336" w:type="pct"/>
          </w:tcPr>
          <w:p w14:paraId="4F39AD3C" w14:textId="413960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2B7B02F" w14:textId="513DDC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1978</w:t>
            </w:r>
          </w:p>
        </w:tc>
        <w:tc>
          <w:tcPr>
            <w:tcW w:w="232" w:type="pct"/>
          </w:tcPr>
          <w:p w14:paraId="0BEEEFA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6D1882" w14:textId="4D2DFD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C522591" w14:textId="78607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6780C8F" w14:textId="285488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694" w:type="pct"/>
          </w:tcPr>
          <w:p w14:paraId="36869E78" w14:textId="4E078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1EACC3A" w14:textId="77777777" w:rsidTr="000C2718">
        <w:tc>
          <w:tcPr>
            <w:tcW w:w="464" w:type="pct"/>
          </w:tcPr>
          <w:p w14:paraId="30BC1239" w14:textId="77A994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R4-2110144</w:t>
            </w:r>
          </w:p>
        </w:tc>
        <w:tc>
          <w:tcPr>
            <w:tcW w:w="927" w:type="pct"/>
          </w:tcPr>
          <w:p w14:paraId="3A13DEF6" w14:textId="3FC049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(Rel-16)</w:t>
            </w:r>
          </w:p>
        </w:tc>
        <w:tc>
          <w:tcPr>
            <w:tcW w:w="829" w:type="pct"/>
          </w:tcPr>
          <w:p w14:paraId="275D5D6F" w14:textId="4ECFEF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43D62B8A" w14:textId="1A19E5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A511A2A" w14:textId="6E78F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1979</w:t>
            </w:r>
          </w:p>
        </w:tc>
        <w:tc>
          <w:tcPr>
            <w:tcW w:w="232" w:type="pct"/>
          </w:tcPr>
          <w:p w14:paraId="6465663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104014" w14:textId="3263EA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776F3CB" w14:textId="3E2697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97372E2" w14:textId="6986FD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5D0B3485" w14:textId="7ABF93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961625A" w14:textId="77777777" w:rsidTr="000C2718">
        <w:tc>
          <w:tcPr>
            <w:tcW w:w="464" w:type="pct"/>
          </w:tcPr>
          <w:p w14:paraId="3D69AF05" w14:textId="4806E0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R4-2110145</w:t>
            </w:r>
          </w:p>
        </w:tc>
        <w:tc>
          <w:tcPr>
            <w:tcW w:w="927" w:type="pct"/>
          </w:tcPr>
          <w:p w14:paraId="1A6C23D1" w14:textId="4AF0A4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(Rel-17)</w:t>
            </w:r>
          </w:p>
        </w:tc>
        <w:tc>
          <w:tcPr>
            <w:tcW w:w="829" w:type="pct"/>
          </w:tcPr>
          <w:p w14:paraId="41A6C9F7" w14:textId="0CDD84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369ED5AF" w14:textId="2924CC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67862F5" w14:textId="03B6D0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1980</w:t>
            </w:r>
          </w:p>
        </w:tc>
        <w:tc>
          <w:tcPr>
            <w:tcW w:w="232" w:type="pct"/>
          </w:tcPr>
          <w:p w14:paraId="537916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59D593" w14:textId="1774E3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C63526C" w14:textId="7A40B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95DFA44" w14:textId="1F7FAF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7556AE15" w14:textId="0081EC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12EE24B1" w14:textId="77777777" w:rsidTr="000C2718">
        <w:tc>
          <w:tcPr>
            <w:tcW w:w="464" w:type="pct"/>
          </w:tcPr>
          <w:p w14:paraId="765A3B8F" w14:textId="55024C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R4-2110239</w:t>
            </w:r>
          </w:p>
        </w:tc>
        <w:tc>
          <w:tcPr>
            <w:tcW w:w="927" w:type="pct"/>
          </w:tcPr>
          <w:p w14:paraId="7EABD67B" w14:textId="542F5F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(Rel-15)</w:t>
            </w:r>
          </w:p>
        </w:tc>
        <w:tc>
          <w:tcPr>
            <w:tcW w:w="829" w:type="pct"/>
          </w:tcPr>
          <w:p w14:paraId="21501E80" w14:textId="387B6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19AEEB0B" w14:textId="727254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67BD6F7" w14:textId="270E5D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1981</w:t>
            </w:r>
          </w:p>
        </w:tc>
        <w:tc>
          <w:tcPr>
            <w:tcW w:w="232" w:type="pct"/>
          </w:tcPr>
          <w:p w14:paraId="37F2B6F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631260" w14:textId="6D145A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4C4E07D" w14:textId="40DBAD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FE4FFBD" w14:textId="468E85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F33D7E4" w14:textId="649D27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A28A75" w14:textId="77777777" w:rsidTr="000C2718">
        <w:tc>
          <w:tcPr>
            <w:tcW w:w="464" w:type="pct"/>
          </w:tcPr>
          <w:p w14:paraId="667D30E1" w14:textId="68A66F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R4-2110255</w:t>
            </w:r>
          </w:p>
        </w:tc>
        <w:tc>
          <w:tcPr>
            <w:tcW w:w="927" w:type="pct"/>
          </w:tcPr>
          <w:p w14:paraId="6BC91FC5" w14:textId="541C59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Correction of TDD Configuration for several </w:t>
            </w:r>
            <w:r>
              <w:rPr>
                <w:sz w:val="16"/>
              </w:rPr>
              <w:lastRenderedPageBreak/>
              <w:t>TCs (Rel-16)</w:t>
            </w:r>
          </w:p>
        </w:tc>
        <w:tc>
          <w:tcPr>
            <w:tcW w:w="829" w:type="pct"/>
          </w:tcPr>
          <w:p w14:paraId="1DD4C852" w14:textId="5E9217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Rohde &amp; Schwarz</w:t>
            </w:r>
          </w:p>
        </w:tc>
        <w:tc>
          <w:tcPr>
            <w:tcW w:w="336" w:type="pct"/>
          </w:tcPr>
          <w:p w14:paraId="0715C018" w14:textId="25ACB9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8770513" w14:textId="6E5F3F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1982</w:t>
            </w:r>
          </w:p>
        </w:tc>
        <w:tc>
          <w:tcPr>
            <w:tcW w:w="232" w:type="pct"/>
          </w:tcPr>
          <w:p w14:paraId="390A98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67ABE84" w14:textId="57117E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DEBC551" w14:textId="551FC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8FD7577" w14:textId="3FA91B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E90232F" w14:textId="55984B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4F932F" w14:textId="77777777" w:rsidTr="000C2718">
        <w:tc>
          <w:tcPr>
            <w:tcW w:w="464" w:type="pct"/>
          </w:tcPr>
          <w:p w14:paraId="71C17336" w14:textId="04CE43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R4-2110256</w:t>
            </w:r>
          </w:p>
        </w:tc>
        <w:tc>
          <w:tcPr>
            <w:tcW w:w="927" w:type="pct"/>
          </w:tcPr>
          <w:p w14:paraId="256DE1F8" w14:textId="77EFF0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(Rel-17)</w:t>
            </w:r>
          </w:p>
        </w:tc>
        <w:tc>
          <w:tcPr>
            <w:tcW w:w="829" w:type="pct"/>
          </w:tcPr>
          <w:p w14:paraId="0382AA9C" w14:textId="4AFB1A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46D7C909" w14:textId="1E348F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F48381B" w14:textId="616B09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1983</w:t>
            </w:r>
          </w:p>
        </w:tc>
        <w:tc>
          <w:tcPr>
            <w:tcW w:w="232" w:type="pct"/>
          </w:tcPr>
          <w:p w14:paraId="709D5BD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D946DB" w14:textId="6247A7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D803439" w14:textId="71F450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60416E" w14:textId="44B0C0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9BAE0D1" w14:textId="4BC449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DE8145C" w14:textId="77777777" w:rsidTr="000C2718">
        <w:tc>
          <w:tcPr>
            <w:tcW w:w="464" w:type="pct"/>
          </w:tcPr>
          <w:p w14:paraId="5043D7FD" w14:textId="4B6208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927" w:type="pct"/>
          </w:tcPr>
          <w:p w14:paraId="55C1F753" w14:textId="0AF0ED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829" w:type="pct"/>
          </w:tcPr>
          <w:p w14:paraId="0D3A1302" w14:textId="57D2A8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07F7DDC4" w14:textId="47A382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0357DB" w14:textId="66C470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1984</w:t>
            </w:r>
          </w:p>
        </w:tc>
        <w:tc>
          <w:tcPr>
            <w:tcW w:w="232" w:type="pct"/>
          </w:tcPr>
          <w:p w14:paraId="5A4E5A7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F1E612" w14:textId="19208F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D13FBA7" w14:textId="112A12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2AA41F0" w14:textId="16156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8B048DC" w14:textId="4E8431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89B2DC8" w14:textId="77777777" w:rsidTr="000C2718">
        <w:tc>
          <w:tcPr>
            <w:tcW w:w="464" w:type="pct"/>
          </w:tcPr>
          <w:p w14:paraId="583190CC" w14:textId="64381E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  <w:tc>
          <w:tcPr>
            <w:tcW w:w="927" w:type="pct"/>
          </w:tcPr>
          <w:p w14:paraId="008CD667" w14:textId="58068E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829" w:type="pct"/>
          </w:tcPr>
          <w:p w14:paraId="3609DD4C" w14:textId="0E96F8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337B8913" w14:textId="50D9AB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5466264" w14:textId="498294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1984</w:t>
            </w:r>
          </w:p>
        </w:tc>
        <w:tc>
          <w:tcPr>
            <w:tcW w:w="232" w:type="pct"/>
          </w:tcPr>
          <w:p w14:paraId="18394A8E" w14:textId="3183954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8EDF436" w14:textId="20035D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BBEB887" w14:textId="3C2E74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B9BEA7" w14:textId="5D417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6D3DB92" w14:textId="33D5C9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831E59" w14:textId="77777777" w:rsidTr="000C2718">
        <w:tc>
          <w:tcPr>
            <w:tcW w:w="464" w:type="pct"/>
          </w:tcPr>
          <w:p w14:paraId="6DA6E344" w14:textId="093030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R4-2110258</w:t>
            </w:r>
          </w:p>
        </w:tc>
        <w:tc>
          <w:tcPr>
            <w:tcW w:w="927" w:type="pct"/>
          </w:tcPr>
          <w:p w14:paraId="366998FF" w14:textId="18CBD9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(Rel-16)</w:t>
            </w:r>
          </w:p>
        </w:tc>
        <w:tc>
          <w:tcPr>
            <w:tcW w:w="829" w:type="pct"/>
          </w:tcPr>
          <w:p w14:paraId="0C1F3AB1" w14:textId="5F6D48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251B59CA" w14:textId="7E8742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5506AC8" w14:textId="260CC4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1985</w:t>
            </w:r>
          </w:p>
        </w:tc>
        <w:tc>
          <w:tcPr>
            <w:tcW w:w="232" w:type="pct"/>
          </w:tcPr>
          <w:p w14:paraId="191D50A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ACC468" w14:textId="52DF93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2F78F2A" w14:textId="663129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E3C1FBE" w14:textId="070332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39A7B90" w14:textId="20B520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B8E6211" w14:textId="77777777" w:rsidTr="000C2718">
        <w:tc>
          <w:tcPr>
            <w:tcW w:w="464" w:type="pct"/>
          </w:tcPr>
          <w:p w14:paraId="445BB95E" w14:textId="50551D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R4-2110259</w:t>
            </w:r>
          </w:p>
        </w:tc>
        <w:tc>
          <w:tcPr>
            <w:tcW w:w="927" w:type="pct"/>
          </w:tcPr>
          <w:p w14:paraId="0DE32178" w14:textId="6C60B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(Rel-17)</w:t>
            </w:r>
          </w:p>
        </w:tc>
        <w:tc>
          <w:tcPr>
            <w:tcW w:w="829" w:type="pct"/>
          </w:tcPr>
          <w:p w14:paraId="5D87B5A9" w14:textId="557F30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3A50EFA8" w14:textId="0B77D6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E06E303" w14:textId="0F5A24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1986</w:t>
            </w:r>
          </w:p>
        </w:tc>
        <w:tc>
          <w:tcPr>
            <w:tcW w:w="232" w:type="pct"/>
          </w:tcPr>
          <w:p w14:paraId="793FC1E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FEB6A1" w14:textId="102512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FB0EDC4" w14:textId="794F69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19E69A5" w14:textId="768056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547B8EE" w14:textId="3476D1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18E2ED" w14:textId="77777777" w:rsidTr="000C2718">
        <w:tc>
          <w:tcPr>
            <w:tcW w:w="464" w:type="pct"/>
          </w:tcPr>
          <w:p w14:paraId="69CFA242" w14:textId="25C65F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R4-2110260</w:t>
            </w:r>
          </w:p>
        </w:tc>
        <w:tc>
          <w:tcPr>
            <w:tcW w:w="927" w:type="pct"/>
          </w:tcPr>
          <w:p w14:paraId="5D909BC9" w14:textId="46594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(Rel-15)</w:t>
            </w:r>
          </w:p>
        </w:tc>
        <w:tc>
          <w:tcPr>
            <w:tcW w:w="829" w:type="pct"/>
          </w:tcPr>
          <w:p w14:paraId="0FB557BF" w14:textId="6AFA21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3AF3F92D" w14:textId="18E082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CAB156E" w14:textId="77EFBC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1987</w:t>
            </w:r>
          </w:p>
        </w:tc>
        <w:tc>
          <w:tcPr>
            <w:tcW w:w="232" w:type="pct"/>
          </w:tcPr>
          <w:p w14:paraId="0A61EDE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EFD788" w14:textId="43163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12C73D8" w14:textId="46993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164ED7A" w14:textId="7EE54F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7F72A26" w14:textId="3E303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F00C53" w14:textId="77777777" w:rsidTr="000C2718">
        <w:tc>
          <w:tcPr>
            <w:tcW w:w="464" w:type="pct"/>
          </w:tcPr>
          <w:p w14:paraId="2B4D205A" w14:textId="3815D4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R4-2110261</w:t>
            </w:r>
          </w:p>
        </w:tc>
        <w:tc>
          <w:tcPr>
            <w:tcW w:w="927" w:type="pct"/>
          </w:tcPr>
          <w:p w14:paraId="48DED6FD" w14:textId="3889C2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(Rel-16)</w:t>
            </w:r>
          </w:p>
        </w:tc>
        <w:tc>
          <w:tcPr>
            <w:tcW w:w="829" w:type="pct"/>
          </w:tcPr>
          <w:p w14:paraId="27EA8DE4" w14:textId="17FA8F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6C521F78" w14:textId="025331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58E2EEA" w14:textId="4CA19C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1988</w:t>
            </w:r>
          </w:p>
        </w:tc>
        <w:tc>
          <w:tcPr>
            <w:tcW w:w="232" w:type="pct"/>
          </w:tcPr>
          <w:p w14:paraId="5AAA854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AC7A618" w14:textId="6F0890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83BD47D" w14:textId="3695D8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A539D38" w14:textId="2D8D8B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4C35712" w14:textId="2A3E58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D037D66" w14:textId="77777777" w:rsidTr="000C2718">
        <w:tc>
          <w:tcPr>
            <w:tcW w:w="464" w:type="pct"/>
          </w:tcPr>
          <w:p w14:paraId="7BD2C0D8" w14:textId="79EE80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R4-2110262</w:t>
            </w:r>
          </w:p>
        </w:tc>
        <w:tc>
          <w:tcPr>
            <w:tcW w:w="927" w:type="pct"/>
          </w:tcPr>
          <w:p w14:paraId="5F3D24AA" w14:textId="4DC4B5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(Rel-17)</w:t>
            </w:r>
          </w:p>
        </w:tc>
        <w:tc>
          <w:tcPr>
            <w:tcW w:w="829" w:type="pct"/>
          </w:tcPr>
          <w:p w14:paraId="47B473E3" w14:textId="0E7495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70CE950B" w14:textId="2995FF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038AF12" w14:textId="7A8A9B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1989</w:t>
            </w:r>
          </w:p>
        </w:tc>
        <w:tc>
          <w:tcPr>
            <w:tcW w:w="232" w:type="pct"/>
          </w:tcPr>
          <w:p w14:paraId="59A12AE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F849FF" w14:textId="32768A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3B8032" w14:textId="08B15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BB1DFB8" w14:textId="16AB2B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1E082B7" w14:textId="3FB806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0982C7" w14:textId="77777777" w:rsidTr="000C2718">
        <w:tc>
          <w:tcPr>
            <w:tcW w:w="464" w:type="pct"/>
          </w:tcPr>
          <w:p w14:paraId="2D4F8462" w14:textId="5DEAF9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R4-2110263</w:t>
            </w:r>
          </w:p>
        </w:tc>
        <w:tc>
          <w:tcPr>
            <w:tcW w:w="927" w:type="pct"/>
          </w:tcPr>
          <w:p w14:paraId="5E967F03" w14:textId="1A7116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15)</w:t>
            </w:r>
          </w:p>
        </w:tc>
        <w:tc>
          <w:tcPr>
            <w:tcW w:w="829" w:type="pct"/>
          </w:tcPr>
          <w:p w14:paraId="4E938702" w14:textId="7F7F0F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0CAF274E" w14:textId="487D1E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838B11" w14:textId="030AEB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1990</w:t>
            </w:r>
          </w:p>
        </w:tc>
        <w:tc>
          <w:tcPr>
            <w:tcW w:w="232" w:type="pct"/>
          </w:tcPr>
          <w:p w14:paraId="6F7AD9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FE8FA7" w14:textId="550528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ED9DB99" w14:textId="41DF9D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6CA65EF" w14:textId="3A9E8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DB5444A" w14:textId="6F17EE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93F740A" w14:textId="77777777" w:rsidTr="000C2718">
        <w:tc>
          <w:tcPr>
            <w:tcW w:w="464" w:type="pct"/>
          </w:tcPr>
          <w:p w14:paraId="74A356A6" w14:textId="425391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R4-2110264</w:t>
            </w:r>
          </w:p>
        </w:tc>
        <w:tc>
          <w:tcPr>
            <w:tcW w:w="927" w:type="pct"/>
          </w:tcPr>
          <w:p w14:paraId="39402720" w14:textId="1B03B9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16)</w:t>
            </w:r>
          </w:p>
        </w:tc>
        <w:tc>
          <w:tcPr>
            <w:tcW w:w="829" w:type="pct"/>
          </w:tcPr>
          <w:p w14:paraId="6D29C42C" w14:textId="790240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7657CC1C" w14:textId="66742D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13E3F64" w14:textId="11FAE4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1991</w:t>
            </w:r>
          </w:p>
        </w:tc>
        <w:tc>
          <w:tcPr>
            <w:tcW w:w="232" w:type="pct"/>
          </w:tcPr>
          <w:p w14:paraId="6C12A47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3D1BFD" w14:textId="611804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D6784F7" w14:textId="7182C2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764B938" w14:textId="406AD6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E2269BE" w14:textId="5DBC57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31FCD7" w14:textId="77777777" w:rsidTr="000C2718">
        <w:tc>
          <w:tcPr>
            <w:tcW w:w="464" w:type="pct"/>
          </w:tcPr>
          <w:p w14:paraId="5BB15CCF" w14:textId="44BD86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R4-2110265</w:t>
            </w:r>
          </w:p>
        </w:tc>
        <w:tc>
          <w:tcPr>
            <w:tcW w:w="927" w:type="pct"/>
          </w:tcPr>
          <w:p w14:paraId="3E425DFF" w14:textId="35DD67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17)</w:t>
            </w:r>
          </w:p>
        </w:tc>
        <w:tc>
          <w:tcPr>
            <w:tcW w:w="829" w:type="pct"/>
          </w:tcPr>
          <w:p w14:paraId="131CCF97" w14:textId="09C7C2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53548010" w14:textId="4F6E51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BC1C618" w14:textId="56474C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1992</w:t>
            </w:r>
          </w:p>
        </w:tc>
        <w:tc>
          <w:tcPr>
            <w:tcW w:w="232" w:type="pct"/>
          </w:tcPr>
          <w:p w14:paraId="03D9703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B2E498" w14:textId="085918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4F8634D" w14:textId="5D0724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80650C6" w14:textId="761163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5558090" w14:textId="141C52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FB7395" w14:textId="77777777" w:rsidTr="000C2718">
        <w:tc>
          <w:tcPr>
            <w:tcW w:w="464" w:type="pct"/>
          </w:tcPr>
          <w:p w14:paraId="22308EE7" w14:textId="118DFA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R4-2110266</w:t>
            </w:r>
          </w:p>
        </w:tc>
        <w:tc>
          <w:tcPr>
            <w:tcW w:w="927" w:type="pct"/>
          </w:tcPr>
          <w:p w14:paraId="3BE70105" w14:textId="0ECA96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829" w:type="pct"/>
          </w:tcPr>
          <w:p w14:paraId="281EF323" w14:textId="0CFAC3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466242C8" w14:textId="0B3353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2A8CDEB" w14:textId="4B05A7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1993</w:t>
            </w:r>
          </w:p>
        </w:tc>
        <w:tc>
          <w:tcPr>
            <w:tcW w:w="232" w:type="pct"/>
          </w:tcPr>
          <w:p w14:paraId="60F0935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51BB84" w14:textId="3300AF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29365EF" w14:textId="3C677F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BBA5765" w14:textId="699670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6B781CE" w14:textId="4B5BB5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E809F63" w14:textId="77777777" w:rsidTr="000C2718">
        <w:tc>
          <w:tcPr>
            <w:tcW w:w="464" w:type="pct"/>
          </w:tcPr>
          <w:p w14:paraId="35235B83" w14:textId="676F71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  <w:tc>
          <w:tcPr>
            <w:tcW w:w="927" w:type="pct"/>
          </w:tcPr>
          <w:p w14:paraId="287A7394" w14:textId="3951FD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829" w:type="pct"/>
          </w:tcPr>
          <w:p w14:paraId="7CB0B713" w14:textId="197643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336" w:type="pct"/>
          </w:tcPr>
          <w:p w14:paraId="226C4A97" w14:textId="68FA34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F7651E8" w14:textId="61CE91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1993</w:t>
            </w:r>
          </w:p>
        </w:tc>
        <w:tc>
          <w:tcPr>
            <w:tcW w:w="232" w:type="pct"/>
          </w:tcPr>
          <w:p w14:paraId="6930FCF5" w14:textId="4CAC82D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7652E61" w14:textId="11255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FB0FDE1" w14:textId="6119A1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40874E2" w14:textId="2F4522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378DB44" w14:textId="0A4E54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FC443B" w14:textId="77777777" w:rsidTr="000C2718">
        <w:tc>
          <w:tcPr>
            <w:tcW w:w="464" w:type="pct"/>
          </w:tcPr>
          <w:p w14:paraId="584204C6" w14:textId="68D23F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R4-2110267</w:t>
            </w:r>
          </w:p>
        </w:tc>
        <w:tc>
          <w:tcPr>
            <w:tcW w:w="927" w:type="pct"/>
          </w:tcPr>
          <w:p w14:paraId="77BE0D19" w14:textId="64E3E0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16)</w:t>
            </w:r>
          </w:p>
        </w:tc>
        <w:tc>
          <w:tcPr>
            <w:tcW w:w="829" w:type="pct"/>
          </w:tcPr>
          <w:p w14:paraId="51096ADF" w14:textId="15378F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7155D157" w14:textId="0F78BC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44CD8C4" w14:textId="25E7F4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1994</w:t>
            </w:r>
          </w:p>
        </w:tc>
        <w:tc>
          <w:tcPr>
            <w:tcW w:w="232" w:type="pct"/>
          </w:tcPr>
          <w:p w14:paraId="132488E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A409FC" w14:textId="4E921D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1FF81D" w14:textId="568A76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87E5C34" w14:textId="18E3A8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2A437C4" w14:textId="70BEA4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162329E" w14:textId="77777777" w:rsidTr="000C2718">
        <w:tc>
          <w:tcPr>
            <w:tcW w:w="464" w:type="pct"/>
          </w:tcPr>
          <w:p w14:paraId="35B8BCCC" w14:textId="1F3C92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R4-2110268</w:t>
            </w:r>
          </w:p>
        </w:tc>
        <w:tc>
          <w:tcPr>
            <w:tcW w:w="927" w:type="pct"/>
          </w:tcPr>
          <w:p w14:paraId="0B2FB34E" w14:textId="71C238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17)</w:t>
            </w:r>
          </w:p>
        </w:tc>
        <w:tc>
          <w:tcPr>
            <w:tcW w:w="829" w:type="pct"/>
          </w:tcPr>
          <w:p w14:paraId="3FFE7EF8" w14:textId="42F980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336" w:type="pct"/>
          </w:tcPr>
          <w:p w14:paraId="2159BC73" w14:textId="78B1A5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A9F3EC7" w14:textId="523721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1995</w:t>
            </w:r>
          </w:p>
        </w:tc>
        <w:tc>
          <w:tcPr>
            <w:tcW w:w="232" w:type="pct"/>
          </w:tcPr>
          <w:p w14:paraId="1A3818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0580C4" w14:textId="28110D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F29E566" w14:textId="313637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552602F" w14:textId="07F08F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440B4BB" w14:textId="32B9F6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9662F97" w14:textId="77777777" w:rsidTr="000C2718">
        <w:tc>
          <w:tcPr>
            <w:tcW w:w="464" w:type="pct"/>
          </w:tcPr>
          <w:p w14:paraId="6EAD19C8" w14:textId="603CA5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R4-2110278</w:t>
            </w:r>
          </w:p>
        </w:tc>
        <w:tc>
          <w:tcPr>
            <w:tcW w:w="927" w:type="pct"/>
          </w:tcPr>
          <w:p w14:paraId="01C2EE8B" w14:textId="11A10E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R16</w:t>
            </w:r>
          </w:p>
        </w:tc>
        <w:tc>
          <w:tcPr>
            <w:tcW w:w="829" w:type="pct"/>
          </w:tcPr>
          <w:p w14:paraId="2E45F8BA" w14:textId="6AB7CC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D63D42F" w14:textId="283E7A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9CFED0A" w14:textId="7FDCC3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1996</w:t>
            </w:r>
          </w:p>
        </w:tc>
        <w:tc>
          <w:tcPr>
            <w:tcW w:w="232" w:type="pct"/>
          </w:tcPr>
          <w:p w14:paraId="08C543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BDEE97" w14:textId="535148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B76D353" w14:textId="705AF2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895E108" w14:textId="6C12C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8E6CD7D" w14:textId="2891D0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58BA1E" w14:textId="77777777" w:rsidTr="000C2718">
        <w:tc>
          <w:tcPr>
            <w:tcW w:w="464" w:type="pct"/>
          </w:tcPr>
          <w:p w14:paraId="5562A484" w14:textId="58E8C4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R4-2110279</w:t>
            </w:r>
          </w:p>
        </w:tc>
        <w:tc>
          <w:tcPr>
            <w:tcW w:w="927" w:type="pct"/>
          </w:tcPr>
          <w:p w14:paraId="444E454D" w14:textId="74C828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R17</w:t>
            </w:r>
          </w:p>
        </w:tc>
        <w:tc>
          <w:tcPr>
            <w:tcW w:w="829" w:type="pct"/>
          </w:tcPr>
          <w:p w14:paraId="09C583A7" w14:textId="3DBE70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95847A0" w14:textId="4DDCB1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AC0BA8A" w14:textId="26A3CF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1997</w:t>
            </w:r>
          </w:p>
        </w:tc>
        <w:tc>
          <w:tcPr>
            <w:tcW w:w="232" w:type="pct"/>
          </w:tcPr>
          <w:p w14:paraId="5EC10BE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F1CF72" w14:textId="756331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DB002F0" w14:textId="79720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46D5F58" w14:textId="26621A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2EF889C" w14:textId="1C9F53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CECBAC1" w14:textId="77777777" w:rsidTr="000C2718">
        <w:tc>
          <w:tcPr>
            <w:tcW w:w="464" w:type="pct"/>
          </w:tcPr>
          <w:p w14:paraId="196559F3" w14:textId="70C540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927" w:type="pct"/>
          </w:tcPr>
          <w:p w14:paraId="6038730D" w14:textId="5A4294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829" w:type="pct"/>
          </w:tcPr>
          <w:p w14:paraId="70A2A744" w14:textId="4744FF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AF7CAF9" w14:textId="3CFC4D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F328241" w14:textId="3629E6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1998</w:t>
            </w:r>
          </w:p>
        </w:tc>
        <w:tc>
          <w:tcPr>
            <w:tcW w:w="232" w:type="pct"/>
          </w:tcPr>
          <w:p w14:paraId="4FBBE29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F16332" w14:textId="00865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8775DEA" w14:textId="3D945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65AB173" w14:textId="7F685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005661A6" w14:textId="612EF1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9EF251D" w14:textId="77777777" w:rsidTr="000C2718">
        <w:tc>
          <w:tcPr>
            <w:tcW w:w="464" w:type="pct"/>
          </w:tcPr>
          <w:p w14:paraId="5CAF9FA7" w14:textId="466FBD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  <w:tc>
          <w:tcPr>
            <w:tcW w:w="927" w:type="pct"/>
          </w:tcPr>
          <w:p w14:paraId="588CAA2D" w14:textId="47B27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829" w:type="pct"/>
          </w:tcPr>
          <w:p w14:paraId="27695864" w14:textId="25CB2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F70B837" w14:textId="7E1191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257DF2F" w14:textId="031408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1998</w:t>
            </w:r>
          </w:p>
        </w:tc>
        <w:tc>
          <w:tcPr>
            <w:tcW w:w="232" w:type="pct"/>
          </w:tcPr>
          <w:p w14:paraId="3019F9AC" w14:textId="328E16F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F8C0F07" w14:textId="101391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B296DAF" w14:textId="59BAB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F61D361" w14:textId="6B534B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56F6ED01" w14:textId="75771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A808620" w14:textId="77777777" w:rsidTr="000C2718">
        <w:tc>
          <w:tcPr>
            <w:tcW w:w="464" w:type="pct"/>
          </w:tcPr>
          <w:p w14:paraId="2272094B" w14:textId="1FA652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R4-2110281</w:t>
            </w:r>
          </w:p>
        </w:tc>
        <w:tc>
          <w:tcPr>
            <w:tcW w:w="927" w:type="pct"/>
          </w:tcPr>
          <w:p w14:paraId="0BDB5712" w14:textId="4AA7A0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accuracy requirements R17</w:t>
            </w:r>
          </w:p>
        </w:tc>
        <w:tc>
          <w:tcPr>
            <w:tcW w:w="829" w:type="pct"/>
          </w:tcPr>
          <w:p w14:paraId="78A7F253" w14:textId="1BBD49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E086179" w14:textId="47B309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2903A99" w14:textId="3A7533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1999</w:t>
            </w:r>
          </w:p>
        </w:tc>
        <w:tc>
          <w:tcPr>
            <w:tcW w:w="232" w:type="pct"/>
          </w:tcPr>
          <w:p w14:paraId="7224B8A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5CDAE6E" w14:textId="3D43FD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EA95374" w14:textId="745B24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0F36A67" w14:textId="67852B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15459C0E" w14:textId="7AED30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5128F85" w14:textId="77777777" w:rsidTr="000C2718">
        <w:tc>
          <w:tcPr>
            <w:tcW w:w="464" w:type="pct"/>
          </w:tcPr>
          <w:p w14:paraId="4FB37B93" w14:textId="2418AF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R4-2110283</w:t>
            </w:r>
          </w:p>
        </w:tc>
        <w:tc>
          <w:tcPr>
            <w:tcW w:w="927" w:type="pct"/>
          </w:tcPr>
          <w:p w14:paraId="339891BE" w14:textId="621053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R16</w:t>
            </w:r>
          </w:p>
        </w:tc>
        <w:tc>
          <w:tcPr>
            <w:tcW w:w="829" w:type="pct"/>
          </w:tcPr>
          <w:p w14:paraId="7F1BE99B" w14:textId="275B80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CDDD95D" w14:textId="7C5743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5E8C0F2" w14:textId="3ACEF4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2000</w:t>
            </w:r>
          </w:p>
        </w:tc>
        <w:tc>
          <w:tcPr>
            <w:tcW w:w="232" w:type="pct"/>
          </w:tcPr>
          <w:p w14:paraId="1D3EB6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F18A4C" w14:textId="3091D3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2533B7C" w14:textId="657396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E1DCE87" w14:textId="1E71E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7888D9A5" w14:textId="131A80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DC265B7" w14:textId="77777777" w:rsidTr="000C2718">
        <w:tc>
          <w:tcPr>
            <w:tcW w:w="464" w:type="pct"/>
          </w:tcPr>
          <w:p w14:paraId="1B82684E" w14:textId="05C50B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R4-2110284</w:t>
            </w:r>
          </w:p>
        </w:tc>
        <w:tc>
          <w:tcPr>
            <w:tcW w:w="927" w:type="pct"/>
          </w:tcPr>
          <w:p w14:paraId="74E8364C" w14:textId="735613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R17</w:t>
            </w:r>
          </w:p>
        </w:tc>
        <w:tc>
          <w:tcPr>
            <w:tcW w:w="829" w:type="pct"/>
          </w:tcPr>
          <w:p w14:paraId="0B780A22" w14:textId="483D8A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7296C08" w14:textId="7C0466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B2232CB" w14:textId="4FEC44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2001</w:t>
            </w:r>
          </w:p>
        </w:tc>
        <w:tc>
          <w:tcPr>
            <w:tcW w:w="232" w:type="pct"/>
          </w:tcPr>
          <w:p w14:paraId="5A035EF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5E7BE0" w14:textId="361245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9C313EC" w14:textId="76081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BE00C83" w14:textId="2FB1FB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0D4CFE3F" w14:textId="5A1C1C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AC5856F" w14:textId="77777777" w:rsidTr="000C2718">
        <w:tc>
          <w:tcPr>
            <w:tcW w:w="464" w:type="pct"/>
          </w:tcPr>
          <w:p w14:paraId="7171EBC2" w14:textId="769CB1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R4-2110285</w:t>
            </w:r>
          </w:p>
        </w:tc>
        <w:tc>
          <w:tcPr>
            <w:tcW w:w="927" w:type="pct"/>
          </w:tcPr>
          <w:p w14:paraId="3A6E5FEC" w14:textId="7455C5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R16</w:t>
            </w:r>
          </w:p>
        </w:tc>
        <w:tc>
          <w:tcPr>
            <w:tcW w:w="829" w:type="pct"/>
          </w:tcPr>
          <w:p w14:paraId="3762B0AF" w14:textId="19876D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020FC25" w14:textId="7B768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C75F7B9" w14:textId="0C7DCF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2002</w:t>
            </w:r>
          </w:p>
        </w:tc>
        <w:tc>
          <w:tcPr>
            <w:tcW w:w="232" w:type="pct"/>
          </w:tcPr>
          <w:p w14:paraId="04AD5D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F0B901" w14:textId="519B99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2F62371" w14:textId="5966B7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7BA9C36" w14:textId="548E95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7D07AEB0" w14:textId="7CFB49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17F9EE7" w14:textId="77777777" w:rsidTr="000C2718">
        <w:tc>
          <w:tcPr>
            <w:tcW w:w="464" w:type="pct"/>
          </w:tcPr>
          <w:p w14:paraId="4C78B57C" w14:textId="67FFC4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R4-2110286</w:t>
            </w:r>
          </w:p>
        </w:tc>
        <w:tc>
          <w:tcPr>
            <w:tcW w:w="927" w:type="pct"/>
          </w:tcPr>
          <w:p w14:paraId="4DD721CD" w14:textId="5A30D8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maintaining L1-SINR measurent requirements </w:t>
            </w:r>
            <w:r>
              <w:rPr>
                <w:sz w:val="16"/>
              </w:rPr>
              <w:lastRenderedPageBreak/>
              <w:t>R17</w:t>
            </w:r>
          </w:p>
        </w:tc>
        <w:tc>
          <w:tcPr>
            <w:tcW w:w="829" w:type="pct"/>
          </w:tcPr>
          <w:p w14:paraId="51388173" w14:textId="1EDE90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336" w:type="pct"/>
          </w:tcPr>
          <w:p w14:paraId="7FCAF9A8" w14:textId="5B5A1D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8D89CEA" w14:textId="2B1A1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2003</w:t>
            </w:r>
          </w:p>
        </w:tc>
        <w:tc>
          <w:tcPr>
            <w:tcW w:w="232" w:type="pct"/>
          </w:tcPr>
          <w:p w14:paraId="190892A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EEDBBE" w14:textId="2353F4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71085F" w14:textId="66DE1C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15B2A8F" w14:textId="7207F9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317C8824" w14:textId="3708E6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1AA09BE" w14:textId="77777777" w:rsidTr="000C2718">
        <w:tc>
          <w:tcPr>
            <w:tcW w:w="464" w:type="pct"/>
          </w:tcPr>
          <w:p w14:paraId="5F229347" w14:textId="0344B1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927" w:type="pct"/>
          </w:tcPr>
          <w:p w14:paraId="4C790334" w14:textId="7D6B1D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829" w:type="pct"/>
          </w:tcPr>
          <w:p w14:paraId="597CB7C2" w14:textId="1168E4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0A26D76" w14:textId="000CF8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24E157F" w14:textId="0CA57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2004</w:t>
            </w:r>
          </w:p>
        </w:tc>
        <w:tc>
          <w:tcPr>
            <w:tcW w:w="232" w:type="pct"/>
          </w:tcPr>
          <w:p w14:paraId="589B638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C4538CF" w14:textId="420CC8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6A13B15" w14:textId="7F73DE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2648552" w14:textId="1B2B0D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755B7BD1" w14:textId="5DB086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1EE36CA" w14:textId="77777777" w:rsidTr="000C2718">
        <w:tc>
          <w:tcPr>
            <w:tcW w:w="464" w:type="pct"/>
          </w:tcPr>
          <w:p w14:paraId="2FB94FDA" w14:textId="3AB8BA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  <w:tc>
          <w:tcPr>
            <w:tcW w:w="927" w:type="pct"/>
          </w:tcPr>
          <w:p w14:paraId="73391BC9" w14:textId="5BE409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829" w:type="pct"/>
          </w:tcPr>
          <w:p w14:paraId="70EBD3B2" w14:textId="564DF7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225403D" w14:textId="080E6F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A1E1F48" w14:textId="2CCDCD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2004</w:t>
            </w:r>
          </w:p>
        </w:tc>
        <w:tc>
          <w:tcPr>
            <w:tcW w:w="232" w:type="pct"/>
          </w:tcPr>
          <w:p w14:paraId="40A2CCB2" w14:textId="6E4EA1C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093A3B4" w14:textId="59A0CD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AFBFE76" w14:textId="0906AC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05DFF69" w14:textId="601903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211C3371" w14:textId="3AAC6C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3C6C777" w14:textId="77777777" w:rsidTr="000C2718">
        <w:tc>
          <w:tcPr>
            <w:tcW w:w="464" w:type="pct"/>
          </w:tcPr>
          <w:p w14:paraId="70D1A31F" w14:textId="7BDEC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R4-2110290</w:t>
            </w:r>
          </w:p>
        </w:tc>
        <w:tc>
          <w:tcPr>
            <w:tcW w:w="927" w:type="pct"/>
          </w:tcPr>
          <w:p w14:paraId="356BC3AA" w14:textId="2BA3B8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R17</w:t>
            </w:r>
          </w:p>
        </w:tc>
        <w:tc>
          <w:tcPr>
            <w:tcW w:w="829" w:type="pct"/>
          </w:tcPr>
          <w:p w14:paraId="023E1DB7" w14:textId="42E9D2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4069780" w14:textId="1F33D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BEECED0" w14:textId="224928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2005</w:t>
            </w:r>
          </w:p>
        </w:tc>
        <w:tc>
          <w:tcPr>
            <w:tcW w:w="232" w:type="pct"/>
          </w:tcPr>
          <w:p w14:paraId="0380CCB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3A696F" w14:textId="6BACAF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EEBC92C" w14:textId="5AC94D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69194F2" w14:textId="77A967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0A0BDA6A" w14:textId="38E963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E4A3C7" w14:textId="77777777" w:rsidTr="000C2718">
        <w:tc>
          <w:tcPr>
            <w:tcW w:w="464" w:type="pct"/>
          </w:tcPr>
          <w:p w14:paraId="1D0DA6EF" w14:textId="236BB2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927" w:type="pct"/>
          </w:tcPr>
          <w:p w14:paraId="2FC9ECAD" w14:textId="75AEB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829" w:type="pct"/>
          </w:tcPr>
          <w:p w14:paraId="7089781F" w14:textId="4A5BF3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4D21DD8" w14:textId="44963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BCFC68D" w14:textId="51ED24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2006</w:t>
            </w:r>
          </w:p>
        </w:tc>
        <w:tc>
          <w:tcPr>
            <w:tcW w:w="232" w:type="pct"/>
          </w:tcPr>
          <w:p w14:paraId="1D00FC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DC9B3F" w14:textId="119342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F3CA857" w14:textId="5957C2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512CD06" w14:textId="16D46E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694" w:type="pct"/>
          </w:tcPr>
          <w:p w14:paraId="7D503A97" w14:textId="6E9BE2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BF53AE3" w14:textId="77777777" w:rsidTr="000C2718">
        <w:tc>
          <w:tcPr>
            <w:tcW w:w="464" w:type="pct"/>
          </w:tcPr>
          <w:p w14:paraId="23105F7C" w14:textId="19E0E6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  <w:tc>
          <w:tcPr>
            <w:tcW w:w="927" w:type="pct"/>
          </w:tcPr>
          <w:p w14:paraId="462BE0F4" w14:textId="640582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829" w:type="pct"/>
          </w:tcPr>
          <w:p w14:paraId="1C61C05E" w14:textId="4264B1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D1D93D0" w14:textId="2C0963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2BC7F36" w14:textId="7F3DDF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2006</w:t>
            </w:r>
          </w:p>
        </w:tc>
        <w:tc>
          <w:tcPr>
            <w:tcW w:w="232" w:type="pct"/>
          </w:tcPr>
          <w:p w14:paraId="3468FCC8" w14:textId="03C2C70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AB6470B" w14:textId="62594C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D04849" w14:textId="16D4D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A7209D0" w14:textId="7EA89A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694" w:type="pct"/>
          </w:tcPr>
          <w:p w14:paraId="43EF3C9D" w14:textId="254D56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FBFCB9B" w14:textId="77777777" w:rsidTr="000C2718">
        <w:tc>
          <w:tcPr>
            <w:tcW w:w="464" w:type="pct"/>
          </w:tcPr>
          <w:p w14:paraId="665B0F55" w14:textId="0BF2E2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R4-2110293</w:t>
            </w:r>
          </w:p>
        </w:tc>
        <w:tc>
          <w:tcPr>
            <w:tcW w:w="927" w:type="pct"/>
          </w:tcPr>
          <w:p w14:paraId="4E681242" w14:textId="7FDCF0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R17</w:t>
            </w:r>
          </w:p>
        </w:tc>
        <w:tc>
          <w:tcPr>
            <w:tcW w:w="829" w:type="pct"/>
          </w:tcPr>
          <w:p w14:paraId="09915AC7" w14:textId="5A0287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8542DE1" w14:textId="2E1E04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070E34F" w14:textId="5095D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2007</w:t>
            </w:r>
          </w:p>
        </w:tc>
        <w:tc>
          <w:tcPr>
            <w:tcW w:w="232" w:type="pct"/>
          </w:tcPr>
          <w:p w14:paraId="45CD2DF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69DFAE" w14:textId="1EE4B3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7B70CD2" w14:textId="46BA06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473C2CF" w14:textId="6994AD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694" w:type="pct"/>
          </w:tcPr>
          <w:p w14:paraId="080555F8" w14:textId="07DC92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19506C8" w14:textId="77777777" w:rsidTr="000C2718">
        <w:tc>
          <w:tcPr>
            <w:tcW w:w="464" w:type="pct"/>
          </w:tcPr>
          <w:p w14:paraId="712C770B" w14:textId="5D31F6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R4-2110294</w:t>
            </w:r>
          </w:p>
        </w:tc>
        <w:tc>
          <w:tcPr>
            <w:tcW w:w="927" w:type="pct"/>
          </w:tcPr>
          <w:p w14:paraId="51DFE565" w14:textId="60DCCA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R16</w:t>
            </w:r>
          </w:p>
        </w:tc>
        <w:tc>
          <w:tcPr>
            <w:tcW w:w="829" w:type="pct"/>
          </w:tcPr>
          <w:p w14:paraId="15702C09" w14:textId="11472B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B560EAB" w14:textId="725BAC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F7D6ED7" w14:textId="41EEF7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2008</w:t>
            </w:r>
          </w:p>
        </w:tc>
        <w:tc>
          <w:tcPr>
            <w:tcW w:w="232" w:type="pct"/>
          </w:tcPr>
          <w:p w14:paraId="0A121B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AA5F59" w14:textId="079A7D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A18C1C8" w14:textId="4CCBF1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2CEF796" w14:textId="46EA9F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694" w:type="pct"/>
          </w:tcPr>
          <w:p w14:paraId="68FD1ED7" w14:textId="31F93B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9254709" w14:textId="77777777" w:rsidTr="000C2718">
        <w:tc>
          <w:tcPr>
            <w:tcW w:w="464" w:type="pct"/>
          </w:tcPr>
          <w:p w14:paraId="1E18A5A7" w14:textId="4622DC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R4-2110295</w:t>
            </w:r>
          </w:p>
        </w:tc>
        <w:tc>
          <w:tcPr>
            <w:tcW w:w="927" w:type="pct"/>
          </w:tcPr>
          <w:p w14:paraId="3297C1C6" w14:textId="428353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R17</w:t>
            </w:r>
          </w:p>
        </w:tc>
        <w:tc>
          <w:tcPr>
            <w:tcW w:w="829" w:type="pct"/>
          </w:tcPr>
          <w:p w14:paraId="02F19510" w14:textId="4316B4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8F028E9" w14:textId="590C00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05E1891" w14:textId="3C7B8D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2009</w:t>
            </w:r>
          </w:p>
        </w:tc>
        <w:tc>
          <w:tcPr>
            <w:tcW w:w="232" w:type="pct"/>
          </w:tcPr>
          <w:p w14:paraId="34E1135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AF9C52" w14:textId="6AFCF6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0CBB10" w14:textId="059208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07118B4" w14:textId="4E6E21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694" w:type="pct"/>
          </w:tcPr>
          <w:p w14:paraId="0DCD543C" w14:textId="72185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DE8856" w14:textId="77777777" w:rsidTr="000C2718">
        <w:tc>
          <w:tcPr>
            <w:tcW w:w="464" w:type="pct"/>
          </w:tcPr>
          <w:p w14:paraId="6ED082F7" w14:textId="5F212D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R4-2110296</w:t>
            </w:r>
          </w:p>
        </w:tc>
        <w:tc>
          <w:tcPr>
            <w:tcW w:w="927" w:type="pct"/>
          </w:tcPr>
          <w:p w14:paraId="503D407B" w14:textId="16DD39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R16</w:t>
            </w:r>
          </w:p>
        </w:tc>
        <w:tc>
          <w:tcPr>
            <w:tcW w:w="829" w:type="pct"/>
          </w:tcPr>
          <w:p w14:paraId="58DF872C" w14:textId="3FFAE9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25190AF" w14:textId="17C9C3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E283A0D" w14:textId="326E18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232" w:type="pct"/>
          </w:tcPr>
          <w:p w14:paraId="4847F2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B318975" w14:textId="44B03D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730CBF" w14:textId="384288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6BCBA8E" w14:textId="6B8507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114D91C9" w14:textId="697B3D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584DA8A3" w14:textId="77777777" w:rsidTr="000C2718">
        <w:tc>
          <w:tcPr>
            <w:tcW w:w="464" w:type="pct"/>
          </w:tcPr>
          <w:p w14:paraId="597F2AB5" w14:textId="364B49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R4-2110297</w:t>
            </w:r>
          </w:p>
        </w:tc>
        <w:tc>
          <w:tcPr>
            <w:tcW w:w="927" w:type="pct"/>
          </w:tcPr>
          <w:p w14:paraId="7E965524" w14:textId="0152C7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R17</w:t>
            </w:r>
          </w:p>
        </w:tc>
        <w:tc>
          <w:tcPr>
            <w:tcW w:w="829" w:type="pct"/>
          </w:tcPr>
          <w:p w14:paraId="684D3BCA" w14:textId="5FB0C2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5FB9C01" w14:textId="1B2FD8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09CDA95" w14:textId="15811C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2011</w:t>
            </w:r>
          </w:p>
        </w:tc>
        <w:tc>
          <w:tcPr>
            <w:tcW w:w="232" w:type="pct"/>
          </w:tcPr>
          <w:p w14:paraId="2C7A68A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0DEFC3" w14:textId="153525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4B3F9EA" w14:textId="32D99E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787330B" w14:textId="61A69B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68BDE6D7" w14:textId="4F9C7C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5288DCB" w14:textId="77777777" w:rsidTr="000C2718">
        <w:tc>
          <w:tcPr>
            <w:tcW w:w="464" w:type="pct"/>
          </w:tcPr>
          <w:p w14:paraId="502B8D49" w14:textId="1FD463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R4-2110298</w:t>
            </w:r>
          </w:p>
        </w:tc>
        <w:tc>
          <w:tcPr>
            <w:tcW w:w="927" w:type="pct"/>
          </w:tcPr>
          <w:p w14:paraId="31D8133F" w14:textId="31FE40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R16</w:t>
            </w:r>
          </w:p>
        </w:tc>
        <w:tc>
          <w:tcPr>
            <w:tcW w:w="829" w:type="pct"/>
          </w:tcPr>
          <w:p w14:paraId="496716AD" w14:textId="0205C6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2DDCCEF" w14:textId="328A1B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20B9762" w14:textId="774F24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232" w:type="pct"/>
          </w:tcPr>
          <w:p w14:paraId="71BB6B0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060958" w14:textId="32314E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8A13D21" w14:textId="289F85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CB2CB65" w14:textId="0AD789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6231A234" w14:textId="09CA61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59BA81EA" w14:textId="77777777" w:rsidTr="000C2718">
        <w:tc>
          <w:tcPr>
            <w:tcW w:w="464" w:type="pct"/>
          </w:tcPr>
          <w:p w14:paraId="1F48CBB9" w14:textId="6316C5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R4-2110299</w:t>
            </w:r>
          </w:p>
        </w:tc>
        <w:tc>
          <w:tcPr>
            <w:tcW w:w="927" w:type="pct"/>
          </w:tcPr>
          <w:p w14:paraId="46BC3353" w14:textId="7BAA4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R17</w:t>
            </w:r>
          </w:p>
        </w:tc>
        <w:tc>
          <w:tcPr>
            <w:tcW w:w="829" w:type="pct"/>
          </w:tcPr>
          <w:p w14:paraId="3D09DD0E" w14:textId="4E2FA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E723D20" w14:textId="15F694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F9FC2B3" w14:textId="2FBD60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2013</w:t>
            </w:r>
          </w:p>
        </w:tc>
        <w:tc>
          <w:tcPr>
            <w:tcW w:w="232" w:type="pct"/>
          </w:tcPr>
          <w:p w14:paraId="6EFD31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55927A" w14:textId="0F1EC0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7E10C18" w14:textId="29D017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F99A9EB" w14:textId="2F33F2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45188BDD" w14:textId="76E883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67257AE" w14:textId="77777777" w:rsidTr="000C2718">
        <w:tc>
          <w:tcPr>
            <w:tcW w:w="464" w:type="pct"/>
          </w:tcPr>
          <w:p w14:paraId="238C68FC" w14:textId="2B9A8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R4-2110300</w:t>
            </w:r>
          </w:p>
        </w:tc>
        <w:tc>
          <w:tcPr>
            <w:tcW w:w="927" w:type="pct"/>
          </w:tcPr>
          <w:p w14:paraId="5CA43F9F" w14:textId="632E43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for UE power class 5</w:t>
            </w:r>
          </w:p>
        </w:tc>
        <w:tc>
          <w:tcPr>
            <w:tcW w:w="829" w:type="pct"/>
          </w:tcPr>
          <w:p w14:paraId="242999D2" w14:textId="00D556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AFEC5B5" w14:textId="135D4A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AF3A857" w14:textId="7CF657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2014</w:t>
            </w:r>
          </w:p>
        </w:tc>
        <w:tc>
          <w:tcPr>
            <w:tcW w:w="232" w:type="pct"/>
          </w:tcPr>
          <w:p w14:paraId="008DE78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EF8CCCF" w14:textId="11880E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9D61112" w14:textId="2BB068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459A5BE" w14:textId="29AF1D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</w:t>
            </w:r>
          </w:p>
        </w:tc>
        <w:tc>
          <w:tcPr>
            <w:tcW w:w="694" w:type="pct"/>
          </w:tcPr>
          <w:p w14:paraId="2E3871CB" w14:textId="3DF9BE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C8ED37F" w14:textId="77777777" w:rsidTr="000C2718">
        <w:tc>
          <w:tcPr>
            <w:tcW w:w="464" w:type="pct"/>
          </w:tcPr>
          <w:p w14:paraId="7D7B3C47" w14:textId="6E54A1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R4-2110307</w:t>
            </w:r>
          </w:p>
        </w:tc>
        <w:tc>
          <w:tcPr>
            <w:tcW w:w="927" w:type="pct"/>
          </w:tcPr>
          <w:p w14:paraId="7BC46E32" w14:textId="3FC686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R16</w:t>
            </w:r>
          </w:p>
        </w:tc>
        <w:tc>
          <w:tcPr>
            <w:tcW w:w="829" w:type="pct"/>
          </w:tcPr>
          <w:p w14:paraId="39C45E7D" w14:textId="3E1257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D69B1A9" w14:textId="60B1BA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AD1687A" w14:textId="1D557D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2015</w:t>
            </w:r>
          </w:p>
        </w:tc>
        <w:tc>
          <w:tcPr>
            <w:tcW w:w="232" w:type="pct"/>
          </w:tcPr>
          <w:p w14:paraId="6EA1E01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1FC9E5" w14:textId="73C0B6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5913EB8" w14:textId="43196A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01FDB3B" w14:textId="4106A4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12A3DB9" w14:textId="36E4A7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034856C6" w14:textId="77777777" w:rsidTr="000C2718">
        <w:tc>
          <w:tcPr>
            <w:tcW w:w="464" w:type="pct"/>
          </w:tcPr>
          <w:p w14:paraId="3DBB6333" w14:textId="0935A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R4-2110308</w:t>
            </w:r>
          </w:p>
        </w:tc>
        <w:tc>
          <w:tcPr>
            <w:tcW w:w="927" w:type="pct"/>
          </w:tcPr>
          <w:p w14:paraId="58D97032" w14:textId="6AECB9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R17</w:t>
            </w:r>
          </w:p>
        </w:tc>
        <w:tc>
          <w:tcPr>
            <w:tcW w:w="829" w:type="pct"/>
          </w:tcPr>
          <w:p w14:paraId="28B211BF" w14:textId="1683E0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25F8F39" w14:textId="5C515F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7065872" w14:textId="38D0E9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2016</w:t>
            </w:r>
          </w:p>
        </w:tc>
        <w:tc>
          <w:tcPr>
            <w:tcW w:w="232" w:type="pct"/>
          </w:tcPr>
          <w:p w14:paraId="097BE5F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329C7B" w14:textId="419B02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DAA13C5" w14:textId="72C5A0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0C5346C" w14:textId="22B86C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6878F47D" w14:textId="1828BD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E37EC2D" w14:textId="77777777" w:rsidTr="000C2718">
        <w:tc>
          <w:tcPr>
            <w:tcW w:w="464" w:type="pct"/>
          </w:tcPr>
          <w:p w14:paraId="21D09285" w14:textId="526C5D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R4-2110310</w:t>
            </w:r>
          </w:p>
        </w:tc>
        <w:tc>
          <w:tcPr>
            <w:tcW w:w="927" w:type="pct"/>
          </w:tcPr>
          <w:p w14:paraId="5991B130" w14:textId="225956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R16</w:t>
            </w:r>
          </w:p>
        </w:tc>
        <w:tc>
          <w:tcPr>
            <w:tcW w:w="829" w:type="pct"/>
          </w:tcPr>
          <w:p w14:paraId="4547531B" w14:textId="585572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C4C1663" w14:textId="6114C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E03BD29" w14:textId="75B0E0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2017</w:t>
            </w:r>
          </w:p>
        </w:tc>
        <w:tc>
          <w:tcPr>
            <w:tcW w:w="232" w:type="pct"/>
          </w:tcPr>
          <w:p w14:paraId="207CCF0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1DE546" w14:textId="1DA0DC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8F1AA0F" w14:textId="3F3314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15F691" w14:textId="25B6E8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7A0C87B" w14:textId="74FA6C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C4961E7" w14:textId="77777777" w:rsidTr="000C2718">
        <w:tc>
          <w:tcPr>
            <w:tcW w:w="464" w:type="pct"/>
          </w:tcPr>
          <w:p w14:paraId="0D9DE112" w14:textId="663DA9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R4-2110311</w:t>
            </w:r>
          </w:p>
        </w:tc>
        <w:tc>
          <w:tcPr>
            <w:tcW w:w="927" w:type="pct"/>
          </w:tcPr>
          <w:p w14:paraId="7CD01586" w14:textId="66AE5A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R17</w:t>
            </w:r>
          </w:p>
        </w:tc>
        <w:tc>
          <w:tcPr>
            <w:tcW w:w="829" w:type="pct"/>
          </w:tcPr>
          <w:p w14:paraId="55D6B967" w14:textId="49DD22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9938AD9" w14:textId="439236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C4265ED" w14:textId="5B35C9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2018</w:t>
            </w:r>
          </w:p>
        </w:tc>
        <w:tc>
          <w:tcPr>
            <w:tcW w:w="232" w:type="pct"/>
          </w:tcPr>
          <w:p w14:paraId="3A4CE6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2CE4F4" w14:textId="399122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C584692" w14:textId="0FD538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1983863" w14:textId="01F69A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07B816A5" w14:textId="6C8DDF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50C0569" w14:textId="77777777" w:rsidTr="000C2718">
        <w:tc>
          <w:tcPr>
            <w:tcW w:w="464" w:type="pct"/>
          </w:tcPr>
          <w:p w14:paraId="7BB25FFA" w14:textId="59384F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R4-2110312</w:t>
            </w:r>
          </w:p>
        </w:tc>
        <w:tc>
          <w:tcPr>
            <w:tcW w:w="927" w:type="pct"/>
          </w:tcPr>
          <w:p w14:paraId="0518F23C" w14:textId="604A2B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R16</w:t>
            </w:r>
          </w:p>
        </w:tc>
        <w:tc>
          <w:tcPr>
            <w:tcW w:w="829" w:type="pct"/>
          </w:tcPr>
          <w:p w14:paraId="29119761" w14:textId="188529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2E924D4" w14:textId="47896E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536A285" w14:textId="7E66C5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232" w:type="pct"/>
          </w:tcPr>
          <w:p w14:paraId="7C05A9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0417DAA" w14:textId="47A808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B7E85BF" w14:textId="146566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FDDE9EB" w14:textId="11117D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2F63DC6D" w14:textId="66FBD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207C85" w14:textId="77777777" w:rsidTr="000C2718">
        <w:tc>
          <w:tcPr>
            <w:tcW w:w="464" w:type="pct"/>
          </w:tcPr>
          <w:p w14:paraId="7199DD7E" w14:textId="1C55E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R4-2110313</w:t>
            </w:r>
          </w:p>
        </w:tc>
        <w:tc>
          <w:tcPr>
            <w:tcW w:w="927" w:type="pct"/>
          </w:tcPr>
          <w:p w14:paraId="36D322CF" w14:textId="2764E0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R17</w:t>
            </w:r>
          </w:p>
        </w:tc>
        <w:tc>
          <w:tcPr>
            <w:tcW w:w="829" w:type="pct"/>
          </w:tcPr>
          <w:p w14:paraId="5CEB38BD" w14:textId="641842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6EC86D2" w14:textId="11C379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FD1029" w14:textId="130633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232" w:type="pct"/>
          </w:tcPr>
          <w:p w14:paraId="5961E7F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0D8863" w14:textId="6FF152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E360FA3" w14:textId="17E731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B02B99C" w14:textId="1B6FFE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02973D8A" w14:textId="327485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23D2373" w14:textId="77777777" w:rsidTr="000C2718">
        <w:tc>
          <w:tcPr>
            <w:tcW w:w="464" w:type="pct"/>
          </w:tcPr>
          <w:p w14:paraId="65F5A8AB" w14:textId="7E859A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R4-2110314</w:t>
            </w:r>
          </w:p>
        </w:tc>
        <w:tc>
          <w:tcPr>
            <w:tcW w:w="927" w:type="pct"/>
          </w:tcPr>
          <w:p w14:paraId="1C54894E" w14:textId="6681B1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R16</w:t>
            </w:r>
          </w:p>
        </w:tc>
        <w:tc>
          <w:tcPr>
            <w:tcW w:w="829" w:type="pct"/>
          </w:tcPr>
          <w:p w14:paraId="72243F5D" w14:textId="188BCF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39FBE4E" w14:textId="469B1B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254A95A" w14:textId="4767AA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232" w:type="pct"/>
          </w:tcPr>
          <w:p w14:paraId="14F1B4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ABD458" w14:textId="6F0FCE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5FDE280" w14:textId="4C6E99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7E71A9F" w14:textId="4A10A5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27F5229A" w14:textId="7B9C66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084C94D" w14:textId="77777777" w:rsidTr="000C2718">
        <w:tc>
          <w:tcPr>
            <w:tcW w:w="464" w:type="pct"/>
          </w:tcPr>
          <w:p w14:paraId="7C2E1814" w14:textId="612B78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R4-2110315</w:t>
            </w:r>
          </w:p>
        </w:tc>
        <w:tc>
          <w:tcPr>
            <w:tcW w:w="927" w:type="pct"/>
          </w:tcPr>
          <w:p w14:paraId="0F5EC209" w14:textId="5BCAC9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R17</w:t>
            </w:r>
          </w:p>
        </w:tc>
        <w:tc>
          <w:tcPr>
            <w:tcW w:w="829" w:type="pct"/>
          </w:tcPr>
          <w:p w14:paraId="41469608" w14:textId="0D9E56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BF684AD" w14:textId="0E7023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4CBD89" w14:textId="7F0570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232" w:type="pct"/>
          </w:tcPr>
          <w:p w14:paraId="5A0FFEB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2AAC8E8" w14:textId="0EC6EE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CEA48BE" w14:textId="00B6A5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2F58069" w14:textId="7A0510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3F4BF863" w14:textId="2F6297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3BAC75" w14:textId="77777777" w:rsidTr="000C2718">
        <w:tc>
          <w:tcPr>
            <w:tcW w:w="464" w:type="pct"/>
          </w:tcPr>
          <w:p w14:paraId="3FCD06C3" w14:textId="3253E5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R4-2110316</w:t>
            </w:r>
          </w:p>
        </w:tc>
        <w:tc>
          <w:tcPr>
            <w:tcW w:w="927" w:type="pct"/>
          </w:tcPr>
          <w:p w14:paraId="378931FE" w14:textId="579323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R16</w:t>
            </w:r>
          </w:p>
        </w:tc>
        <w:tc>
          <w:tcPr>
            <w:tcW w:w="829" w:type="pct"/>
          </w:tcPr>
          <w:p w14:paraId="254FBE3C" w14:textId="42C717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F41B8EB" w14:textId="6AD14C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7600742" w14:textId="7A7C2F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232" w:type="pct"/>
          </w:tcPr>
          <w:p w14:paraId="5A033A6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8E5646E" w14:textId="0934A2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34A9AF7" w14:textId="435BED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027C8C1" w14:textId="38C109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14D517C" w14:textId="60A3F6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57AA77D" w14:textId="77777777" w:rsidTr="000C2718">
        <w:tc>
          <w:tcPr>
            <w:tcW w:w="464" w:type="pct"/>
          </w:tcPr>
          <w:p w14:paraId="60589560" w14:textId="2D7856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R4-2110317</w:t>
            </w:r>
          </w:p>
        </w:tc>
        <w:tc>
          <w:tcPr>
            <w:tcW w:w="927" w:type="pct"/>
          </w:tcPr>
          <w:p w14:paraId="41677AC9" w14:textId="7C9882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R17</w:t>
            </w:r>
          </w:p>
        </w:tc>
        <w:tc>
          <w:tcPr>
            <w:tcW w:w="829" w:type="pct"/>
          </w:tcPr>
          <w:p w14:paraId="39DE54F9" w14:textId="01D8AE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16EBA23" w14:textId="70B53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FE796D9" w14:textId="735668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232" w:type="pct"/>
          </w:tcPr>
          <w:p w14:paraId="6292DD4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3F831F" w14:textId="54E24D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A961B0C" w14:textId="08C524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B986C96" w14:textId="0E1C41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718A6612" w14:textId="6D080C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2CDB64" w14:textId="77777777" w:rsidTr="000C2718">
        <w:tc>
          <w:tcPr>
            <w:tcW w:w="464" w:type="pct"/>
          </w:tcPr>
          <w:p w14:paraId="1B080329" w14:textId="2DE956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R4-2110318</w:t>
            </w:r>
          </w:p>
        </w:tc>
        <w:tc>
          <w:tcPr>
            <w:tcW w:w="927" w:type="pct"/>
          </w:tcPr>
          <w:p w14:paraId="1D6E0F5E" w14:textId="6BAD4D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R16</w:t>
            </w:r>
          </w:p>
        </w:tc>
        <w:tc>
          <w:tcPr>
            <w:tcW w:w="829" w:type="pct"/>
          </w:tcPr>
          <w:p w14:paraId="22505577" w14:textId="727E7B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EEB7CEC" w14:textId="796206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B246541" w14:textId="4093DE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232" w:type="pct"/>
          </w:tcPr>
          <w:p w14:paraId="2E4D46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855FF3" w14:textId="03BEC7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8BED773" w14:textId="4903D5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C5C3F60" w14:textId="332045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9F83598" w14:textId="780FF2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FAB317" w14:textId="77777777" w:rsidTr="000C2718">
        <w:tc>
          <w:tcPr>
            <w:tcW w:w="464" w:type="pct"/>
          </w:tcPr>
          <w:p w14:paraId="2C00F5D9" w14:textId="4FB577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R4-2110319</w:t>
            </w:r>
          </w:p>
        </w:tc>
        <w:tc>
          <w:tcPr>
            <w:tcW w:w="927" w:type="pct"/>
          </w:tcPr>
          <w:p w14:paraId="3BE4516F" w14:textId="7FAEF8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R17</w:t>
            </w:r>
          </w:p>
        </w:tc>
        <w:tc>
          <w:tcPr>
            <w:tcW w:w="829" w:type="pct"/>
          </w:tcPr>
          <w:p w14:paraId="4114F3BA" w14:textId="768308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BD70FB1" w14:textId="1BE257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481F36F" w14:textId="553828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232" w:type="pct"/>
          </w:tcPr>
          <w:p w14:paraId="6864C6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D0D2F03" w14:textId="667C62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DD182B1" w14:textId="4CD93F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98FC333" w14:textId="456113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B4061F4" w14:textId="38417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631033A" w14:textId="77777777" w:rsidTr="000C2718">
        <w:tc>
          <w:tcPr>
            <w:tcW w:w="464" w:type="pct"/>
          </w:tcPr>
          <w:p w14:paraId="463E927F" w14:textId="3155B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R4-2110320</w:t>
            </w:r>
          </w:p>
        </w:tc>
        <w:tc>
          <w:tcPr>
            <w:tcW w:w="927" w:type="pct"/>
          </w:tcPr>
          <w:p w14:paraId="6986F69D" w14:textId="403956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R16</w:t>
            </w:r>
          </w:p>
        </w:tc>
        <w:tc>
          <w:tcPr>
            <w:tcW w:w="829" w:type="pct"/>
          </w:tcPr>
          <w:p w14:paraId="79AFE097" w14:textId="72B460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B47EED9" w14:textId="0CDF03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1A2ED8C" w14:textId="62A562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232" w:type="pct"/>
          </w:tcPr>
          <w:p w14:paraId="227FF14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58B77E" w14:textId="7DC846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384302B" w14:textId="0739A5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138C1D4" w14:textId="498E5E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970C48C" w14:textId="75C21B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3F3E08" w14:textId="77777777" w:rsidTr="000C2718">
        <w:tc>
          <w:tcPr>
            <w:tcW w:w="464" w:type="pct"/>
          </w:tcPr>
          <w:p w14:paraId="263616E1" w14:textId="773B97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R4-2110321</w:t>
            </w:r>
          </w:p>
        </w:tc>
        <w:tc>
          <w:tcPr>
            <w:tcW w:w="927" w:type="pct"/>
          </w:tcPr>
          <w:p w14:paraId="04188A56" w14:textId="442033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R17</w:t>
            </w:r>
          </w:p>
        </w:tc>
        <w:tc>
          <w:tcPr>
            <w:tcW w:w="829" w:type="pct"/>
          </w:tcPr>
          <w:p w14:paraId="3C7FBB7E" w14:textId="2266C5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B4897BC" w14:textId="5BB37D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F1BB4B" w14:textId="0FD2C1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  <w:tc>
          <w:tcPr>
            <w:tcW w:w="232" w:type="pct"/>
          </w:tcPr>
          <w:p w14:paraId="26AB2E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02B45A6" w14:textId="23443C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71BA2C1" w14:textId="0BCE15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3FC1D2" w14:textId="7C2955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6AFB6ADB" w14:textId="58C646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0F39CF" w14:textId="77777777" w:rsidTr="000C2718">
        <w:tc>
          <w:tcPr>
            <w:tcW w:w="464" w:type="pct"/>
          </w:tcPr>
          <w:p w14:paraId="29879C74" w14:textId="7029B3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R4-2110338</w:t>
            </w:r>
          </w:p>
        </w:tc>
        <w:tc>
          <w:tcPr>
            <w:tcW w:w="927" w:type="pct"/>
          </w:tcPr>
          <w:p w14:paraId="5289E56E" w14:textId="0AD2AA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maintenance of </w:t>
            </w:r>
            <w:r>
              <w:rPr>
                <w:sz w:val="16"/>
              </w:rPr>
              <w:lastRenderedPageBreak/>
              <w:t>BWP Switch on multiple CCs 38133 R16</w:t>
            </w:r>
          </w:p>
        </w:tc>
        <w:tc>
          <w:tcPr>
            <w:tcW w:w="829" w:type="pct"/>
          </w:tcPr>
          <w:p w14:paraId="0F339E41" w14:textId="4EF19D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336" w:type="pct"/>
          </w:tcPr>
          <w:p w14:paraId="4A4AEFAA" w14:textId="2622E1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7D9349C" w14:textId="2330D2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232" w:type="pct"/>
          </w:tcPr>
          <w:p w14:paraId="22C4151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69298E" w14:textId="23054F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215" w:type="pct"/>
          </w:tcPr>
          <w:p w14:paraId="786C1A81" w14:textId="1DC9B7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844" w:type="pct"/>
          </w:tcPr>
          <w:p w14:paraId="6641B29C" w14:textId="5E975C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016DEC4F" w14:textId="6FD4F9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EB46A08" w14:textId="77777777" w:rsidTr="000C2718">
        <w:tc>
          <w:tcPr>
            <w:tcW w:w="464" w:type="pct"/>
          </w:tcPr>
          <w:p w14:paraId="2212C07C" w14:textId="6A54C3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R4-2110339</w:t>
            </w:r>
          </w:p>
        </w:tc>
        <w:tc>
          <w:tcPr>
            <w:tcW w:w="927" w:type="pct"/>
          </w:tcPr>
          <w:p w14:paraId="446F282E" w14:textId="50DCAC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R17</w:t>
            </w:r>
          </w:p>
        </w:tc>
        <w:tc>
          <w:tcPr>
            <w:tcW w:w="829" w:type="pct"/>
          </w:tcPr>
          <w:p w14:paraId="776547B5" w14:textId="3CC2B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37CEEEE" w14:textId="14E935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AE6E3D2" w14:textId="51C845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232" w:type="pct"/>
          </w:tcPr>
          <w:p w14:paraId="36BED47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E8D548" w14:textId="0B2335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C4B0A03" w14:textId="60C1D8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5CC13A6" w14:textId="079D1E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511A72D6" w14:textId="31985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D75476" w14:textId="77777777" w:rsidTr="000C2718">
        <w:tc>
          <w:tcPr>
            <w:tcW w:w="464" w:type="pct"/>
          </w:tcPr>
          <w:p w14:paraId="6257C788" w14:textId="57D024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R4-2110358</w:t>
            </w:r>
          </w:p>
        </w:tc>
        <w:tc>
          <w:tcPr>
            <w:tcW w:w="927" w:type="pct"/>
          </w:tcPr>
          <w:p w14:paraId="5C8E8F89" w14:textId="6710A4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829" w:type="pct"/>
          </w:tcPr>
          <w:p w14:paraId="64256085" w14:textId="0485DD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8F4C1C9" w14:textId="1E8CE3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0BAEBFA" w14:textId="1DF55A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232" w:type="pct"/>
          </w:tcPr>
          <w:p w14:paraId="0DFB92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73EE9BB" w14:textId="688D3B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399678E" w14:textId="0D1D86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F266409" w14:textId="40C686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ED8A8F9" w14:textId="1B3422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BCC82A" w14:textId="77777777" w:rsidTr="000C2718">
        <w:tc>
          <w:tcPr>
            <w:tcW w:w="464" w:type="pct"/>
          </w:tcPr>
          <w:p w14:paraId="6897CA20" w14:textId="0E57D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R4-2110359</w:t>
            </w:r>
          </w:p>
        </w:tc>
        <w:tc>
          <w:tcPr>
            <w:tcW w:w="927" w:type="pct"/>
          </w:tcPr>
          <w:p w14:paraId="22321F25" w14:textId="5B66A9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829" w:type="pct"/>
          </w:tcPr>
          <w:p w14:paraId="77E18908" w14:textId="0C858D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252F9C2" w14:textId="7A87D5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4445912" w14:textId="482294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232" w:type="pct"/>
          </w:tcPr>
          <w:p w14:paraId="2D1A005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98B427F" w14:textId="71A43F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E82F3E1" w14:textId="452ED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0D2CE3E" w14:textId="310D7A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23EC94A" w14:textId="6D0E36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D06E8A" w14:textId="77777777" w:rsidTr="000C2718">
        <w:tc>
          <w:tcPr>
            <w:tcW w:w="464" w:type="pct"/>
          </w:tcPr>
          <w:p w14:paraId="1628A746" w14:textId="3A2D89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R4-2110360</w:t>
            </w:r>
          </w:p>
        </w:tc>
        <w:tc>
          <w:tcPr>
            <w:tcW w:w="927" w:type="pct"/>
          </w:tcPr>
          <w:p w14:paraId="30A5DD68" w14:textId="7FEFF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829" w:type="pct"/>
          </w:tcPr>
          <w:p w14:paraId="662BA25D" w14:textId="340982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300C3D8" w14:textId="6BD497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F660B30" w14:textId="55C6B8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  <w:tc>
          <w:tcPr>
            <w:tcW w:w="232" w:type="pct"/>
          </w:tcPr>
          <w:p w14:paraId="48C8027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1424EA" w14:textId="439F88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BD904FD" w14:textId="5A470C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FA151E5" w14:textId="72BC29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ACFC549" w14:textId="379D33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F0736A5" w14:textId="77777777" w:rsidTr="000C2718">
        <w:tc>
          <w:tcPr>
            <w:tcW w:w="464" w:type="pct"/>
          </w:tcPr>
          <w:p w14:paraId="6833D58A" w14:textId="62C82A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927" w:type="pct"/>
          </w:tcPr>
          <w:p w14:paraId="2793FD34" w14:textId="3410E4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829" w:type="pct"/>
          </w:tcPr>
          <w:p w14:paraId="73658735" w14:textId="0707C1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900FBDC" w14:textId="4F9BC0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5CAE749" w14:textId="2539F8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2034</w:t>
            </w:r>
          </w:p>
        </w:tc>
        <w:tc>
          <w:tcPr>
            <w:tcW w:w="232" w:type="pct"/>
          </w:tcPr>
          <w:p w14:paraId="6417B67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C07A27" w14:textId="3C0B4E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F1B1277" w14:textId="18C8D5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A05970" w14:textId="6BB8C8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694" w:type="pct"/>
          </w:tcPr>
          <w:p w14:paraId="3E94016B" w14:textId="2AEADB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E7C1771" w14:textId="77777777" w:rsidTr="000C2718">
        <w:tc>
          <w:tcPr>
            <w:tcW w:w="464" w:type="pct"/>
          </w:tcPr>
          <w:p w14:paraId="0C56E503" w14:textId="699C03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R4-2110363</w:t>
            </w:r>
          </w:p>
        </w:tc>
        <w:tc>
          <w:tcPr>
            <w:tcW w:w="927" w:type="pct"/>
          </w:tcPr>
          <w:p w14:paraId="7C9C6DF7" w14:textId="21318C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829" w:type="pct"/>
          </w:tcPr>
          <w:p w14:paraId="1833A0AF" w14:textId="04D54C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FA8081C" w14:textId="05EB26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C4BC5EE" w14:textId="292EB3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2035</w:t>
            </w:r>
          </w:p>
        </w:tc>
        <w:tc>
          <w:tcPr>
            <w:tcW w:w="232" w:type="pct"/>
          </w:tcPr>
          <w:p w14:paraId="41F5184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B1F778" w14:textId="7FAC68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06FAAF5" w14:textId="1443C6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6FE564A" w14:textId="07104B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694" w:type="pct"/>
          </w:tcPr>
          <w:p w14:paraId="26413432" w14:textId="17357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3733EE4" w14:textId="77777777" w:rsidTr="000C2718">
        <w:tc>
          <w:tcPr>
            <w:tcW w:w="464" w:type="pct"/>
          </w:tcPr>
          <w:p w14:paraId="44F95BDB" w14:textId="67408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927" w:type="pct"/>
          </w:tcPr>
          <w:p w14:paraId="2D45C9E9" w14:textId="31D276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829" w:type="pct"/>
          </w:tcPr>
          <w:p w14:paraId="695FB1F4" w14:textId="722328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73AD454" w14:textId="49DB54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6F06991" w14:textId="7E3CF7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232" w:type="pct"/>
          </w:tcPr>
          <w:p w14:paraId="100EAB5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D08712" w14:textId="03FEC6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3DA7C2D" w14:textId="600BA9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FDAC4DB" w14:textId="3A6A19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16BEDEBA" w14:textId="135D73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1F05759" w14:textId="77777777" w:rsidTr="000C2718">
        <w:tc>
          <w:tcPr>
            <w:tcW w:w="464" w:type="pct"/>
          </w:tcPr>
          <w:p w14:paraId="198B2B3D" w14:textId="6C53CB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  <w:tc>
          <w:tcPr>
            <w:tcW w:w="927" w:type="pct"/>
          </w:tcPr>
          <w:p w14:paraId="0B067C7C" w14:textId="65A628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829" w:type="pct"/>
          </w:tcPr>
          <w:p w14:paraId="12E252CD" w14:textId="32728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F8F4D54" w14:textId="6FD453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796549A" w14:textId="3F88B5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232" w:type="pct"/>
          </w:tcPr>
          <w:p w14:paraId="2D385D8E" w14:textId="7AA3FD3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669E09B" w14:textId="00362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DA9A37" w14:textId="39955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B5AE5C8" w14:textId="31EC7B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392DED2B" w14:textId="584EE8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F421F72" w14:textId="77777777" w:rsidTr="000C2718">
        <w:tc>
          <w:tcPr>
            <w:tcW w:w="464" w:type="pct"/>
          </w:tcPr>
          <w:p w14:paraId="1E0D6F1D" w14:textId="76BD1E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R4-2110366</w:t>
            </w:r>
          </w:p>
        </w:tc>
        <w:tc>
          <w:tcPr>
            <w:tcW w:w="927" w:type="pct"/>
          </w:tcPr>
          <w:p w14:paraId="046C74BE" w14:textId="50387C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829" w:type="pct"/>
          </w:tcPr>
          <w:p w14:paraId="4FC76242" w14:textId="21FCBA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F115186" w14:textId="778798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6714976" w14:textId="27E698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2037</w:t>
            </w:r>
          </w:p>
        </w:tc>
        <w:tc>
          <w:tcPr>
            <w:tcW w:w="232" w:type="pct"/>
          </w:tcPr>
          <w:p w14:paraId="031C0E2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657E9A6" w14:textId="547139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5AB6C55" w14:textId="16BC8E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C67E05B" w14:textId="5AAB54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2816D6FB" w14:textId="79CAD0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3AE38E" w14:textId="77777777" w:rsidTr="000C2718">
        <w:tc>
          <w:tcPr>
            <w:tcW w:w="464" w:type="pct"/>
          </w:tcPr>
          <w:p w14:paraId="1114271D" w14:textId="023882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R4-2110368</w:t>
            </w:r>
          </w:p>
        </w:tc>
        <w:tc>
          <w:tcPr>
            <w:tcW w:w="927" w:type="pct"/>
          </w:tcPr>
          <w:p w14:paraId="4D2D4C37" w14:textId="4CFAC4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829" w:type="pct"/>
          </w:tcPr>
          <w:p w14:paraId="5DD1BB29" w14:textId="4B5BBF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2060449" w14:textId="19C199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DF500B" w14:textId="333B19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2038</w:t>
            </w:r>
          </w:p>
        </w:tc>
        <w:tc>
          <w:tcPr>
            <w:tcW w:w="232" w:type="pct"/>
          </w:tcPr>
          <w:p w14:paraId="510E82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4B40D4E" w14:textId="7D604F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A6F433F" w14:textId="72D5FC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973C6E5" w14:textId="163EB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694" w:type="pct"/>
          </w:tcPr>
          <w:p w14:paraId="09A1EE2D" w14:textId="7E8F43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5C26641A" w14:textId="77777777" w:rsidTr="000C2718">
        <w:tc>
          <w:tcPr>
            <w:tcW w:w="464" w:type="pct"/>
          </w:tcPr>
          <w:p w14:paraId="4427E308" w14:textId="47DB1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R4-2110369</w:t>
            </w:r>
          </w:p>
        </w:tc>
        <w:tc>
          <w:tcPr>
            <w:tcW w:w="927" w:type="pct"/>
          </w:tcPr>
          <w:p w14:paraId="493D9401" w14:textId="3A8B28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829" w:type="pct"/>
          </w:tcPr>
          <w:p w14:paraId="5A63CBFE" w14:textId="07A43D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195C31D" w14:textId="42E1E4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96B0255" w14:textId="6F14C9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2039</w:t>
            </w:r>
          </w:p>
        </w:tc>
        <w:tc>
          <w:tcPr>
            <w:tcW w:w="232" w:type="pct"/>
          </w:tcPr>
          <w:p w14:paraId="094545B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18FE787" w14:textId="0B8D77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8B1F76A" w14:textId="4D233B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E6D8162" w14:textId="5BA0BC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694" w:type="pct"/>
          </w:tcPr>
          <w:p w14:paraId="7A0991AC" w14:textId="4078E8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441AD0D" w14:textId="77777777" w:rsidTr="000C2718">
        <w:tc>
          <w:tcPr>
            <w:tcW w:w="464" w:type="pct"/>
          </w:tcPr>
          <w:p w14:paraId="03146F54" w14:textId="2698A7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R4-2110370</w:t>
            </w:r>
          </w:p>
        </w:tc>
        <w:tc>
          <w:tcPr>
            <w:tcW w:w="927" w:type="pct"/>
          </w:tcPr>
          <w:p w14:paraId="41FF8D7B" w14:textId="4961F3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829" w:type="pct"/>
          </w:tcPr>
          <w:p w14:paraId="03E388B9" w14:textId="4DC705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B00CDF0" w14:textId="673D6C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8E95AE2" w14:textId="3A8720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2040</w:t>
            </w:r>
          </w:p>
        </w:tc>
        <w:tc>
          <w:tcPr>
            <w:tcW w:w="232" w:type="pct"/>
          </w:tcPr>
          <w:p w14:paraId="2B50831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C2E8D8" w14:textId="6CEC09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26B833B" w14:textId="364077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1964353" w14:textId="62346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5CA1BFA3" w14:textId="1098A0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2B6D75E" w14:textId="77777777" w:rsidTr="000C2718">
        <w:tc>
          <w:tcPr>
            <w:tcW w:w="464" w:type="pct"/>
          </w:tcPr>
          <w:p w14:paraId="4E79091B" w14:textId="6B7126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R4-2110371</w:t>
            </w:r>
          </w:p>
        </w:tc>
        <w:tc>
          <w:tcPr>
            <w:tcW w:w="927" w:type="pct"/>
          </w:tcPr>
          <w:p w14:paraId="145F3AFC" w14:textId="6ED5AE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829" w:type="pct"/>
          </w:tcPr>
          <w:p w14:paraId="246697C9" w14:textId="169766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ED9C361" w14:textId="494A6E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3290D0B" w14:textId="4771E6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2041</w:t>
            </w:r>
          </w:p>
        </w:tc>
        <w:tc>
          <w:tcPr>
            <w:tcW w:w="232" w:type="pct"/>
          </w:tcPr>
          <w:p w14:paraId="68E650A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6B15249" w14:textId="77A5A0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BAEB421" w14:textId="28104D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8412843" w14:textId="147FE1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36B256C0" w14:textId="08FE93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B5FECC7" w14:textId="77777777" w:rsidTr="000C2718">
        <w:tc>
          <w:tcPr>
            <w:tcW w:w="464" w:type="pct"/>
          </w:tcPr>
          <w:p w14:paraId="7A11BBA2" w14:textId="3A0B6A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R4-2110373</w:t>
            </w:r>
          </w:p>
        </w:tc>
        <w:tc>
          <w:tcPr>
            <w:tcW w:w="927" w:type="pct"/>
          </w:tcPr>
          <w:p w14:paraId="1558214D" w14:textId="62F72E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829" w:type="pct"/>
          </w:tcPr>
          <w:p w14:paraId="71024CBA" w14:textId="3FBBF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0467FE6" w14:textId="2A1F99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BA545A4" w14:textId="19618E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2042</w:t>
            </w:r>
          </w:p>
        </w:tc>
        <w:tc>
          <w:tcPr>
            <w:tcW w:w="232" w:type="pct"/>
          </w:tcPr>
          <w:p w14:paraId="7E6D69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6473C9" w14:textId="4EAFA5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6BAD24B" w14:textId="437AD7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8224CC8" w14:textId="5AB920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6E85DB5" w14:textId="0B0F14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110268B5" w14:textId="77777777" w:rsidTr="000C2718">
        <w:tc>
          <w:tcPr>
            <w:tcW w:w="464" w:type="pct"/>
          </w:tcPr>
          <w:p w14:paraId="15D161CA" w14:textId="2477B4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R4-2110374</w:t>
            </w:r>
          </w:p>
        </w:tc>
        <w:tc>
          <w:tcPr>
            <w:tcW w:w="927" w:type="pct"/>
          </w:tcPr>
          <w:p w14:paraId="1CA1430C" w14:textId="1F53AC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829" w:type="pct"/>
          </w:tcPr>
          <w:p w14:paraId="7195F3D4" w14:textId="680E62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0B80F5E" w14:textId="0ADFF0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0324CA8" w14:textId="4C0A4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2043</w:t>
            </w:r>
          </w:p>
        </w:tc>
        <w:tc>
          <w:tcPr>
            <w:tcW w:w="232" w:type="pct"/>
          </w:tcPr>
          <w:p w14:paraId="34B3BC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E44CB19" w14:textId="41CE12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030761E" w14:textId="199915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303670" w14:textId="20C9C1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AA542D9" w14:textId="770AAE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7F6B818" w14:textId="77777777" w:rsidTr="000C2718">
        <w:tc>
          <w:tcPr>
            <w:tcW w:w="464" w:type="pct"/>
          </w:tcPr>
          <w:p w14:paraId="14D759B2" w14:textId="3F0125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R4-2110386</w:t>
            </w:r>
          </w:p>
        </w:tc>
        <w:tc>
          <w:tcPr>
            <w:tcW w:w="927" w:type="pct"/>
          </w:tcPr>
          <w:p w14:paraId="2498B72A" w14:textId="2A12C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829" w:type="pct"/>
          </w:tcPr>
          <w:p w14:paraId="11B79443" w14:textId="2C879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ABF8530" w14:textId="67F294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0655AC7" w14:textId="6044A4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2044</w:t>
            </w:r>
          </w:p>
        </w:tc>
        <w:tc>
          <w:tcPr>
            <w:tcW w:w="232" w:type="pct"/>
          </w:tcPr>
          <w:p w14:paraId="3B58640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0325CE" w14:textId="445EAC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CE3CEF" w14:textId="7F05F4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B046249" w14:textId="227CC2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323B4C9C" w14:textId="274D91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2F1D71" w14:textId="77777777" w:rsidTr="000C2718">
        <w:tc>
          <w:tcPr>
            <w:tcW w:w="464" w:type="pct"/>
          </w:tcPr>
          <w:p w14:paraId="636D5FD8" w14:textId="76894E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R4-2110387</w:t>
            </w:r>
          </w:p>
        </w:tc>
        <w:tc>
          <w:tcPr>
            <w:tcW w:w="927" w:type="pct"/>
          </w:tcPr>
          <w:p w14:paraId="7602D71A" w14:textId="0C98EF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829" w:type="pct"/>
          </w:tcPr>
          <w:p w14:paraId="66030764" w14:textId="621CF9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D3F666A" w14:textId="0CA9EB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448B73E" w14:textId="6DCAB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2045</w:t>
            </w:r>
          </w:p>
        </w:tc>
        <w:tc>
          <w:tcPr>
            <w:tcW w:w="232" w:type="pct"/>
          </w:tcPr>
          <w:p w14:paraId="14AA8AF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A2A7A2" w14:textId="149D55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405D3A3" w14:textId="72E9EF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94C957" w14:textId="13940E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6CFCE020" w14:textId="31F5A6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25BD5F5" w14:textId="77777777" w:rsidTr="000C2718">
        <w:tc>
          <w:tcPr>
            <w:tcW w:w="464" w:type="pct"/>
          </w:tcPr>
          <w:p w14:paraId="7203C19A" w14:textId="182BCF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927" w:type="pct"/>
          </w:tcPr>
          <w:p w14:paraId="15272D08" w14:textId="63D677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829" w:type="pct"/>
          </w:tcPr>
          <w:p w14:paraId="1AF73798" w14:textId="35B707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91C71BA" w14:textId="49B69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343A630" w14:textId="7BF761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2046</w:t>
            </w:r>
          </w:p>
        </w:tc>
        <w:tc>
          <w:tcPr>
            <w:tcW w:w="232" w:type="pct"/>
          </w:tcPr>
          <w:p w14:paraId="054B736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97FD55" w14:textId="5C6B86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3DE6C75" w14:textId="241426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6F3C8C1" w14:textId="342477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41695E84" w14:textId="75F739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F6E09DE" w14:textId="77777777" w:rsidTr="000C2718">
        <w:tc>
          <w:tcPr>
            <w:tcW w:w="464" w:type="pct"/>
          </w:tcPr>
          <w:p w14:paraId="7DF56CE5" w14:textId="5B7D43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  <w:tc>
          <w:tcPr>
            <w:tcW w:w="927" w:type="pct"/>
          </w:tcPr>
          <w:p w14:paraId="4B5F8ED1" w14:textId="6F98D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829" w:type="pct"/>
          </w:tcPr>
          <w:p w14:paraId="2BF6CB0F" w14:textId="56182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336" w:type="pct"/>
          </w:tcPr>
          <w:p w14:paraId="35D8BDD7" w14:textId="77AFAE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6F7AE35" w14:textId="29D446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2046</w:t>
            </w:r>
          </w:p>
        </w:tc>
        <w:tc>
          <w:tcPr>
            <w:tcW w:w="232" w:type="pct"/>
          </w:tcPr>
          <w:p w14:paraId="76E2FD91" w14:textId="4FB1C8A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D26AD77" w14:textId="726B0D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FD9AFEE" w14:textId="0FF3A9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D3F277B" w14:textId="11ABEE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2ADA9AB6" w14:textId="0BE739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E440A69" w14:textId="77777777" w:rsidTr="000C2718">
        <w:tc>
          <w:tcPr>
            <w:tcW w:w="464" w:type="pct"/>
          </w:tcPr>
          <w:p w14:paraId="1CEA50D7" w14:textId="33502D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R4-2110394</w:t>
            </w:r>
          </w:p>
        </w:tc>
        <w:tc>
          <w:tcPr>
            <w:tcW w:w="927" w:type="pct"/>
          </w:tcPr>
          <w:p w14:paraId="642C0911" w14:textId="25F9A1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829" w:type="pct"/>
          </w:tcPr>
          <w:p w14:paraId="0864BD87" w14:textId="74C14C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BC78A2F" w14:textId="36A49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10CF202" w14:textId="6365FD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2047</w:t>
            </w:r>
          </w:p>
        </w:tc>
        <w:tc>
          <w:tcPr>
            <w:tcW w:w="232" w:type="pct"/>
          </w:tcPr>
          <w:p w14:paraId="78AD14C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302551C" w14:textId="5AB14E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B87C5C0" w14:textId="5F0B2A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2BA2188" w14:textId="4A77AB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694" w:type="pct"/>
          </w:tcPr>
          <w:p w14:paraId="09A51C87" w14:textId="6BFC85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733845D7" w14:textId="77777777" w:rsidTr="000C2718">
        <w:tc>
          <w:tcPr>
            <w:tcW w:w="464" w:type="pct"/>
          </w:tcPr>
          <w:p w14:paraId="240F2B28" w14:textId="50DC3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R4-2110395</w:t>
            </w:r>
          </w:p>
        </w:tc>
        <w:tc>
          <w:tcPr>
            <w:tcW w:w="927" w:type="pct"/>
          </w:tcPr>
          <w:p w14:paraId="74F75CD8" w14:textId="2B96A8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829" w:type="pct"/>
          </w:tcPr>
          <w:p w14:paraId="50B1B6F7" w14:textId="4DD127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CC4FC2B" w14:textId="6BF74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C0AE0AD" w14:textId="08796E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2048</w:t>
            </w:r>
          </w:p>
        </w:tc>
        <w:tc>
          <w:tcPr>
            <w:tcW w:w="232" w:type="pct"/>
          </w:tcPr>
          <w:p w14:paraId="085A2BA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48B714" w14:textId="358AB1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EA429D9" w14:textId="24D700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AE62A6B" w14:textId="67360B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694" w:type="pct"/>
          </w:tcPr>
          <w:p w14:paraId="1AF63ABE" w14:textId="1F551F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08928C4" w14:textId="77777777" w:rsidTr="000C2718">
        <w:tc>
          <w:tcPr>
            <w:tcW w:w="464" w:type="pct"/>
          </w:tcPr>
          <w:p w14:paraId="5BBD9089" w14:textId="08EDC4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R4-2110402</w:t>
            </w:r>
          </w:p>
        </w:tc>
        <w:tc>
          <w:tcPr>
            <w:tcW w:w="927" w:type="pct"/>
          </w:tcPr>
          <w:p w14:paraId="125ED055" w14:textId="24920E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829" w:type="pct"/>
          </w:tcPr>
          <w:p w14:paraId="5A6B0A52" w14:textId="125570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777C387" w14:textId="72D161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89506C8" w14:textId="659F59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2049</w:t>
            </w:r>
          </w:p>
        </w:tc>
        <w:tc>
          <w:tcPr>
            <w:tcW w:w="232" w:type="pct"/>
          </w:tcPr>
          <w:p w14:paraId="7832005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1441A12" w14:textId="2D4940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CA8DFCF" w14:textId="6E2EB8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59ED5AE" w14:textId="117B8A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097820A6" w14:textId="4B8943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784B96A8" w14:textId="77777777" w:rsidTr="000C2718">
        <w:tc>
          <w:tcPr>
            <w:tcW w:w="464" w:type="pct"/>
          </w:tcPr>
          <w:p w14:paraId="097405BF" w14:textId="06DFAF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R4-2110409</w:t>
            </w:r>
          </w:p>
        </w:tc>
        <w:tc>
          <w:tcPr>
            <w:tcW w:w="927" w:type="pct"/>
          </w:tcPr>
          <w:p w14:paraId="430D359F" w14:textId="4E59E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829" w:type="pct"/>
          </w:tcPr>
          <w:p w14:paraId="6CCEE84E" w14:textId="6A0B54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8B2E67B" w14:textId="4FBE69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240D71F" w14:textId="56CFAB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2050</w:t>
            </w:r>
          </w:p>
        </w:tc>
        <w:tc>
          <w:tcPr>
            <w:tcW w:w="232" w:type="pct"/>
          </w:tcPr>
          <w:p w14:paraId="6C89A35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4B3935" w14:textId="77F505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BDE9DEB" w14:textId="0DE7CC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65CF6FE" w14:textId="10A351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77C5812" w14:textId="6473C6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559F1DA" w14:textId="77777777" w:rsidTr="000C2718">
        <w:tc>
          <w:tcPr>
            <w:tcW w:w="464" w:type="pct"/>
          </w:tcPr>
          <w:p w14:paraId="6A6A10F0" w14:textId="16A023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R4-2110431</w:t>
            </w:r>
          </w:p>
        </w:tc>
        <w:tc>
          <w:tcPr>
            <w:tcW w:w="927" w:type="pct"/>
          </w:tcPr>
          <w:p w14:paraId="0218AF1E" w14:textId="188156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829" w:type="pct"/>
          </w:tcPr>
          <w:p w14:paraId="0802C2E8" w14:textId="34EA05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CFBE9D1" w14:textId="10D757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745D5DA" w14:textId="3035D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2051</w:t>
            </w:r>
          </w:p>
        </w:tc>
        <w:tc>
          <w:tcPr>
            <w:tcW w:w="232" w:type="pct"/>
          </w:tcPr>
          <w:p w14:paraId="6D29DC2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EF4A02" w14:textId="1C0342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BF73585" w14:textId="442702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5CD26D5" w14:textId="278B3F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2A576211" w14:textId="24086D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A3166EC" w14:textId="77777777" w:rsidTr="000C2718">
        <w:tc>
          <w:tcPr>
            <w:tcW w:w="464" w:type="pct"/>
          </w:tcPr>
          <w:p w14:paraId="329F6B48" w14:textId="044664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R4-2110476</w:t>
            </w:r>
          </w:p>
        </w:tc>
        <w:tc>
          <w:tcPr>
            <w:tcW w:w="927" w:type="pct"/>
          </w:tcPr>
          <w:p w14:paraId="28E36553" w14:textId="1B76F5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R16</w:t>
            </w:r>
          </w:p>
        </w:tc>
        <w:tc>
          <w:tcPr>
            <w:tcW w:w="829" w:type="pct"/>
          </w:tcPr>
          <w:p w14:paraId="36B2F586" w14:textId="3DB7A3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A81DD64" w14:textId="4917A1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316F249" w14:textId="2AA6D0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2052</w:t>
            </w:r>
          </w:p>
        </w:tc>
        <w:tc>
          <w:tcPr>
            <w:tcW w:w="232" w:type="pct"/>
          </w:tcPr>
          <w:p w14:paraId="1259B3C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520022" w14:textId="5C9A6E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2DBC5FB" w14:textId="2B7F02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4471FC7" w14:textId="42887E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579AD6DB" w14:textId="095FFF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6F627AC3" w14:textId="77777777" w:rsidTr="000C2718">
        <w:tc>
          <w:tcPr>
            <w:tcW w:w="464" w:type="pct"/>
          </w:tcPr>
          <w:p w14:paraId="3C492288" w14:textId="300C8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927" w:type="pct"/>
          </w:tcPr>
          <w:p w14:paraId="5CBE9133" w14:textId="6BD77B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829" w:type="pct"/>
          </w:tcPr>
          <w:p w14:paraId="15D52A8C" w14:textId="44A5D3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DCDE83F" w14:textId="28A8AD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F5372E1" w14:textId="6A1706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2053</w:t>
            </w:r>
          </w:p>
        </w:tc>
        <w:tc>
          <w:tcPr>
            <w:tcW w:w="232" w:type="pct"/>
          </w:tcPr>
          <w:p w14:paraId="4F6B12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9A64761" w14:textId="105B04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B0D430E" w14:textId="0ED06A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6D262BA" w14:textId="6C8217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70224FF6" w14:textId="55DE60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35D34A7" w14:textId="77777777" w:rsidTr="000C2718">
        <w:tc>
          <w:tcPr>
            <w:tcW w:w="464" w:type="pct"/>
          </w:tcPr>
          <w:p w14:paraId="3B2816EB" w14:textId="39B9D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  <w:tc>
          <w:tcPr>
            <w:tcW w:w="927" w:type="pct"/>
          </w:tcPr>
          <w:p w14:paraId="0C03F5F6" w14:textId="2A99F4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829" w:type="pct"/>
          </w:tcPr>
          <w:p w14:paraId="0EFFA7E0" w14:textId="6F3359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0D7F71F" w14:textId="1FEA58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8302352" w14:textId="7C51F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2053</w:t>
            </w:r>
          </w:p>
        </w:tc>
        <w:tc>
          <w:tcPr>
            <w:tcW w:w="232" w:type="pct"/>
          </w:tcPr>
          <w:p w14:paraId="69C7F06E" w14:textId="6FA1E9C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65FAA11" w14:textId="3191B8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F0C1C8E" w14:textId="3E62DE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EB026E9" w14:textId="71FB11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26D1A2BF" w14:textId="47C9EE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0713BA8" w14:textId="77777777" w:rsidTr="000C2718">
        <w:tc>
          <w:tcPr>
            <w:tcW w:w="464" w:type="pct"/>
          </w:tcPr>
          <w:p w14:paraId="6483F7A0" w14:textId="230A8A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R4-2110654</w:t>
            </w:r>
          </w:p>
        </w:tc>
        <w:tc>
          <w:tcPr>
            <w:tcW w:w="927" w:type="pct"/>
          </w:tcPr>
          <w:p w14:paraId="35BF987B" w14:textId="668079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test case of </w:t>
            </w:r>
            <w:r>
              <w:rPr>
                <w:sz w:val="16"/>
              </w:rPr>
              <w:lastRenderedPageBreak/>
              <w:t>link recovery with link recovery requests</w:t>
            </w:r>
          </w:p>
        </w:tc>
        <w:tc>
          <w:tcPr>
            <w:tcW w:w="829" w:type="pct"/>
          </w:tcPr>
          <w:p w14:paraId="12497AFB" w14:textId="69BBF7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336" w:type="pct"/>
          </w:tcPr>
          <w:p w14:paraId="27FFAFEC" w14:textId="6B08C9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70CC82E" w14:textId="4B37A9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2054</w:t>
            </w:r>
          </w:p>
        </w:tc>
        <w:tc>
          <w:tcPr>
            <w:tcW w:w="232" w:type="pct"/>
          </w:tcPr>
          <w:p w14:paraId="60683F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4DE4CB" w14:textId="316C49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215" w:type="pct"/>
          </w:tcPr>
          <w:p w14:paraId="394F01FC" w14:textId="223FA6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844" w:type="pct"/>
          </w:tcPr>
          <w:p w14:paraId="270BE9E7" w14:textId="7EE079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0F191617" w14:textId="04924A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313DC8D" w14:textId="77777777" w:rsidTr="000C2718">
        <w:tc>
          <w:tcPr>
            <w:tcW w:w="464" w:type="pct"/>
          </w:tcPr>
          <w:p w14:paraId="5B159E51" w14:textId="0C00E9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R4-2110655</w:t>
            </w:r>
          </w:p>
        </w:tc>
        <w:tc>
          <w:tcPr>
            <w:tcW w:w="927" w:type="pct"/>
          </w:tcPr>
          <w:p w14:paraId="67675E2B" w14:textId="1A091E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829" w:type="pct"/>
          </w:tcPr>
          <w:p w14:paraId="0394822C" w14:textId="6ADE04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35290B2" w14:textId="627045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185FE24" w14:textId="08234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2055</w:t>
            </w:r>
          </w:p>
        </w:tc>
        <w:tc>
          <w:tcPr>
            <w:tcW w:w="232" w:type="pct"/>
          </w:tcPr>
          <w:p w14:paraId="4C7380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070553" w14:textId="4D89FB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663EF62" w14:textId="418E9D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2E35F36" w14:textId="1746AF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77C887EF" w14:textId="0DBE4F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CA0135" w14:textId="77777777" w:rsidTr="000C2718">
        <w:tc>
          <w:tcPr>
            <w:tcW w:w="464" w:type="pct"/>
          </w:tcPr>
          <w:p w14:paraId="797B54F1" w14:textId="429D34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R4-2110751</w:t>
            </w:r>
          </w:p>
        </w:tc>
        <w:tc>
          <w:tcPr>
            <w:tcW w:w="927" w:type="pct"/>
          </w:tcPr>
          <w:p w14:paraId="0B768DAD" w14:textId="24065C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configuration_R15</w:t>
            </w:r>
          </w:p>
        </w:tc>
        <w:tc>
          <w:tcPr>
            <w:tcW w:w="829" w:type="pct"/>
          </w:tcPr>
          <w:p w14:paraId="5E25DD85" w14:textId="2309E4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DB00F94" w14:textId="4D9FA6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6529FEC" w14:textId="00D465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2056</w:t>
            </w:r>
          </w:p>
        </w:tc>
        <w:tc>
          <w:tcPr>
            <w:tcW w:w="232" w:type="pct"/>
          </w:tcPr>
          <w:p w14:paraId="7ACDDD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BD1CFE" w14:textId="6F50A7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00E277F" w14:textId="04288D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0E0A35" w14:textId="22BC1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7AA4947" w14:textId="25352C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B66174F" w14:textId="77777777" w:rsidTr="000C2718">
        <w:tc>
          <w:tcPr>
            <w:tcW w:w="464" w:type="pct"/>
          </w:tcPr>
          <w:p w14:paraId="3BEBB1B4" w14:textId="169921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R4-2110752</w:t>
            </w:r>
          </w:p>
        </w:tc>
        <w:tc>
          <w:tcPr>
            <w:tcW w:w="927" w:type="pct"/>
          </w:tcPr>
          <w:p w14:paraId="5C0D11FE" w14:textId="0BB518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configuration_R16</w:t>
            </w:r>
          </w:p>
        </w:tc>
        <w:tc>
          <w:tcPr>
            <w:tcW w:w="829" w:type="pct"/>
          </w:tcPr>
          <w:p w14:paraId="7C7821AD" w14:textId="3D73A1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7B0D2F9" w14:textId="18080B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59A6E4D" w14:textId="07B244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2057</w:t>
            </w:r>
          </w:p>
        </w:tc>
        <w:tc>
          <w:tcPr>
            <w:tcW w:w="232" w:type="pct"/>
          </w:tcPr>
          <w:p w14:paraId="508663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A8E14B" w14:textId="5CFBB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FD7D0DD" w14:textId="3F6539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5748739" w14:textId="2961C0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27486D9" w14:textId="2634A2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7578356" w14:textId="77777777" w:rsidTr="000C2718">
        <w:tc>
          <w:tcPr>
            <w:tcW w:w="464" w:type="pct"/>
          </w:tcPr>
          <w:p w14:paraId="68519FB3" w14:textId="135647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R4-2110753</w:t>
            </w:r>
          </w:p>
        </w:tc>
        <w:tc>
          <w:tcPr>
            <w:tcW w:w="927" w:type="pct"/>
          </w:tcPr>
          <w:p w14:paraId="1E68817A" w14:textId="6FFEB1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configuration_R17</w:t>
            </w:r>
          </w:p>
        </w:tc>
        <w:tc>
          <w:tcPr>
            <w:tcW w:w="829" w:type="pct"/>
          </w:tcPr>
          <w:p w14:paraId="2A3BEAEE" w14:textId="18DF2A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7B07C7C" w14:textId="447B55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8A47A97" w14:textId="4A9539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2058</w:t>
            </w:r>
          </w:p>
        </w:tc>
        <w:tc>
          <w:tcPr>
            <w:tcW w:w="232" w:type="pct"/>
          </w:tcPr>
          <w:p w14:paraId="48FFA8A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F5F88B" w14:textId="59CB0D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14CB93A" w14:textId="5DC87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76A998B" w14:textId="6E1E66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F916188" w14:textId="1F40A9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17F11BF" w14:textId="77777777" w:rsidTr="000C2718">
        <w:tc>
          <w:tcPr>
            <w:tcW w:w="464" w:type="pct"/>
          </w:tcPr>
          <w:p w14:paraId="7B6DA0A2" w14:textId="62D8B4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R4-2110754</w:t>
            </w:r>
          </w:p>
        </w:tc>
        <w:tc>
          <w:tcPr>
            <w:tcW w:w="927" w:type="pct"/>
          </w:tcPr>
          <w:p w14:paraId="37B851DA" w14:textId="2E8028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configuration_R15</w:t>
            </w:r>
          </w:p>
        </w:tc>
        <w:tc>
          <w:tcPr>
            <w:tcW w:w="829" w:type="pct"/>
          </w:tcPr>
          <w:p w14:paraId="3528DA5C" w14:textId="05ABC3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B4DBDCE" w14:textId="297063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077857D" w14:textId="579A69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2059</w:t>
            </w:r>
          </w:p>
        </w:tc>
        <w:tc>
          <w:tcPr>
            <w:tcW w:w="232" w:type="pct"/>
          </w:tcPr>
          <w:p w14:paraId="3448FD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3C8E63" w14:textId="59CF3D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12F56AB" w14:textId="7E6DB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01C846A" w14:textId="534376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1108305" w14:textId="5E2206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44D3E38" w14:textId="77777777" w:rsidTr="000C2718">
        <w:tc>
          <w:tcPr>
            <w:tcW w:w="464" w:type="pct"/>
          </w:tcPr>
          <w:p w14:paraId="6E5038B4" w14:textId="7258B3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R4-2110755</w:t>
            </w:r>
          </w:p>
        </w:tc>
        <w:tc>
          <w:tcPr>
            <w:tcW w:w="927" w:type="pct"/>
          </w:tcPr>
          <w:p w14:paraId="169C5617" w14:textId="4FD8CE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configuration_R16</w:t>
            </w:r>
          </w:p>
        </w:tc>
        <w:tc>
          <w:tcPr>
            <w:tcW w:w="829" w:type="pct"/>
          </w:tcPr>
          <w:p w14:paraId="069F7E36" w14:textId="4B718F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FB98688" w14:textId="5EA9E9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B6AC99F" w14:textId="378124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2060</w:t>
            </w:r>
          </w:p>
        </w:tc>
        <w:tc>
          <w:tcPr>
            <w:tcW w:w="232" w:type="pct"/>
          </w:tcPr>
          <w:p w14:paraId="4AC5DE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3E7A47B" w14:textId="70608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89DCC44" w14:textId="436054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8B20E6B" w14:textId="61A359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1DFDDCF" w14:textId="52BADE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E9921AA" w14:textId="77777777" w:rsidTr="000C2718">
        <w:tc>
          <w:tcPr>
            <w:tcW w:w="464" w:type="pct"/>
          </w:tcPr>
          <w:p w14:paraId="3FE719F0" w14:textId="23AD40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R4-2110758</w:t>
            </w:r>
          </w:p>
        </w:tc>
        <w:tc>
          <w:tcPr>
            <w:tcW w:w="927" w:type="pct"/>
          </w:tcPr>
          <w:p w14:paraId="1FDAEECC" w14:textId="48844B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DLBWP.0.2_R16</w:t>
            </w:r>
          </w:p>
        </w:tc>
        <w:tc>
          <w:tcPr>
            <w:tcW w:w="829" w:type="pct"/>
          </w:tcPr>
          <w:p w14:paraId="2D07BD16" w14:textId="165433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CEDB894" w14:textId="3759BA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6CED975" w14:textId="08486C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2061</w:t>
            </w:r>
          </w:p>
        </w:tc>
        <w:tc>
          <w:tcPr>
            <w:tcW w:w="232" w:type="pct"/>
          </w:tcPr>
          <w:p w14:paraId="2879599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6EA18A" w14:textId="5D82B2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93800FF" w14:textId="79F8D5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48B3CFB" w14:textId="5A1E12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CAF5D40" w14:textId="4EC3F6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27900B9" w14:textId="77777777" w:rsidTr="000C2718">
        <w:tc>
          <w:tcPr>
            <w:tcW w:w="464" w:type="pct"/>
          </w:tcPr>
          <w:p w14:paraId="16C32AEB" w14:textId="671D97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R4-2110759</w:t>
            </w:r>
          </w:p>
        </w:tc>
        <w:tc>
          <w:tcPr>
            <w:tcW w:w="927" w:type="pct"/>
          </w:tcPr>
          <w:p w14:paraId="5852279A" w14:textId="7542DD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DLBWP.0.2_R17</w:t>
            </w:r>
          </w:p>
        </w:tc>
        <w:tc>
          <w:tcPr>
            <w:tcW w:w="829" w:type="pct"/>
          </w:tcPr>
          <w:p w14:paraId="62C61B8E" w14:textId="213E71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51C03E8" w14:textId="738456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ECEB5A4" w14:textId="36F8E3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2062</w:t>
            </w:r>
          </w:p>
        </w:tc>
        <w:tc>
          <w:tcPr>
            <w:tcW w:w="232" w:type="pct"/>
          </w:tcPr>
          <w:p w14:paraId="5B1B570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E68A86" w14:textId="0533A0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5D0E7F" w14:textId="28A94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A01F37C" w14:textId="0209F4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7E68B41" w14:textId="52F6AF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9D6C16" w14:textId="77777777" w:rsidTr="000C2718">
        <w:tc>
          <w:tcPr>
            <w:tcW w:w="464" w:type="pct"/>
          </w:tcPr>
          <w:p w14:paraId="6D601BD4" w14:textId="564877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R4-2110760</w:t>
            </w:r>
          </w:p>
        </w:tc>
        <w:tc>
          <w:tcPr>
            <w:tcW w:w="927" w:type="pct"/>
          </w:tcPr>
          <w:p w14:paraId="1B187BDE" w14:textId="352834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configuration_R15</w:t>
            </w:r>
          </w:p>
        </w:tc>
        <w:tc>
          <w:tcPr>
            <w:tcW w:w="829" w:type="pct"/>
          </w:tcPr>
          <w:p w14:paraId="1554C433" w14:textId="6265D0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FF7961E" w14:textId="76EC5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846E294" w14:textId="63FF5F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2063</w:t>
            </w:r>
          </w:p>
        </w:tc>
        <w:tc>
          <w:tcPr>
            <w:tcW w:w="232" w:type="pct"/>
          </w:tcPr>
          <w:p w14:paraId="226F0DF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77EADE" w14:textId="570786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879FF39" w14:textId="56CA93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B40E680" w14:textId="3481D9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3D7B091" w14:textId="747C0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D2021A8" w14:textId="77777777" w:rsidTr="000C2718">
        <w:tc>
          <w:tcPr>
            <w:tcW w:w="464" w:type="pct"/>
          </w:tcPr>
          <w:p w14:paraId="40400477" w14:textId="64B81A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R4-2110761</w:t>
            </w:r>
          </w:p>
        </w:tc>
        <w:tc>
          <w:tcPr>
            <w:tcW w:w="927" w:type="pct"/>
          </w:tcPr>
          <w:p w14:paraId="72F81ECC" w14:textId="05E04C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configuration_R16</w:t>
            </w:r>
          </w:p>
        </w:tc>
        <w:tc>
          <w:tcPr>
            <w:tcW w:w="829" w:type="pct"/>
          </w:tcPr>
          <w:p w14:paraId="33C26295" w14:textId="08E38E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34CCC50" w14:textId="1CEB74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446FF43" w14:textId="0FDD1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2064</w:t>
            </w:r>
          </w:p>
        </w:tc>
        <w:tc>
          <w:tcPr>
            <w:tcW w:w="232" w:type="pct"/>
          </w:tcPr>
          <w:p w14:paraId="62BBA44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990F47" w14:textId="302A7F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1EC0371" w14:textId="695B07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64CC810" w14:textId="6447FB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AA3E8A1" w14:textId="388458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EC81235" w14:textId="77777777" w:rsidTr="000C2718">
        <w:tc>
          <w:tcPr>
            <w:tcW w:w="464" w:type="pct"/>
          </w:tcPr>
          <w:p w14:paraId="2F6CD1DE" w14:textId="4C6F39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R4-2110762</w:t>
            </w:r>
          </w:p>
        </w:tc>
        <w:tc>
          <w:tcPr>
            <w:tcW w:w="927" w:type="pct"/>
          </w:tcPr>
          <w:p w14:paraId="7CBBF096" w14:textId="61F5DB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configuration_R17</w:t>
            </w:r>
          </w:p>
        </w:tc>
        <w:tc>
          <w:tcPr>
            <w:tcW w:w="829" w:type="pct"/>
          </w:tcPr>
          <w:p w14:paraId="51099A82" w14:textId="2FED9F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8795C58" w14:textId="4A0469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2D8841E" w14:textId="265D51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2065</w:t>
            </w:r>
          </w:p>
        </w:tc>
        <w:tc>
          <w:tcPr>
            <w:tcW w:w="232" w:type="pct"/>
          </w:tcPr>
          <w:p w14:paraId="27515F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7C2A042" w14:textId="650865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08AEB28" w14:textId="0E3B5E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C6C15A6" w14:textId="169CF5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9878363" w14:textId="1E9281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55E4D1C" w14:textId="77777777" w:rsidTr="000C2718">
        <w:tc>
          <w:tcPr>
            <w:tcW w:w="464" w:type="pct"/>
          </w:tcPr>
          <w:p w14:paraId="7D1E235B" w14:textId="5DC0F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927" w:type="pct"/>
          </w:tcPr>
          <w:p w14:paraId="083F637B" w14:textId="4F044B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829" w:type="pct"/>
          </w:tcPr>
          <w:p w14:paraId="02D81E42" w14:textId="72D5CB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80D82C6" w14:textId="0EF4BA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95EB3A1" w14:textId="5D9F6D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2066</w:t>
            </w:r>
          </w:p>
        </w:tc>
        <w:tc>
          <w:tcPr>
            <w:tcW w:w="232" w:type="pct"/>
          </w:tcPr>
          <w:p w14:paraId="411E263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AC05A2" w14:textId="48468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E60FDE8" w14:textId="53E185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F96FE4" w14:textId="0DC4AB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1466A06" w14:textId="4D0196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4E1E361" w14:textId="77777777" w:rsidTr="000C2718">
        <w:tc>
          <w:tcPr>
            <w:tcW w:w="464" w:type="pct"/>
          </w:tcPr>
          <w:p w14:paraId="235328C4" w14:textId="48DCDF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  <w:tc>
          <w:tcPr>
            <w:tcW w:w="927" w:type="pct"/>
          </w:tcPr>
          <w:p w14:paraId="484FAEFC" w14:textId="5C64BA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829" w:type="pct"/>
          </w:tcPr>
          <w:p w14:paraId="33F8D3D6" w14:textId="1F4FD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BE38DDC" w14:textId="5505CB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3C617F4" w14:textId="5A57EB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2066</w:t>
            </w:r>
          </w:p>
        </w:tc>
        <w:tc>
          <w:tcPr>
            <w:tcW w:w="232" w:type="pct"/>
          </w:tcPr>
          <w:p w14:paraId="319195D4" w14:textId="79EDC95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92DA39C" w14:textId="32521E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6EA56FD" w14:textId="1364D2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717EE0C" w14:textId="1DDAE9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C13F66F" w14:textId="723DD1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3FF94E" w14:textId="77777777" w:rsidTr="000C2718">
        <w:tc>
          <w:tcPr>
            <w:tcW w:w="464" w:type="pct"/>
          </w:tcPr>
          <w:p w14:paraId="61F2D9E8" w14:textId="144BFB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R4-2110764</w:t>
            </w:r>
          </w:p>
        </w:tc>
        <w:tc>
          <w:tcPr>
            <w:tcW w:w="927" w:type="pct"/>
          </w:tcPr>
          <w:p w14:paraId="3C9E719F" w14:textId="41F979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DLBWP.0.2_R16</w:t>
            </w:r>
          </w:p>
        </w:tc>
        <w:tc>
          <w:tcPr>
            <w:tcW w:w="829" w:type="pct"/>
          </w:tcPr>
          <w:p w14:paraId="2579C086" w14:textId="1AB67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ADB8D66" w14:textId="6433B5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3CC6F26" w14:textId="2EC0AC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2067</w:t>
            </w:r>
          </w:p>
        </w:tc>
        <w:tc>
          <w:tcPr>
            <w:tcW w:w="232" w:type="pct"/>
          </w:tcPr>
          <w:p w14:paraId="34D0F0A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AC1293" w14:textId="30B92C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A51732F" w14:textId="4AE6FB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1BCAD7C" w14:textId="1A5B3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E585EF7" w14:textId="38A455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ED81D50" w14:textId="77777777" w:rsidTr="000C2718">
        <w:tc>
          <w:tcPr>
            <w:tcW w:w="464" w:type="pct"/>
          </w:tcPr>
          <w:p w14:paraId="60B7EA7E" w14:textId="13E949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R4-2110768</w:t>
            </w:r>
          </w:p>
        </w:tc>
        <w:tc>
          <w:tcPr>
            <w:tcW w:w="927" w:type="pct"/>
          </w:tcPr>
          <w:p w14:paraId="0AABD37F" w14:textId="77C6B8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cases_R17</w:t>
            </w:r>
          </w:p>
        </w:tc>
        <w:tc>
          <w:tcPr>
            <w:tcW w:w="829" w:type="pct"/>
          </w:tcPr>
          <w:p w14:paraId="7CDD5BF1" w14:textId="1DA032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31D1E37" w14:textId="25B5C7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F1D12F4" w14:textId="49BB0C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2068</w:t>
            </w:r>
          </w:p>
        </w:tc>
        <w:tc>
          <w:tcPr>
            <w:tcW w:w="232" w:type="pct"/>
          </w:tcPr>
          <w:p w14:paraId="396CCE7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3A85ED" w14:textId="27CECE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63099E2" w14:textId="43CC28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18C4333" w14:textId="0A3C69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CFADC0A" w14:textId="4AB6F9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87544AC" w14:textId="77777777" w:rsidTr="000C2718">
        <w:tc>
          <w:tcPr>
            <w:tcW w:w="464" w:type="pct"/>
          </w:tcPr>
          <w:p w14:paraId="6A96FD0F" w14:textId="55D860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R4-2110770</w:t>
            </w:r>
          </w:p>
        </w:tc>
        <w:tc>
          <w:tcPr>
            <w:tcW w:w="927" w:type="pct"/>
          </w:tcPr>
          <w:p w14:paraId="3D770643" w14:textId="6904F0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configuration_R17</w:t>
            </w:r>
          </w:p>
        </w:tc>
        <w:tc>
          <w:tcPr>
            <w:tcW w:w="829" w:type="pct"/>
          </w:tcPr>
          <w:p w14:paraId="1A37FBB4" w14:textId="7D85B2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0BFE72E" w14:textId="0D2CBA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D14B1CC" w14:textId="080A32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2069</w:t>
            </w:r>
          </w:p>
        </w:tc>
        <w:tc>
          <w:tcPr>
            <w:tcW w:w="232" w:type="pct"/>
          </w:tcPr>
          <w:p w14:paraId="6DF589B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B2256C" w14:textId="0A4E1C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052938C" w14:textId="719721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F350AE" w14:textId="4DF77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36AEF90" w14:textId="299785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95C3403" w14:textId="77777777" w:rsidTr="000C2718">
        <w:tc>
          <w:tcPr>
            <w:tcW w:w="464" w:type="pct"/>
          </w:tcPr>
          <w:p w14:paraId="79063330" w14:textId="214422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R4-2110771</w:t>
            </w:r>
          </w:p>
        </w:tc>
        <w:tc>
          <w:tcPr>
            <w:tcW w:w="927" w:type="pct"/>
          </w:tcPr>
          <w:p w14:paraId="7DE6A8AD" w14:textId="4DEE04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DLBWP.0.2_R15</w:t>
            </w:r>
          </w:p>
        </w:tc>
        <w:tc>
          <w:tcPr>
            <w:tcW w:w="829" w:type="pct"/>
          </w:tcPr>
          <w:p w14:paraId="14E1F8F3" w14:textId="3F4142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C183EBF" w14:textId="45A9F9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92BEF45" w14:textId="24CE7C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2070</w:t>
            </w:r>
          </w:p>
        </w:tc>
        <w:tc>
          <w:tcPr>
            <w:tcW w:w="232" w:type="pct"/>
          </w:tcPr>
          <w:p w14:paraId="7586E14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7DA8B3" w14:textId="207DDB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9BDCC8B" w14:textId="17531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15CD174" w14:textId="68DFF1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0DC2AA1" w14:textId="724800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7A62AB6" w14:textId="77777777" w:rsidTr="000C2718">
        <w:tc>
          <w:tcPr>
            <w:tcW w:w="464" w:type="pct"/>
          </w:tcPr>
          <w:p w14:paraId="2985D1A2" w14:textId="2CC146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R4-2110772</w:t>
            </w:r>
          </w:p>
        </w:tc>
        <w:tc>
          <w:tcPr>
            <w:tcW w:w="927" w:type="pct"/>
          </w:tcPr>
          <w:p w14:paraId="0DC80A52" w14:textId="0DAD55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DLBWP.0.2_R17</w:t>
            </w:r>
          </w:p>
        </w:tc>
        <w:tc>
          <w:tcPr>
            <w:tcW w:w="829" w:type="pct"/>
          </w:tcPr>
          <w:p w14:paraId="4E40B6CB" w14:textId="4DBBE1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3B15CC5" w14:textId="3BD252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640AEEE" w14:textId="0EA6B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2071</w:t>
            </w:r>
          </w:p>
        </w:tc>
        <w:tc>
          <w:tcPr>
            <w:tcW w:w="232" w:type="pct"/>
          </w:tcPr>
          <w:p w14:paraId="5A83D7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EF2DB15" w14:textId="2DA69A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5CB6795" w14:textId="6B832F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7518663" w14:textId="22D037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D9D53D7" w14:textId="28DC10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FBC4B6" w14:textId="77777777" w:rsidTr="000C2718">
        <w:tc>
          <w:tcPr>
            <w:tcW w:w="464" w:type="pct"/>
          </w:tcPr>
          <w:p w14:paraId="464E2A78" w14:textId="7CB65A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R4-2110773</w:t>
            </w:r>
          </w:p>
        </w:tc>
        <w:tc>
          <w:tcPr>
            <w:tcW w:w="927" w:type="pct"/>
          </w:tcPr>
          <w:p w14:paraId="3FC0175C" w14:textId="7AB124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cases_R15</w:t>
            </w:r>
          </w:p>
        </w:tc>
        <w:tc>
          <w:tcPr>
            <w:tcW w:w="829" w:type="pct"/>
          </w:tcPr>
          <w:p w14:paraId="474CEF20" w14:textId="78DE18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D7E7C22" w14:textId="7B5358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86D1891" w14:textId="476CC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2072</w:t>
            </w:r>
          </w:p>
        </w:tc>
        <w:tc>
          <w:tcPr>
            <w:tcW w:w="232" w:type="pct"/>
          </w:tcPr>
          <w:p w14:paraId="7C54420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75C7BB" w14:textId="33C579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C7C2BFA" w14:textId="39C7A0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2AFBD89" w14:textId="3A7280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B06EE95" w14:textId="55B19B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CA7D2EF" w14:textId="77777777" w:rsidTr="000C2718">
        <w:tc>
          <w:tcPr>
            <w:tcW w:w="464" w:type="pct"/>
          </w:tcPr>
          <w:p w14:paraId="1EF25A68" w14:textId="7D5404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R4-2110774</w:t>
            </w:r>
          </w:p>
        </w:tc>
        <w:tc>
          <w:tcPr>
            <w:tcW w:w="927" w:type="pct"/>
          </w:tcPr>
          <w:p w14:paraId="528305D2" w14:textId="1B47F3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cases_R16</w:t>
            </w:r>
          </w:p>
        </w:tc>
        <w:tc>
          <w:tcPr>
            <w:tcW w:w="829" w:type="pct"/>
          </w:tcPr>
          <w:p w14:paraId="0783326B" w14:textId="325FD6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F31E047" w14:textId="21BAE2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775E07B" w14:textId="19835E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2073</w:t>
            </w:r>
          </w:p>
        </w:tc>
        <w:tc>
          <w:tcPr>
            <w:tcW w:w="232" w:type="pct"/>
          </w:tcPr>
          <w:p w14:paraId="10319C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A51E2EA" w14:textId="5FBE7E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27B0779" w14:textId="29FCCB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4DA65FB" w14:textId="620DB3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9870A6E" w14:textId="429A2B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43FC15A" w14:textId="77777777" w:rsidTr="000C2718">
        <w:tc>
          <w:tcPr>
            <w:tcW w:w="464" w:type="pct"/>
          </w:tcPr>
          <w:p w14:paraId="1179B332" w14:textId="7CE97F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R4-2110782</w:t>
            </w:r>
          </w:p>
        </w:tc>
        <w:tc>
          <w:tcPr>
            <w:tcW w:w="927" w:type="pct"/>
          </w:tcPr>
          <w:p w14:paraId="04DC398B" w14:textId="24CE0B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829" w:type="pct"/>
          </w:tcPr>
          <w:p w14:paraId="0F983BB4" w14:textId="0FA597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336" w:type="pct"/>
          </w:tcPr>
          <w:p w14:paraId="5E371053" w14:textId="5EA265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17A393E" w14:textId="171B2F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2074</w:t>
            </w:r>
          </w:p>
        </w:tc>
        <w:tc>
          <w:tcPr>
            <w:tcW w:w="232" w:type="pct"/>
          </w:tcPr>
          <w:p w14:paraId="48F2A10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F17F7B7" w14:textId="08F4F8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586DD93" w14:textId="38E568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1EF5626" w14:textId="53D688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5C8D27C" w14:textId="683225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AF6C29" w14:textId="77777777" w:rsidTr="000C2718">
        <w:tc>
          <w:tcPr>
            <w:tcW w:w="464" w:type="pct"/>
          </w:tcPr>
          <w:p w14:paraId="63B40692" w14:textId="68D550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R4-2110783</w:t>
            </w:r>
          </w:p>
        </w:tc>
        <w:tc>
          <w:tcPr>
            <w:tcW w:w="927" w:type="pct"/>
          </w:tcPr>
          <w:p w14:paraId="0C6D0D12" w14:textId="5A6E4B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829" w:type="pct"/>
          </w:tcPr>
          <w:p w14:paraId="4E9B32F2" w14:textId="544459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336" w:type="pct"/>
          </w:tcPr>
          <w:p w14:paraId="32FE4BBA" w14:textId="5D238B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0ABE1EE" w14:textId="379AA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2075</w:t>
            </w:r>
          </w:p>
        </w:tc>
        <w:tc>
          <w:tcPr>
            <w:tcW w:w="232" w:type="pct"/>
          </w:tcPr>
          <w:p w14:paraId="3D074C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C13051D" w14:textId="4385E1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0B820D2" w14:textId="022470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2CFF8BA" w14:textId="4B0185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F85A247" w14:textId="147B29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DA2127" w14:textId="77777777" w:rsidTr="000C2718">
        <w:tc>
          <w:tcPr>
            <w:tcW w:w="464" w:type="pct"/>
          </w:tcPr>
          <w:p w14:paraId="6F365559" w14:textId="5836C9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R4-2110784</w:t>
            </w:r>
          </w:p>
        </w:tc>
        <w:tc>
          <w:tcPr>
            <w:tcW w:w="927" w:type="pct"/>
          </w:tcPr>
          <w:p w14:paraId="12753524" w14:textId="48D5A4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test parameters for SA inter-frequency event triggered </w:t>
            </w:r>
            <w:r>
              <w:rPr>
                <w:sz w:val="16"/>
              </w:rPr>
              <w:lastRenderedPageBreak/>
              <w:t>reporting TCs</w:t>
            </w:r>
          </w:p>
        </w:tc>
        <w:tc>
          <w:tcPr>
            <w:tcW w:w="829" w:type="pct"/>
          </w:tcPr>
          <w:p w14:paraId="358458A8" w14:textId="47075E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Ericsson, Anritsu</w:t>
            </w:r>
          </w:p>
        </w:tc>
        <w:tc>
          <w:tcPr>
            <w:tcW w:w="336" w:type="pct"/>
          </w:tcPr>
          <w:p w14:paraId="3149EFD0" w14:textId="00CD0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C81BCAD" w14:textId="53C2E8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2076</w:t>
            </w:r>
          </w:p>
        </w:tc>
        <w:tc>
          <w:tcPr>
            <w:tcW w:w="232" w:type="pct"/>
          </w:tcPr>
          <w:p w14:paraId="183028F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9F7534" w14:textId="7754DC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2600297" w14:textId="0DA5C6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8502542" w14:textId="2BCD8B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5B23CFB" w14:textId="07611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A5428A1" w14:textId="77777777" w:rsidTr="000C2718">
        <w:tc>
          <w:tcPr>
            <w:tcW w:w="464" w:type="pct"/>
          </w:tcPr>
          <w:p w14:paraId="368317FF" w14:textId="79A77B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R4-2110848</w:t>
            </w:r>
          </w:p>
        </w:tc>
        <w:tc>
          <w:tcPr>
            <w:tcW w:w="927" w:type="pct"/>
          </w:tcPr>
          <w:p w14:paraId="5E3C7357" w14:textId="2942AD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R16</w:t>
            </w:r>
          </w:p>
        </w:tc>
        <w:tc>
          <w:tcPr>
            <w:tcW w:w="829" w:type="pct"/>
          </w:tcPr>
          <w:p w14:paraId="5021CB6A" w14:textId="7E097E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B85702F" w14:textId="4D4A95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92D8A47" w14:textId="41484C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2077</w:t>
            </w:r>
          </w:p>
        </w:tc>
        <w:tc>
          <w:tcPr>
            <w:tcW w:w="232" w:type="pct"/>
          </w:tcPr>
          <w:p w14:paraId="331E79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167E21" w14:textId="0DB4AD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0F17762" w14:textId="676377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A7D9157" w14:textId="6DE77F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E3D8CEC" w14:textId="650ACC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1070D89" w14:textId="77777777" w:rsidTr="000C2718">
        <w:tc>
          <w:tcPr>
            <w:tcW w:w="464" w:type="pct"/>
          </w:tcPr>
          <w:p w14:paraId="3883410B" w14:textId="569EF8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R4-2110849</w:t>
            </w:r>
          </w:p>
        </w:tc>
        <w:tc>
          <w:tcPr>
            <w:tcW w:w="927" w:type="pct"/>
          </w:tcPr>
          <w:p w14:paraId="1E63235B" w14:textId="2BADD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R17</w:t>
            </w:r>
          </w:p>
        </w:tc>
        <w:tc>
          <w:tcPr>
            <w:tcW w:w="829" w:type="pct"/>
          </w:tcPr>
          <w:p w14:paraId="5C502429" w14:textId="485CFF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9882B63" w14:textId="32B7C4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7F53D6C" w14:textId="4EEE2B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2078</w:t>
            </w:r>
          </w:p>
        </w:tc>
        <w:tc>
          <w:tcPr>
            <w:tcW w:w="232" w:type="pct"/>
          </w:tcPr>
          <w:p w14:paraId="2642248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7F8BFB" w14:textId="2212FA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2A0696" w14:textId="4D111B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14B5946" w14:textId="24477B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2AC8F6C" w14:textId="6550CC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691655B" w14:textId="77777777" w:rsidTr="000C2718">
        <w:tc>
          <w:tcPr>
            <w:tcW w:w="464" w:type="pct"/>
          </w:tcPr>
          <w:p w14:paraId="69561C79" w14:textId="62EA24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R4-2110858</w:t>
            </w:r>
          </w:p>
        </w:tc>
        <w:tc>
          <w:tcPr>
            <w:tcW w:w="927" w:type="pct"/>
          </w:tcPr>
          <w:p w14:paraId="278F3609" w14:textId="4B8572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829" w:type="pct"/>
          </w:tcPr>
          <w:p w14:paraId="3C18B636" w14:textId="598746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B12FF46" w14:textId="359E57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2D7E91C" w14:textId="169150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2079</w:t>
            </w:r>
          </w:p>
        </w:tc>
        <w:tc>
          <w:tcPr>
            <w:tcW w:w="232" w:type="pct"/>
          </w:tcPr>
          <w:p w14:paraId="7016B85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2AB4517" w14:textId="5FDC6C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F864883" w14:textId="2643D0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D98BC89" w14:textId="1298CE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37857976" w14:textId="0B4897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B8931C5" w14:textId="77777777" w:rsidTr="000C2718">
        <w:tc>
          <w:tcPr>
            <w:tcW w:w="464" w:type="pct"/>
          </w:tcPr>
          <w:p w14:paraId="6F461697" w14:textId="694726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R4-2110859</w:t>
            </w:r>
          </w:p>
        </w:tc>
        <w:tc>
          <w:tcPr>
            <w:tcW w:w="927" w:type="pct"/>
          </w:tcPr>
          <w:p w14:paraId="6EDD8AE7" w14:textId="69A4ED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 R17</w:t>
            </w:r>
          </w:p>
        </w:tc>
        <w:tc>
          <w:tcPr>
            <w:tcW w:w="829" w:type="pct"/>
          </w:tcPr>
          <w:p w14:paraId="4426ADFD" w14:textId="772FC2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AED964F" w14:textId="7E528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7AC0E8C" w14:textId="3F8D77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2080</w:t>
            </w:r>
          </w:p>
        </w:tc>
        <w:tc>
          <w:tcPr>
            <w:tcW w:w="232" w:type="pct"/>
          </w:tcPr>
          <w:p w14:paraId="0EB6CD0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E459EA" w14:textId="313094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45A2DB6" w14:textId="2FBCB2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29898CD" w14:textId="7519FD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732AC9B6" w14:textId="012589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46EEFC" w14:textId="77777777" w:rsidTr="000C2718">
        <w:tc>
          <w:tcPr>
            <w:tcW w:w="464" w:type="pct"/>
          </w:tcPr>
          <w:p w14:paraId="51628404" w14:textId="344B1D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R4-2110862</w:t>
            </w:r>
          </w:p>
        </w:tc>
        <w:tc>
          <w:tcPr>
            <w:tcW w:w="927" w:type="pct"/>
          </w:tcPr>
          <w:p w14:paraId="4B6F6532" w14:textId="40B4BD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829" w:type="pct"/>
          </w:tcPr>
          <w:p w14:paraId="0B89FD8B" w14:textId="70CF49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7D070D2" w14:textId="5B54EF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2851264" w14:textId="647CB3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2081</w:t>
            </w:r>
          </w:p>
        </w:tc>
        <w:tc>
          <w:tcPr>
            <w:tcW w:w="232" w:type="pct"/>
          </w:tcPr>
          <w:p w14:paraId="661F41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24580F" w14:textId="1EF060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5530A40" w14:textId="06C0C5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BCE1B6" w14:textId="2C6175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322BE041" w14:textId="31EA75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DCF56EC" w14:textId="77777777" w:rsidTr="000C2718">
        <w:tc>
          <w:tcPr>
            <w:tcW w:w="464" w:type="pct"/>
          </w:tcPr>
          <w:p w14:paraId="1741A301" w14:textId="46468A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R4-2110863</w:t>
            </w:r>
          </w:p>
        </w:tc>
        <w:tc>
          <w:tcPr>
            <w:tcW w:w="927" w:type="pct"/>
          </w:tcPr>
          <w:p w14:paraId="4C1715C9" w14:textId="1B4115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R17</w:t>
            </w:r>
          </w:p>
        </w:tc>
        <w:tc>
          <w:tcPr>
            <w:tcW w:w="829" w:type="pct"/>
          </w:tcPr>
          <w:p w14:paraId="2CAB913E" w14:textId="2AEB9F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CEFCD77" w14:textId="2C556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6AA352F" w14:textId="6394D7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2082</w:t>
            </w:r>
          </w:p>
        </w:tc>
        <w:tc>
          <w:tcPr>
            <w:tcW w:w="232" w:type="pct"/>
          </w:tcPr>
          <w:p w14:paraId="6AC7159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93AFDF" w14:textId="601832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CEE770" w14:textId="1B61DF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A917D0A" w14:textId="14B4FE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6A76E22A" w14:textId="7EA1FB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3A29C0F" w14:textId="77777777" w:rsidTr="000C2718">
        <w:tc>
          <w:tcPr>
            <w:tcW w:w="464" w:type="pct"/>
          </w:tcPr>
          <w:p w14:paraId="3BE520B6" w14:textId="6049B1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R4-2110864</w:t>
            </w:r>
          </w:p>
        </w:tc>
        <w:tc>
          <w:tcPr>
            <w:tcW w:w="927" w:type="pct"/>
          </w:tcPr>
          <w:p w14:paraId="6024C187" w14:textId="0622FC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829" w:type="pct"/>
          </w:tcPr>
          <w:p w14:paraId="7D2148F5" w14:textId="072DA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0F8D4F2" w14:textId="7D263F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50DF7CB" w14:textId="3F6E86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2083</w:t>
            </w:r>
          </w:p>
        </w:tc>
        <w:tc>
          <w:tcPr>
            <w:tcW w:w="232" w:type="pct"/>
          </w:tcPr>
          <w:p w14:paraId="63E8033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6CFF31A" w14:textId="0E2E2A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2AE070A" w14:textId="1C2103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950AEE5" w14:textId="3985D8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57528419" w14:textId="5EBC9B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6A1674B" w14:textId="77777777" w:rsidTr="000C2718">
        <w:tc>
          <w:tcPr>
            <w:tcW w:w="464" w:type="pct"/>
          </w:tcPr>
          <w:p w14:paraId="3B20AA33" w14:textId="190463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R4-2110865</w:t>
            </w:r>
          </w:p>
        </w:tc>
        <w:tc>
          <w:tcPr>
            <w:tcW w:w="927" w:type="pct"/>
          </w:tcPr>
          <w:p w14:paraId="6F2E29EC" w14:textId="58760B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 R17</w:t>
            </w:r>
          </w:p>
        </w:tc>
        <w:tc>
          <w:tcPr>
            <w:tcW w:w="829" w:type="pct"/>
          </w:tcPr>
          <w:p w14:paraId="590B3E84" w14:textId="43B3D2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F6A2A7E" w14:textId="649864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6ECE3C3" w14:textId="45457B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2084</w:t>
            </w:r>
          </w:p>
        </w:tc>
        <w:tc>
          <w:tcPr>
            <w:tcW w:w="232" w:type="pct"/>
          </w:tcPr>
          <w:p w14:paraId="08EA8E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62E1DE" w14:textId="15A2F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17FC1B6" w14:textId="27A45D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D374892" w14:textId="67B6BE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3CE7E0A1" w14:textId="68AE7D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1A2AE5" w14:textId="77777777" w:rsidTr="000C2718">
        <w:tc>
          <w:tcPr>
            <w:tcW w:w="464" w:type="pct"/>
          </w:tcPr>
          <w:p w14:paraId="3C827349" w14:textId="34EC37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R4-2110866</w:t>
            </w:r>
          </w:p>
        </w:tc>
        <w:tc>
          <w:tcPr>
            <w:tcW w:w="927" w:type="pct"/>
          </w:tcPr>
          <w:p w14:paraId="738D88BD" w14:textId="651E19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R16</w:t>
            </w:r>
          </w:p>
        </w:tc>
        <w:tc>
          <w:tcPr>
            <w:tcW w:w="829" w:type="pct"/>
          </w:tcPr>
          <w:p w14:paraId="17C3B6F8" w14:textId="4ED024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A4F08C2" w14:textId="22063C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50FCAF3" w14:textId="643FB4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2085</w:t>
            </w:r>
          </w:p>
        </w:tc>
        <w:tc>
          <w:tcPr>
            <w:tcW w:w="232" w:type="pct"/>
          </w:tcPr>
          <w:p w14:paraId="59E9A94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40F5923" w14:textId="7AEE6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BDB7FD7" w14:textId="27DCFF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EC412C6" w14:textId="6451F8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4311348F" w14:textId="37C610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1CE87F" w14:textId="77777777" w:rsidTr="000C2718">
        <w:tc>
          <w:tcPr>
            <w:tcW w:w="464" w:type="pct"/>
          </w:tcPr>
          <w:p w14:paraId="0B0094FD" w14:textId="1E0FF9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R4-2110867</w:t>
            </w:r>
          </w:p>
        </w:tc>
        <w:tc>
          <w:tcPr>
            <w:tcW w:w="927" w:type="pct"/>
          </w:tcPr>
          <w:p w14:paraId="30606A9A" w14:textId="65D7E1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R17</w:t>
            </w:r>
          </w:p>
        </w:tc>
        <w:tc>
          <w:tcPr>
            <w:tcW w:w="829" w:type="pct"/>
          </w:tcPr>
          <w:p w14:paraId="7DE674BA" w14:textId="25F9C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D18FB29" w14:textId="7B4769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268037A" w14:textId="7DA67C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2086</w:t>
            </w:r>
          </w:p>
        </w:tc>
        <w:tc>
          <w:tcPr>
            <w:tcW w:w="232" w:type="pct"/>
          </w:tcPr>
          <w:p w14:paraId="3B5A1FE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B86F727" w14:textId="770645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3C44DE9" w14:textId="469F9D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CEDCD12" w14:textId="745DE7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39E0F4D2" w14:textId="519706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12BB0FB" w14:textId="77777777" w:rsidTr="000C2718">
        <w:tc>
          <w:tcPr>
            <w:tcW w:w="464" w:type="pct"/>
          </w:tcPr>
          <w:p w14:paraId="47E247EF" w14:textId="743154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R4-2110871</w:t>
            </w:r>
          </w:p>
        </w:tc>
        <w:tc>
          <w:tcPr>
            <w:tcW w:w="927" w:type="pct"/>
          </w:tcPr>
          <w:p w14:paraId="4EEE6B9F" w14:textId="238CD9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829" w:type="pct"/>
          </w:tcPr>
          <w:p w14:paraId="2BA39DC3" w14:textId="6D7D69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EE80400" w14:textId="7F4A59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5EE5CBF" w14:textId="625A26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2087</w:t>
            </w:r>
          </w:p>
        </w:tc>
        <w:tc>
          <w:tcPr>
            <w:tcW w:w="232" w:type="pct"/>
          </w:tcPr>
          <w:p w14:paraId="046909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8CB5ED" w14:textId="378B8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D2C1126" w14:textId="7FF7C5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9AC6A8" w14:textId="5F66C5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02C3EB6F" w14:textId="04C208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FC61E3B" w14:textId="77777777" w:rsidTr="000C2718">
        <w:tc>
          <w:tcPr>
            <w:tcW w:w="464" w:type="pct"/>
          </w:tcPr>
          <w:p w14:paraId="0BDA0946" w14:textId="6E82CA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R4-2110872</w:t>
            </w:r>
          </w:p>
        </w:tc>
        <w:tc>
          <w:tcPr>
            <w:tcW w:w="927" w:type="pct"/>
          </w:tcPr>
          <w:p w14:paraId="46A27202" w14:textId="2AA611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 R17</w:t>
            </w:r>
          </w:p>
        </w:tc>
        <w:tc>
          <w:tcPr>
            <w:tcW w:w="829" w:type="pct"/>
          </w:tcPr>
          <w:p w14:paraId="60FC9DAD" w14:textId="3FF8A1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639E5B7" w14:textId="40631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62E7E97" w14:textId="3422D2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2088</w:t>
            </w:r>
          </w:p>
        </w:tc>
        <w:tc>
          <w:tcPr>
            <w:tcW w:w="232" w:type="pct"/>
          </w:tcPr>
          <w:p w14:paraId="40BB29E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43E5A6" w14:textId="36E1DA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2CE03DF" w14:textId="117CB2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4775170" w14:textId="77D194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107BFDD9" w14:textId="3E392D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DBCBBBA" w14:textId="77777777" w:rsidTr="000C2718">
        <w:tc>
          <w:tcPr>
            <w:tcW w:w="464" w:type="pct"/>
          </w:tcPr>
          <w:p w14:paraId="502082CD" w14:textId="3C7A8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R4-2110874</w:t>
            </w:r>
          </w:p>
        </w:tc>
        <w:tc>
          <w:tcPr>
            <w:tcW w:w="927" w:type="pct"/>
          </w:tcPr>
          <w:p w14:paraId="0A46DC46" w14:textId="4403E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829" w:type="pct"/>
          </w:tcPr>
          <w:p w14:paraId="5B7D2F30" w14:textId="65501F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C882265" w14:textId="4DC36A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D9C745A" w14:textId="5CE1F5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2089</w:t>
            </w:r>
          </w:p>
        </w:tc>
        <w:tc>
          <w:tcPr>
            <w:tcW w:w="232" w:type="pct"/>
          </w:tcPr>
          <w:p w14:paraId="36287D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6A6602" w14:textId="639415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ED846D8" w14:textId="4308CB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A22D0CA" w14:textId="436D1F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24B0CD32" w14:textId="4C5D2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5C02491" w14:textId="77777777" w:rsidTr="000C2718">
        <w:tc>
          <w:tcPr>
            <w:tcW w:w="464" w:type="pct"/>
          </w:tcPr>
          <w:p w14:paraId="372AD4C4" w14:textId="57478F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R4-2110875</w:t>
            </w:r>
          </w:p>
        </w:tc>
        <w:tc>
          <w:tcPr>
            <w:tcW w:w="927" w:type="pct"/>
          </w:tcPr>
          <w:p w14:paraId="0131237F" w14:textId="6F588C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 R17</w:t>
            </w:r>
          </w:p>
        </w:tc>
        <w:tc>
          <w:tcPr>
            <w:tcW w:w="829" w:type="pct"/>
          </w:tcPr>
          <w:p w14:paraId="552B6CC4" w14:textId="331F29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DF88CCB" w14:textId="4D760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33E3B23" w14:textId="434BE1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2090</w:t>
            </w:r>
          </w:p>
        </w:tc>
        <w:tc>
          <w:tcPr>
            <w:tcW w:w="232" w:type="pct"/>
          </w:tcPr>
          <w:p w14:paraId="456F7D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11DB65D" w14:textId="510706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BE9E8AC" w14:textId="158B59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78FF4FC" w14:textId="1DFEF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18B653F9" w14:textId="596191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9554859" w14:textId="77777777" w:rsidTr="000C2718">
        <w:tc>
          <w:tcPr>
            <w:tcW w:w="464" w:type="pct"/>
          </w:tcPr>
          <w:p w14:paraId="05A4F9A3" w14:textId="27C524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R4-2110877</w:t>
            </w:r>
          </w:p>
        </w:tc>
        <w:tc>
          <w:tcPr>
            <w:tcW w:w="927" w:type="pct"/>
          </w:tcPr>
          <w:p w14:paraId="25098788" w14:textId="51235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829" w:type="pct"/>
          </w:tcPr>
          <w:p w14:paraId="79A13169" w14:textId="5449EC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7F19483" w14:textId="32FBB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9DB39BC" w14:textId="7E0AB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2091</w:t>
            </w:r>
          </w:p>
        </w:tc>
        <w:tc>
          <w:tcPr>
            <w:tcW w:w="232" w:type="pct"/>
          </w:tcPr>
          <w:p w14:paraId="7A42BA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F8208C" w14:textId="7C15DE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05996B" w14:textId="6E123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DB4968" w14:textId="4C6728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3A9BE2B7" w14:textId="2C8EBE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55F53C84" w14:textId="77777777" w:rsidTr="000C2718">
        <w:tc>
          <w:tcPr>
            <w:tcW w:w="464" w:type="pct"/>
          </w:tcPr>
          <w:p w14:paraId="0787E605" w14:textId="3C1F87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R4-2110878</w:t>
            </w:r>
          </w:p>
        </w:tc>
        <w:tc>
          <w:tcPr>
            <w:tcW w:w="927" w:type="pct"/>
          </w:tcPr>
          <w:p w14:paraId="038FEF77" w14:textId="208C8A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 R17</w:t>
            </w:r>
          </w:p>
        </w:tc>
        <w:tc>
          <w:tcPr>
            <w:tcW w:w="829" w:type="pct"/>
          </w:tcPr>
          <w:p w14:paraId="43E24AB3" w14:textId="4AB705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B587DC8" w14:textId="6A578C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CDE49CE" w14:textId="3BC521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2092</w:t>
            </w:r>
          </w:p>
        </w:tc>
        <w:tc>
          <w:tcPr>
            <w:tcW w:w="232" w:type="pct"/>
          </w:tcPr>
          <w:p w14:paraId="26C2501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78807C9" w14:textId="14ADC1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89F53AF" w14:textId="68E1A5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35A13C0" w14:textId="33887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11B488EA" w14:textId="154F9A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55FE810" w14:textId="77777777" w:rsidTr="000C2718">
        <w:tc>
          <w:tcPr>
            <w:tcW w:w="464" w:type="pct"/>
          </w:tcPr>
          <w:p w14:paraId="66C6D86E" w14:textId="3B567B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927" w:type="pct"/>
          </w:tcPr>
          <w:p w14:paraId="7569F49C" w14:textId="7FBBF9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829" w:type="pct"/>
          </w:tcPr>
          <w:p w14:paraId="7CDA0026" w14:textId="694EDC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244BF32" w14:textId="1168B7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267B1B7" w14:textId="7962C8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2093</w:t>
            </w:r>
          </w:p>
        </w:tc>
        <w:tc>
          <w:tcPr>
            <w:tcW w:w="232" w:type="pct"/>
          </w:tcPr>
          <w:p w14:paraId="4F19771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F9D338" w14:textId="5DC2B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28D179" w14:textId="10EF2D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5F90FC2" w14:textId="42C013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7EDE689A" w14:textId="5DAFDB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6BE1642" w14:textId="77777777" w:rsidTr="000C2718">
        <w:tc>
          <w:tcPr>
            <w:tcW w:w="464" w:type="pct"/>
          </w:tcPr>
          <w:p w14:paraId="37A5E00C" w14:textId="5568D3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  <w:tc>
          <w:tcPr>
            <w:tcW w:w="927" w:type="pct"/>
          </w:tcPr>
          <w:p w14:paraId="7190F291" w14:textId="3197A8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829" w:type="pct"/>
          </w:tcPr>
          <w:p w14:paraId="60B68615" w14:textId="223981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542B290" w14:textId="13340F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AC91D78" w14:textId="4F55A0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2093</w:t>
            </w:r>
          </w:p>
        </w:tc>
        <w:tc>
          <w:tcPr>
            <w:tcW w:w="232" w:type="pct"/>
          </w:tcPr>
          <w:p w14:paraId="107C78A9" w14:textId="22ED795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22DACCF" w14:textId="0B55E1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4B4AA0" w14:textId="78B49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7ADCA0" w14:textId="42E345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206ED3BF" w14:textId="23F852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8F937FC" w14:textId="77777777" w:rsidTr="000C2718">
        <w:tc>
          <w:tcPr>
            <w:tcW w:w="464" w:type="pct"/>
          </w:tcPr>
          <w:p w14:paraId="4DA37ABF" w14:textId="2BE56B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R4-2110881</w:t>
            </w:r>
          </w:p>
        </w:tc>
        <w:tc>
          <w:tcPr>
            <w:tcW w:w="927" w:type="pct"/>
          </w:tcPr>
          <w:p w14:paraId="13A8D5F2" w14:textId="1B5CEC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 R17</w:t>
            </w:r>
          </w:p>
        </w:tc>
        <w:tc>
          <w:tcPr>
            <w:tcW w:w="829" w:type="pct"/>
          </w:tcPr>
          <w:p w14:paraId="4F244F3F" w14:textId="56FBEE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F0115C7" w14:textId="1A0C34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7AD50BB" w14:textId="613E75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2094</w:t>
            </w:r>
          </w:p>
        </w:tc>
        <w:tc>
          <w:tcPr>
            <w:tcW w:w="232" w:type="pct"/>
          </w:tcPr>
          <w:p w14:paraId="3EFEDCD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6A1152" w14:textId="343C72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A2756FF" w14:textId="0E057D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241572A" w14:textId="03AE4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7FB9E0FD" w14:textId="506D57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F0927E" w14:textId="77777777" w:rsidTr="000C2718">
        <w:tc>
          <w:tcPr>
            <w:tcW w:w="464" w:type="pct"/>
          </w:tcPr>
          <w:p w14:paraId="0F53AEFD" w14:textId="4C30EF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927" w:type="pct"/>
          </w:tcPr>
          <w:p w14:paraId="186CD197" w14:textId="0C60C1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829" w:type="pct"/>
          </w:tcPr>
          <w:p w14:paraId="21B151BE" w14:textId="76EE96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A99AF3B" w14:textId="3A1AB4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4E42FAA" w14:textId="2D96B6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2095</w:t>
            </w:r>
          </w:p>
        </w:tc>
        <w:tc>
          <w:tcPr>
            <w:tcW w:w="232" w:type="pct"/>
          </w:tcPr>
          <w:p w14:paraId="210586A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0C15E6" w14:textId="09E8DA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6B11935" w14:textId="45196A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320DB72" w14:textId="7B1C3E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4E8F9269" w14:textId="05A27E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AE1D353" w14:textId="77777777" w:rsidTr="000C2718">
        <w:tc>
          <w:tcPr>
            <w:tcW w:w="464" w:type="pct"/>
          </w:tcPr>
          <w:p w14:paraId="3B20123E" w14:textId="2474E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  <w:tc>
          <w:tcPr>
            <w:tcW w:w="927" w:type="pct"/>
          </w:tcPr>
          <w:p w14:paraId="5868A8AB" w14:textId="349EB9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829" w:type="pct"/>
          </w:tcPr>
          <w:p w14:paraId="421B8149" w14:textId="484C0E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43BAD34" w14:textId="28E744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0707C01" w14:textId="4B2FEE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2095</w:t>
            </w:r>
          </w:p>
        </w:tc>
        <w:tc>
          <w:tcPr>
            <w:tcW w:w="232" w:type="pct"/>
          </w:tcPr>
          <w:p w14:paraId="26522395" w14:textId="08DFA6D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82BD04A" w14:textId="071127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3E27377" w14:textId="382A1F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17441C6" w14:textId="4317E2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040BFC7C" w14:textId="065917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9561F4" w14:textId="77777777" w:rsidTr="000C2718">
        <w:tc>
          <w:tcPr>
            <w:tcW w:w="464" w:type="pct"/>
          </w:tcPr>
          <w:p w14:paraId="03FC0B3F" w14:textId="53DB9E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R4-2110899</w:t>
            </w:r>
          </w:p>
        </w:tc>
        <w:tc>
          <w:tcPr>
            <w:tcW w:w="927" w:type="pct"/>
          </w:tcPr>
          <w:p w14:paraId="77481F77" w14:textId="2B4ABB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 R17</w:t>
            </w:r>
          </w:p>
        </w:tc>
        <w:tc>
          <w:tcPr>
            <w:tcW w:w="829" w:type="pct"/>
          </w:tcPr>
          <w:p w14:paraId="24EBFF2F" w14:textId="6D0DBD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CA977BB" w14:textId="43211F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C63099D" w14:textId="68C086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2096</w:t>
            </w:r>
          </w:p>
        </w:tc>
        <w:tc>
          <w:tcPr>
            <w:tcW w:w="232" w:type="pct"/>
          </w:tcPr>
          <w:p w14:paraId="5E74AD3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260760" w14:textId="3CFF27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6F5B308" w14:textId="239793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AE22CD9" w14:textId="09056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61DF4CE2" w14:textId="2ECA7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329411" w14:textId="77777777" w:rsidTr="000C2718">
        <w:tc>
          <w:tcPr>
            <w:tcW w:w="464" w:type="pct"/>
          </w:tcPr>
          <w:p w14:paraId="00349BCD" w14:textId="516714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927" w:type="pct"/>
          </w:tcPr>
          <w:p w14:paraId="7D49C9C8" w14:textId="7A9631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829" w:type="pct"/>
          </w:tcPr>
          <w:p w14:paraId="12CEF459" w14:textId="6EFE6E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880B168" w14:textId="31F384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C22A9A9" w14:textId="662CE2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2097</w:t>
            </w:r>
          </w:p>
        </w:tc>
        <w:tc>
          <w:tcPr>
            <w:tcW w:w="232" w:type="pct"/>
          </w:tcPr>
          <w:p w14:paraId="08D3B22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666274" w14:textId="62F487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EDBBF47" w14:textId="5A0C01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F45D70B" w14:textId="1997B1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05578915" w14:textId="6B7EE5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CDA30D8" w14:textId="77777777" w:rsidTr="000C2718">
        <w:tc>
          <w:tcPr>
            <w:tcW w:w="464" w:type="pct"/>
          </w:tcPr>
          <w:p w14:paraId="3C3B05A0" w14:textId="299075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  <w:tc>
          <w:tcPr>
            <w:tcW w:w="927" w:type="pct"/>
          </w:tcPr>
          <w:p w14:paraId="3F53A1BE" w14:textId="26073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829" w:type="pct"/>
          </w:tcPr>
          <w:p w14:paraId="0670CEF8" w14:textId="7DA730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0C0A483" w14:textId="12035E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973F3B4" w14:textId="264AB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2097</w:t>
            </w:r>
          </w:p>
        </w:tc>
        <w:tc>
          <w:tcPr>
            <w:tcW w:w="232" w:type="pct"/>
          </w:tcPr>
          <w:p w14:paraId="2059307C" w14:textId="1BF64BF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8A5D4B3" w14:textId="52CE35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CDD8DBA" w14:textId="4BE939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A92E2F9" w14:textId="4D58E7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001A5276" w14:textId="66B5B2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0F21AB" w14:textId="77777777" w:rsidTr="000C2718">
        <w:tc>
          <w:tcPr>
            <w:tcW w:w="464" w:type="pct"/>
          </w:tcPr>
          <w:p w14:paraId="00ED45C3" w14:textId="0F8B9C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R4-2110902</w:t>
            </w:r>
          </w:p>
        </w:tc>
        <w:tc>
          <w:tcPr>
            <w:tcW w:w="927" w:type="pct"/>
          </w:tcPr>
          <w:p w14:paraId="2999F3A7" w14:textId="7A0E0B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 R17</w:t>
            </w:r>
          </w:p>
        </w:tc>
        <w:tc>
          <w:tcPr>
            <w:tcW w:w="829" w:type="pct"/>
          </w:tcPr>
          <w:p w14:paraId="12250EC9" w14:textId="07E2B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2B4EE14" w14:textId="20B5AE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21E482C" w14:textId="750368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2098</w:t>
            </w:r>
          </w:p>
        </w:tc>
        <w:tc>
          <w:tcPr>
            <w:tcW w:w="232" w:type="pct"/>
          </w:tcPr>
          <w:p w14:paraId="3EC3AC7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BB5525" w14:textId="1ECAD4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4BE746F" w14:textId="665197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985BA3D" w14:textId="632A44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2A469000" w14:textId="679A71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494E54D" w14:textId="77777777" w:rsidTr="000C2718">
        <w:tc>
          <w:tcPr>
            <w:tcW w:w="464" w:type="pct"/>
          </w:tcPr>
          <w:p w14:paraId="68F51A51" w14:textId="1F2D9F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927" w:type="pct"/>
          </w:tcPr>
          <w:p w14:paraId="1DFF7B41" w14:textId="3439AF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829" w:type="pct"/>
          </w:tcPr>
          <w:p w14:paraId="6D2840AE" w14:textId="241435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C464BC5" w14:textId="364E3F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FD5A871" w14:textId="72DCE6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2099</w:t>
            </w:r>
          </w:p>
        </w:tc>
        <w:tc>
          <w:tcPr>
            <w:tcW w:w="232" w:type="pct"/>
          </w:tcPr>
          <w:p w14:paraId="72ABFC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AF421E1" w14:textId="1F8B04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2C48EE1" w14:textId="3345A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9AA14EC" w14:textId="11F32F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2CF16AA4" w14:textId="397BC3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15C9AF3" w14:textId="77777777" w:rsidTr="000C2718">
        <w:tc>
          <w:tcPr>
            <w:tcW w:w="464" w:type="pct"/>
          </w:tcPr>
          <w:p w14:paraId="02521BC6" w14:textId="18B13C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  <w:tc>
          <w:tcPr>
            <w:tcW w:w="927" w:type="pct"/>
          </w:tcPr>
          <w:p w14:paraId="23002185" w14:textId="6261A3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829" w:type="pct"/>
          </w:tcPr>
          <w:p w14:paraId="5712B3B3" w14:textId="56DC1B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384B658" w14:textId="55166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553F90E" w14:textId="580C8B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2099</w:t>
            </w:r>
          </w:p>
        </w:tc>
        <w:tc>
          <w:tcPr>
            <w:tcW w:w="232" w:type="pct"/>
          </w:tcPr>
          <w:p w14:paraId="51865292" w14:textId="744E851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91A85A1" w14:textId="03553D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9853C1D" w14:textId="783243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7602172" w14:textId="3B5998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0DEFBE1A" w14:textId="773F91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61DD70" w14:textId="77777777" w:rsidTr="000C2718">
        <w:tc>
          <w:tcPr>
            <w:tcW w:w="464" w:type="pct"/>
          </w:tcPr>
          <w:p w14:paraId="5C889193" w14:textId="0A78B5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R4-2110904</w:t>
            </w:r>
          </w:p>
        </w:tc>
        <w:tc>
          <w:tcPr>
            <w:tcW w:w="927" w:type="pct"/>
          </w:tcPr>
          <w:p w14:paraId="7E459B47" w14:textId="53D509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R17</w:t>
            </w:r>
          </w:p>
        </w:tc>
        <w:tc>
          <w:tcPr>
            <w:tcW w:w="829" w:type="pct"/>
          </w:tcPr>
          <w:p w14:paraId="4F62DBB1" w14:textId="2ECA7F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1E92FA88" w14:textId="29961A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7A1F619" w14:textId="7E9080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2100</w:t>
            </w:r>
          </w:p>
        </w:tc>
        <w:tc>
          <w:tcPr>
            <w:tcW w:w="232" w:type="pct"/>
          </w:tcPr>
          <w:p w14:paraId="6B6AC38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DBA61F" w14:textId="089E72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A80E72C" w14:textId="419CC8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E318330" w14:textId="36D476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0C829A30" w14:textId="0FBFB2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D58333" w14:textId="77777777" w:rsidTr="000C2718">
        <w:tc>
          <w:tcPr>
            <w:tcW w:w="464" w:type="pct"/>
          </w:tcPr>
          <w:p w14:paraId="19105E61" w14:textId="1A16EF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927" w:type="pct"/>
          </w:tcPr>
          <w:p w14:paraId="240172FA" w14:textId="7CE46A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829" w:type="pct"/>
          </w:tcPr>
          <w:p w14:paraId="66A49C16" w14:textId="61DC3A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404EBD5" w14:textId="58C9DB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BD81D2C" w14:textId="52F349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2101</w:t>
            </w:r>
          </w:p>
        </w:tc>
        <w:tc>
          <w:tcPr>
            <w:tcW w:w="232" w:type="pct"/>
          </w:tcPr>
          <w:p w14:paraId="0CE4162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533731F" w14:textId="5A6209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1D43DA2" w14:textId="7E1BBB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64D53BC" w14:textId="08E3A8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5F920BA4" w14:textId="20B3F6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086460E" w14:textId="77777777" w:rsidTr="000C2718">
        <w:tc>
          <w:tcPr>
            <w:tcW w:w="464" w:type="pct"/>
          </w:tcPr>
          <w:p w14:paraId="152728A1" w14:textId="0A3A45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  <w:tc>
          <w:tcPr>
            <w:tcW w:w="927" w:type="pct"/>
          </w:tcPr>
          <w:p w14:paraId="1A4E68DB" w14:textId="787DA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Rel-16 SCell </w:t>
            </w:r>
            <w:r>
              <w:rPr>
                <w:sz w:val="16"/>
              </w:rPr>
              <w:lastRenderedPageBreak/>
              <w:t>activation requirements</w:t>
            </w:r>
          </w:p>
        </w:tc>
        <w:tc>
          <w:tcPr>
            <w:tcW w:w="829" w:type="pct"/>
          </w:tcPr>
          <w:p w14:paraId="4D194E28" w14:textId="074794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336" w:type="pct"/>
          </w:tcPr>
          <w:p w14:paraId="5ED84200" w14:textId="60155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968E24D" w14:textId="2EA864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2101</w:t>
            </w:r>
          </w:p>
        </w:tc>
        <w:tc>
          <w:tcPr>
            <w:tcW w:w="232" w:type="pct"/>
          </w:tcPr>
          <w:p w14:paraId="37BE77D1" w14:textId="0D2572E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1077095" w14:textId="70B6A6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215" w:type="pct"/>
          </w:tcPr>
          <w:p w14:paraId="3576CDEF" w14:textId="2A1C2D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844" w:type="pct"/>
          </w:tcPr>
          <w:p w14:paraId="29C72071" w14:textId="1610D3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573467FD" w14:textId="1E8578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09D96D5" w14:textId="77777777" w:rsidTr="000C2718">
        <w:tc>
          <w:tcPr>
            <w:tcW w:w="464" w:type="pct"/>
          </w:tcPr>
          <w:p w14:paraId="17563C64" w14:textId="68B066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R4-2110910</w:t>
            </w:r>
          </w:p>
        </w:tc>
        <w:tc>
          <w:tcPr>
            <w:tcW w:w="927" w:type="pct"/>
          </w:tcPr>
          <w:p w14:paraId="62578DDC" w14:textId="5264EF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 R17</w:t>
            </w:r>
          </w:p>
        </w:tc>
        <w:tc>
          <w:tcPr>
            <w:tcW w:w="829" w:type="pct"/>
          </w:tcPr>
          <w:p w14:paraId="53EA2057" w14:textId="054DE5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7E78744" w14:textId="186FEF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83D177D" w14:textId="194EF4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2102</w:t>
            </w:r>
          </w:p>
        </w:tc>
        <w:tc>
          <w:tcPr>
            <w:tcW w:w="232" w:type="pct"/>
          </w:tcPr>
          <w:p w14:paraId="0ABB03C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38DD72B" w14:textId="04F72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846497" w14:textId="180C27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913B1C5" w14:textId="256353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694" w:type="pct"/>
          </w:tcPr>
          <w:p w14:paraId="0397C642" w14:textId="6E9206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CBFF586" w14:textId="77777777" w:rsidTr="000C2718">
        <w:tc>
          <w:tcPr>
            <w:tcW w:w="464" w:type="pct"/>
          </w:tcPr>
          <w:p w14:paraId="42C525D0" w14:textId="1B3B17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R4-2110927</w:t>
            </w:r>
          </w:p>
        </w:tc>
        <w:tc>
          <w:tcPr>
            <w:tcW w:w="927" w:type="pct"/>
          </w:tcPr>
          <w:p w14:paraId="20487594" w14:textId="45084D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829" w:type="pct"/>
          </w:tcPr>
          <w:p w14:paraId="16D38084" w14:textId="6A9B62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AF601F3" w14:textId="662127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AB59161" w14:textId="20FF9B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2103</w:t>
            </w:r>
          </w:p>
        </w:tc>
        <w:tc>
          <w:tcPr>
            <w:tcW w:w="232" w:type="pct"/>
          </w:tcPr>
          <w:p w14:paraId="029728B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025663" w14:textId="08F44C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0B9069D" w14:textId="1F2211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53F55C7" w14:textId="7916AD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9CA9B97" w14:textId="76016F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79F45A4" w14:textId="77777777" w:rsidTr="000C2718">
        <w:tc>
          <w:tcPr>
            <w:tcW w:w="464" w:type="pct"/>
          </w:tcPr>
          <w:p w14:paraId="3DC30F30" w14:textId="343F91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R4-2108191</w:t>
            </w:r>
          </w:p>
        </w:tc>
        <w:tc>
          <w:tcPr>
            <w:tcW w:w="927" w:type="pct"/>
          </w:tcPr>
          <w:p w14:paraId="7F2A7F9F" w14:textId="05AA80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829" w:type="pct"/>
          </w:tcPr>
          <w:p w14:paraId="1C6EF924" w14:textId="791242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8588FA6" w14:textId="4C9367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88BCEA3" w14:textId="4E0484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2103</w:t>
            </w:r>
          </w:p>
        </w:tc>
        <w:tc>
          <w:tcPr>
            <w:tcW w:w="232" w:type="pct"/>
          </w:tcPr>
          <w:p w14:paraId="16831C4F" w14:textId="1E691A1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EE1B50D" w14:textId="411B23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3EB8FF5" w14:textId="493926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EFE9AD9" w14:textId="3085AF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8873F96" w14:textId="13B8D5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6F0265" w14:textId="77777777" w:rsidTr="000C2718">
        <w:tc>
          <w:tcPr>
            <w:tcW w:w="464" w:type="pct"/>
          </w:tcPr>
          <w:p w14:paraId="3678FB2D" w14:textId="41BBCA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R4-2110967</w:t>
            </w:r>
          </w:p>
        </w:tc>
        <w:tc>
          <w:tcPr>
            <w:tcW w:w="927" w:type="pct"/>
          </w:tcPr>
          <w:p w14:paraId="5A48AC23" w14:textId="5C52EE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829" w:type="pct"/>
          </w:tcPr>
          <w:p w14:paraId="31009CCC" w14:textId="749B4C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F8C0F07" w14:textId="04D562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B298657" w14:textId="0924D4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2104</w:t>
            </w:r>
          </w:p>
        </w:tc>
        <w:tc>
          <w:tcPr>
            <w:tcW w:w="232" w:type="pct"/>
          </w:tcPr>
          <w:p w14:paraId="431388C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722316" w14:textId="64E715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8B8EE11" w14:textId="103AD8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991CB4F" w14:textId="3C8C6C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694" w:type="pct"/>
          </w:tcPr>
          <w:p w14:paraId="593153F7" w14:textId="722BC4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A43DCAE" w14:textId="77777777" w:rsidTr="000C2718">
        <w:tc>
          <w:tcPr>
            <w:tcW w:w="464" w:type="pct"/>
          </w:tcPr>
          <w:p w14:paraId="74F0664E" w14:textId="5875C9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  <w:tc>
          <w:tcPr>
            <w:tcW w:w="927" w:type="pct"/>
          </w:tcPr>
          <w:p w14:paraId="4591BB3E" w14:textId="39C194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829" w:type="pct"/>
          </w:tcPr>
          <w:p w14:paraId="02C90B93" w14:textId="525DF1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5CDB5E7" w14:textId="790EC6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FC86544" w14:textId="46F097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2104</w:t>
            </w:r>
          </w:p>
        </w:tc>
        <w:tc>
          <w:tcPr>
            <w:tcW w:w="232" w:type="pct"/>
          </w:tcPr>
          <w:p w14:paraId="75E1C654" w14:textId="17015869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182829E" w14:textId="29A96A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6D9DC36" w14:textId="63692B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EE1E459" w14:textId="54B26D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694" w:type="pct"/>
          </w:tcPr>
          <w:p w14:paraId="1B021748" w14:textId="5C1DB1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C0FA4C" w14:textId="77777777" w:rsidTr="000C2718">
        <w:tc>
          <w:tcPr>
            <w:tcW w:w="464" w:type="pct"/>
          </w:tcPr>
          <w:p w14:paraId="0B770733" w14:textId="604EEB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R4-2110969</w:t>
            </w:r>
          </w:p>
        </w:tc>
        <w:tc>
          <w:tcPr>
            <w:tcW w:w="927" w:type="pct"/>
          </w:tcPr>
          <w:p w14:paraId="705BDAFC" w14:textId="4EA6FE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829" w:type="pct"/>
          </w:tcPr>
          <w:p w14:paraId="0EECDCE0" w14:textId="778935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FE2436F" w14:textId="65E45F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641CCCC" w14:textId="0521B0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2105</w:t>
            </w:r>
          </w:p>
        </w:tc>
        <w:tc>
          <w:tcPr>
            <w:tcW w:w="232" w:type="pct"/>
          </w:tcPr>
          <w:p w14:paraId="755A6EE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5E3225" w14:textId="788B7D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B68A30" w14:textId="1A5303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E0179E" w14:textId="7DC5F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694" w:type="pct"/>
          </w:tcPr>
          <w:p w14:paraId="75F713D6" w14:textId="2F2367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F807E6" w14:textId="77777777" w:rsidTr="000C2718">
        <w:tc>
          <w:tcPr>
            <w:tcW w:w="464" w:type="pct"/>
          </w:tcPr>
          <w:p w14:paraId="2AD37F8D" w14:textId="5353F8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R4-2111029</w:t>
            </w:r>
          </w:p>
        </w:tc>
        <w:tc>
          <w:tcPr>
            <w:tcW w:w="927" w:type="pct"/>
          </w:tcPr>
          <w:p w14:paraId="0ED11DC4" w14:textId="575F90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Rel15</w:t>
            </w:r>
          </w:p>
        </w:tc>
        <w:tc>
          <w:tcPr>
            <w:tcW w:w="829" w:type="pct"/>
          </w:tcPr>
          <w:p w14:paraId="076F9E01" w14:textId="083CCA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00D4FDF" w14:textId="1F3E0C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9BE1119" w14:textId="2A6E4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2106</w:t>
            </w:r>
          </w:p>
        </w:tc>
        <w:tc>
          <w:tcPr>
            <w:tcW w:w="232" w:type="pct"/>
          </w:tcPr>
          <w:p w14:paraId="0BA2EC4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44F7E45" w14:textId="64E59A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8ABD70F" w14:textId="577797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3664AEA" w14:textId="21ECAD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654E593" w14:textId="0FC1D3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4D1F2852" w14:textId="77777777" w:rsidTr="000C2718">
        <w:tc>
          <w:tcPr>
            <w:tcW w:w="464" w:type="pct"/>
          </w:tcPr>
          <w:p w14:paraId="7CD4C401" w14:textId="3F5AB6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R4-2111030</w:t>
            </w:r>
          </w:p>
        </w:tc>
        <w:tc>
          <w:tcPr>
            <w:tcW w:w="927" w:type="pct"/>
          </w:tcPr>
          <w:p w14:paraId="09705D6B" w14:textId="16069F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Rel16 - Cat A</w:t>
            </w:r>
          </w:p>
        </w:tc>
        <w:tc>
          <w:tcPr>
            <w:tcW w:w="829" w:type="pct"/>
          </w:tcPr>
          <w:p w14:paraId="36BC7982" w14:textId="1715AA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78E4D6F" w14:textId="352AE9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93D9A08" w14:textId="4A5D24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2107</w:t>
            </w:r>
          </w:p>
        </w:tc>
        <w:tc>
          <w:tcPr>
            <w:tcW w:w="232" w:type="pct"/>
          </w:tcPr>
          <w:p w14:paraId="3B4ADE6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241EEED" w14:textId="724B69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677E312" w14:textId="5209F0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04F15BC" w14:textId="6259D4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501B23A" w14:textId="2B4A52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85AC9C2" w14:textId="77777777" w:rsidTr="000C2718">
        <w:tc>
          <w:tcPr>
            <w:tcW w:w="464" w:type="pct"/>
          </w:tcPr>
          <w:p w14:paraId="7BD36CFF" w14:textId="1DFADB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R4-2111031</w:t>
            </w:r>
          </w:p>
        </w:tc>
        <w:tc>
          <w:tcPr>
            <w:tcW w:w="927" w:type="pct"/>
          </w:tcPr>
          <w:p w14:paraId="790960C7" w14:textId="3BB888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Rel17 - Cat A</w:t>
            </w:r>
          </w:p>
        </w:tc>
        <w:tc>
          <w:tcPr>
            <w:tcW w:w="829" w:type="pct"/>
          </w:tcPr>
          <w:p w14:paraId="77D2B317" w14:textId="314FCC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92D82D9" w14:textId="5D6DCE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201A4AA" w14:textId="5892B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2108</w:t>
            </w:r>
          </w:p>
        </w:tc>
        <w:tc>
          <w:tcPr>
            <w:tcW w:w="232" w:type="pct"/>
          </w:tcPr>
          <w:p w14:paraId="6416BB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22966D" w14:textId="101BBF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4F1B766" w14:textId="1391FB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815C229" w14:textId="626DB3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5C66D44" w14:textId="259512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1E49469" w14:textId="77777777" w:rsidTr="000C2718">
        <w:tc>
          <w:tcPr>
            <w:tcW w:w="464" w:type="pct"/>
          </w:tcPr>
          <w:p w14:paraId="1E2B4AF1" w14:textId="691E72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R4-2111032</w:t>
            </w:r>
          </w:p>
        </w:tc>
        <w:tc>
          <w:tcPr>
            <w:tcW w:w="927" w:type="pct"/>
          </w:tcPr>
          <w:p w14:paraId="7DE6B978" w14:textId="501AE0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829" w:type="pct"/>
          </w:tcPr>
          <w:p w14:paraId="17661A18" w14:textId="321341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303DAF8" w14:textId="27CD23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5F4242E" w14:textId="03DBE3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2109</w:t>
            </w:r>
          </w:p>
        </w:tc>
        <w:tc>
          <w:tcPr>
            <w:tcW w:w="232" w:type="pct"/>
          </w:tcPr>
          <w:p w14:paraId="021CA22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F855071" w14:textId="25B37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86BC137" w14:textId="71208A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8E0345F" w14:textId="0861B5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0C45EEBE" w14:textId="2772DD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24D2DA9" w14:textId="77777777" w:rsidTr="000C2718">
        <w:tc>
          <w:tcPr>
            <w:tcW w:w="464" w:type="pct"/>
          </w:tcPr>
          <w:p w14:paraId="6B14D371" w14:textId="55DD84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R4-2111033</w:t>
            </w:r>
          </w:p>
        </w:tc>
        <w:tc>
          <w:tcPr>
            <w:tcW w:w="927" w:type="pct"/>
          </w:tcPr>
          <w:p w14:paraId="190093D2" w14:textId="2E3160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Rel16 - Cat A</w:t>
            </w:r>
          </w:p>
        </w:tc>
        <w:tc>
          <w:tcPr>
            <w:tcW w:w="829" w:type="pct"/>
          </w:tcPr>
          <w:p w14:paraId="4633A19A" w14:textId="374DBA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5CB6145" w14:textId="3BF886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65F631E" w14:textId="483DB0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2110</w:t>
            </w:r>
          </w:p>
        </w:tc>
        <w:tc>
          <w:tcPr>
            <w:tcW w:w="232" w:type="pct"/>
          </w:tcPr>
          <w:p w14:paraId="346A419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628FC6" w14:textId="019D47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F3283EF" w14:textId="09D4A0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FFC3BF9" w14:textId="3D202B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A957242" w14:textId="162236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2C14A6" w14:textId="77777777" w:rsidTr="000C2718">
        <w:tc>
          <w:tcPr>
            <w:tcW w:w="464" w:type="pct"/>
          </w:tcPr>
          <w:p w14:paraId="62F74BA2" w14:textId="3A20FB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R4-2111034</w:t>
            </w:r>
          </w:p>
        </w:tc>
        <w:tc>
          <w:tcPr>
            <w:tcW w:w="927" w:type="pct"/>
          </w:tcPr>
          <w:p w14:paraId="441D7C2A" w14:textId="1E6F46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Rel17 - Cat A</w:t>
            </w:r>
          </w:p>
        </w:tc>
        <w:tc>
          <w:tcPr>
            <w:tcW w:w="829" w:type="pct"/>
          </w:tcPr>
          <w:p w14:paraId="3A3129D4" w14:textId="2DFE6A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B1E8A4D" w14:textId="143904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DAC6F1C" w14:textId="6A6C48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2111</w:t>
            </w:r>
          </w:p>
        </w:tc>
        <w:tc>
          <w:tcPr>
            <w:tcW w:w="232" w:type="pct"/>
          </w:tcPr>
          <w:p w14:paraId="4B2F556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ECD850" w14:textId="571AD4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336B3A" w14:textId="3B6925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A554C8" w14:textId="4BCBDA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AB245C9" w14:textId="6690C9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22319E5" w14:textId="77777777" w:rsidTr="000C2718">
        <w:tc>
          <w:tcPr>
            <w:tcW w:w="464" w:type="pct"/>
          </w:tcPr>
          <w:p w14:paraId="2E627527" w14:textId="77A562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927" w:type="pct"/>
          </w:tcPr>
          <w:p w14:paraId="123516D6" w14:textId="1EC089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829" w:type="pct"/>
          </w:tcPr>
          <w:p w14:paraId="19B9D607" w14:textId="5B5801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9548C8F" w14:textId="5A2B98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BA0FE67" w14:textId="55909E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2112</w:t>
            </w:r>
          </w:p>
        </w:tc>
        <w:tc>
          <w:tcPr>
            <w:tcW w:w="232" w:type="pct"/>
          </w:tcPr>
          <w:p w14:paraId="3A4C6E9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3B6109" w14:textId="2826F5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E06695D" w14:textId="79AFBE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704FF7B" w14:textId="663824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5CA04B2" w14:textId="12DD34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54EEA5A" w14:textId="77777777" w:rsidTr="000C2718">
        <w:tc>
          <w:tcPr>
            <w:tcW w:w="464" w:type="pct"/>
          </w:tcPr>
          <w:p w14:paraId="2B2AE0CF" w14:textId="1F816B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  <w:tc>
          <w:tcPr>
            <w:tcW w:w="927" w:type="pct"/>
          </w:tcPr>
          <w:p w14:paraId="26FF1DB2" w14:textId="42F731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829" w:type="pct"/>
          </w:tcPr>
          <w:p w14:paraId="24230DDB" w14:textId="202DCA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FD75C61" w14:textId="17B7B0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3FFDC91" w14:textId="7CFD59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2112</w:t>
            </w:r>
          </w:p>
        </w:tc>
        <w:tc>
          <w:tcPr>
            <w:tcW w:w="232" w:type="pct"/>
          </w:tcPr>
          <w:p w14:paraId="79BD6CBB" w14:textId="1E4E58A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3013BC4" w14:textId="3EAB2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15EB588" w14:textId="4693FC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966E876" w14:textId="36437C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BF0F0B3" w14:textId="56019D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D96005A" w14:textId="77777777" w:rsidTr="000C2718">
        <w:tc>
          <w:tcPr>
            <w:tcW w:w="464" w:type="pct"/>
          </w:tcPr>
          <w:p w14:paraId="72FA2888" w14:textId="7E9878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R4-2111036</w:t>
            </w:r>
          </w:p>
        </w:tc>
        <w:tc>
          <w:tcPr>
            <w:tcW w:w="927" w:type="pct"/>
          </w:tcPr>
          <w:p w14:paraId="01F1CEB7" w14:textId="3A445D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Rel16 - Cat A</w:t>
            </w:r>
          </w:p>
        </w:tc>
        <w:tc>
          <w:tcPr>
            <w:tcW w:w="829" w:type="pct"/>
          </w:tcPr>
          <w:p w14:paraId="3493E5C6" w14:textId="6BC6D2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8E2A59D" w14:textId="45829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9F849DC" w14:textId="3E2FB3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2113</w:t>
            </w:r>
          </w:p>
        </w:tc>
        <w:tc>
          <w:tcPr>
            <w:tcW w:w="232" w:type="pct"/>
          </w:tcPr>
          <w:p w14:paraId="65363DE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F0F372" w14:textId="46F6AB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2B84F47" w14:textId="0013FE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3C6422B" w14:textId="1A25C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7E52A57" w14:textId="377609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6C6519" w14:textId="77777777" w:rsidTr="000C2718">
        <w:tc>
          <w:tcPr>
            <w:tcW w:w="464" w:type="pct"/>
          </w:tcPr>
          <w:p w14:paraId="52AE8C9C" w14:textId="446F4B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R4-2111037</w:t>
            </w:r>
          </w:p>
        </w:tc>
        <w:tc>
          <w:tcPr>
            <w:tcW w:w="927" w:type="pct"/>
          </w:tcPr>
          <w:p w14:paraId="0D552619" w14:textId="7CA1B2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Rel17 - Cat A</w:t>
            </w:r>
          </w:p>
        </w:tc>
        <w:tc>
          <w:tcPr>
            <w:tcW w:w="829" w:type="pct"/>
          </w:tcPr>
          <w:p w14:paraId="16A3565D" w14:textId="62437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334F9FE" w14:textId="506310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2672E55" w14:textId="037DF2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2114</w:t>
            </w:r>
          </w:p>
        </w:tc>
        <w:tc>
          <w:tcPr>
            <w:tcW w:w="232" w:type="pct"/>
          </w:tcPr>
          <w:p w14:paraId="7B69616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CA5CE6" w14:textId="11BF4C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25AAB1D" w14:textId="72F552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B633CEB" w14:textId="487CB7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924E4DB" w14:textId="73A801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F16A88" w14:textId="77777777" w:rsidTr="000C2718">
        <w:tc>
          <w:tcPr>
            <w:tcW w:w="464" w:type="pct"/>
          </w:tcPr>
          <w:p w14:paraId="18DB9436" w14:textId="6A909A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927" w:type="pct"/>
          </w:tcPr>
          <w:p w14:paraId="3AD1A13A" w14:textId="488327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829" w:type="pct"/>
          </w:tcPr>
          <w:p w14:paraId="1722FE19" w14:textId="6A91B9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47AB842" w14:textId="7375C7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2FB9823" w14:textId="087CCC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2115</w:t>
            </w:r>
          </w:p>
        </w:tc>
        <w:tc>
          <w:tcPr>
            <w:tcW w:w="232" w:type="pct"/>
          </w:tcPr>
          <w:p w14:paraId="6908609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6E4D96" w14:textId="36CE27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FA326F7" w14:textId="1DDA4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11AC9C5" w14:textId="5A9322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6BBB4921" w14:textId="5991BF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20CAFF0" w14:textId="77777777" w:rsidTr="000C2718">
        <w:tc>
          <w:tcPr>
            <w:tcW w:w="464" w:type="pct"/>
          </w:tcPr>
          <w:p w14:paraId="40409CCE" w14:textId="3BC634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  <w:tc>
          <w:tcPr>
            <w:tcW w:w="927" w:type="pct"/>
          </w:tcPr>
          <w:p w14:paraId="09CC68F3" w14:textId="3DDCA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829" w:type="pct"/>
          </w:tcPr>
          <w:p w14:paraId="01E2EB27" w14:textId="548F8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963E578" w14:textId="20B7CF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867368B" w14:textId="46A73D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2115</w:t>
            </w:r>
          </w:p>
        </w:tc>
        <w:tc>
          <w:tcPr>
            <w:tcW w:w="232" w:type="pct"/>
          </w:tcPr>
          <w:p w14:paraId="7AA425F8" w14:textId="18E671F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6519322" w14:textId="5BAEA1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2863288" w14:textId="557432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14D4134" w14:textId="65D2CE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3BCB51C4" w14:textId="633E1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5B66B1C" w14:textId="77777777" w:rsidTr="000C2718">
        <w:tc>
          <w:tcPr>
            <w:tcW w:w="464" w:type="pct"/>
          </w:tcPr>
          <w:p w14:paraId="29EF8B1D" w14:textId="4237D6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R4-2111039</w:t>
            </w:r>
          </w:p>
        </w:tc>
        <w:tc>
          <w:tcPr>
            <w:tcW w:w="927" w:type="pct"/>
          </w:tcPr>
          <w:p w14:paraId="65B89F77" w14:textId="732C07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Rel17 - Cat A</w:t>
            </w:r>
          </w:p>
        </w:tc>
        <w:tc>
          <w:tcPr>
            <w:tcW w:w="829" w:type="pct"/>
          </w:tcPr>
          <w:p w14:paraId="76CA8074" w14:textId="7B1CF3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1AED561" w14:textId="20AA53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B3CD22A" w14:textId="4145BD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2116</w:t>
            </w:r>
          </w:p>
        </w:tc>
        <w:tc>
          <w:tcPr>
            <w:tcW w:w="232" w:type="pct"/>
          </w:tcPr>
          <w:p w14:paraId="27576C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EF0805" w14:textId="2B9668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013961C" w14:textId="44277B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A729866" w14:textId="39B274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694" w:type="pct"/>
          </w:tcPr>
          <w:p w14:paraId="594D4E01" w14:textId="0E243E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B453FA7" w14:textId="77777777" w:rsidTr="000C2718">
        <w:tc>
          <w:tcPr>
            <w:tcW w:w="464" w:type="pct"/>
          </w:tcPr>
          <w:p w14:paraId="2F6F602E" w14:textId="1AA7BE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927" w:type="pct"/>
          </w:tcPr>
          <w:p w14:paraId="5EC98227" w14:textId="30380D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829" w:type="pct"/>
          </w:tcPr>
          <w:p w14:paraId="7392E9E8" w14:textId="715AA9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6245E04" w14:textId="3E2D5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C37BFA8" w14:textId="6D987E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232" w:type="pct"/>
          </w:tcPr>
          <w:p w14:paraId="21C061B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710FC7" w14:textId="0E41BD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87739E2" w14:textId="0B1DDE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0F45EDB" w14:textId="13FBAF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59E7C389" w14:textId="399184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7E4949" w14:textId="77777777" w:rsidTr="000C2718">
        <w:tc>
          <w:tcPr>
            <w:tcW w:w="464" w:type="pct"/>
          </w:tcPr>
          <w:p w14:paraId="046A930C" w14:textId="4DCE73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  <w:tc>
          <w:tcPr>
            <w:tcW w:w="927" w:type="pct"/>
          </w:tcPr>
          <w:p w14:paraId="0797EEB5" w14:textId="04368F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829" w:type="pct"/>
          </w:tcPr>
          <w:p w14:paraId="6AAD43D5" w14:textId="3C2EDB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410376B" w14:textId="6C96B4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D2AD312" w14:textId="6C949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232" w:type="pct"/>
          </w:tcPr>
          <w:p w14:paraId="7EF03326" w14:textId="1C22534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FE7424C" w14:textId="6BE115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5E74370" w14:textId="3514A2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412F3C2" w14:textId="73B4DA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761E2BAC" w14:textId="7C2B40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438096" w14:textId="77777777" w:rsidTr="000C2718">
        <w:tc>
          <w:tcPr>
            <w:tcW w:w="464" w:type="pct"/>
          </w:tcPr>
          <w:p w14:paraId="2989EEBB" w14:textId="1BA8C8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927" w:type="pct"/>
          </w:tcPr>
          <w:p w14:paraId="2B98369B" w14:textId="352066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829" w:type="pct"/>
          </w:tcPr>
          <w:p w14:paraId="09739468" w14:textId="371BA9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336" w:type="pct"/>
          </w:tcPr>
          <w:p w14:paraId="321100D2" w14:textId="3B5149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159441E" w14:textId="3872EE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232" w:type="pct"/>
          </w:tcPr>
          <w:p w14:paraId="689705D8" w14:textId="2C3FA87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4C80C3C" w14:textId="212F3C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98A0855" w14:textId="2C2319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F6E50A4" w14:textId="599731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16185A0E" w14:textId="185F47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FEF342D" w14:textId="77777777" w:rsidTr="000C2718">
        <w:tc>
          <w:tcPr>
            <w:tcW w:w="464" w:type="pct"/>
          </w:tcPr>
          <w:p w14:paraId="46D94439" w14:textId="26B18A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R4-2111041</w:t>
            </w:r>
          </w:p>
        </w:tc>
        <w:tc>
          <w:tcPr>
            <w:tcW w:w="927" w:type="pct"/>
          </w:tcPr>
          <w:p w14:paraId="181B2835" w14:textId="042C55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 in Rel-17 - Cat A</w:t>
            </w:r>
          </w:p>
        </w:tc>
        <w:tc>
          <w:tcPr>
            <w:tcW w:w="829" w:type="pct"/>
          </w:tcPr>
          <w:p w14:paraId="64E24980" w14:textId="33DDFB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82AA1F1" w14:textId="65F3E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69390B6" w14:textId="57F7BD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2118</w:t>
            </w:r>
          </w:p>
        </w:tc>
        <w:tc>
          <w:tcPr>
            <w:tcW w:w="232" w:type="pct"/>
          </w:tcPr>
          <w:p w14:paraId="1623811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1D1E0F" w14:textId="5630AA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7170E33" w14:textId="23F70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8891F8" w14:textId="56E23F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5454AFF5" w14:textId="409F34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2BB5CA1" w14:textId="77777777" w:rsidTr="000C2718">
        <w:tc>
          <w:tcPr>
            <w:tcW w:w="464" w:type="pct"/>
          </w:tcPr>
          <w:p w14:paraId="449F1B7C" w14:textId="28DD74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R4-2111224</w:t>
            </w:r>
          </w:p>
        </w:tc>
        <w:tc>
          <w:tcPr>
            <w:tcW w:w="927" w:type="pct"/>
          </w:tcPr>
          <w:p w14:paraId="26EE3C04" w14:textId="52D63D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Changes to cell reselection </w:t>
            </w:r>
            <w:r>
              <w:rPr>
                <w:sz w:val="16"/>
              </w:rPr>
              <w:lastRenderedPageBreak/>
              <w:t>tests under power saving</w:t>
            </w:r>
          </w:p>
        </w:tc>
        <w:tc>
          <w:tcPr>
            <w:tcW w:w="829" w:type="pct"/>
          </w:tcPr>
          <w:p w14:paraId="1C81225F" w14:textId="7FF7BD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336" w:type="pct"/>
          </w:tcPr>
          <w:p w14:paraId="211063D7" w14:textId="5E3652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CD2F3F8" w14:textId="65030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2119</w:t>
            </w:r>
          </w:p>
        </w:tc>
        <w:tc>
          <w:tcPr>
            <w:tcW w:w="232" w:type="pct"/>
          </w:tcPr>
          <w:p w14:paraId="13E621C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EAB6B7E" w14:textId="3FACB1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215" w:type="pct"/>
          </w:tcPr>
          <w:p w14:paraId="1147BF8E" w14:textId="5F258E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844" w:type="pct"/>
          </w:tcPr>
          <w:p w14:paraId="088C6AF4" w14:textId="3ECB2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0DEFC73E" w14:textId="137D15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6C5476E" w14:textId="77777777" w:rsidTr="000C2718">
        <w:tc>
          <w:tcPr>
            <w:tcW w:w="464" w:type="pct"/>
          </w:tcPr>
          <w:p w14:paraId="459D8193" w14:textId="195224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R4-2111225</w:t>
            </w:r>
          </w:p>
        </w:tc>
        <w:tc>
          <w:tcPr>
            <w:tcW w:w="927" w:type="pct"/>
          </w:tcPr>
          <w:p w14:paraId="4680BC71" w14:textId="7F4844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829" w:type="pct"/>
          </w:tcPr>
          <w:p w14:paraId="53CA254C" w14:textId="126817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D05C42E" w14:textId="3E61C1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143DDF2" w14:textId="473B1B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2120</w:t>
            </w:r>
          </w:p>
        </w:tc>
        <w:tc>
          <w:tcPr>
            <w:tcW w:w="232" w:type="pct"/>
          </w:tcPr>
          <w:p w14:paraId="13A660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CF56A5" w14:textId="419727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D3BF898" w14:textId="5ECF13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0BCB469" w14:textId="492CE0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42620E24" w14:textId="59B18D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A1BF166" w14:textId="77777777" w:rsidTr="000C2718">
        <w:tc>
          <w:tcPr>
            <w:tcW w:w="464" w:type="pct"/>
          </w:tcPr>
          <w:p w14:paraId="28D66F97" w14:textId="1D08BF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R4-2111239</w:t>
            </w:r>
          </w:p>
        </w:tc>
        <w:tc>
          <w:tcPr>
            <w:tcW w:w="927" w:type="pct"/>
          </w:tcPr>
          <w:p w14:paraId="4583C59A" w14:textId="739B1B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829" w:type="pct"/>
          </w:tcPr>
          <w:p w14:paraId="6B40854D" w14:textId="207CF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546CB71" w14:textId="7598E6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7F77A41" w14:textId="05CEBA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2121</w:t>
            </w:r>
          </w:p>
        </w:tc>
        <w:tc>
          <w:tcPr>
            <w:tcW w:w="232" w:type="pct"/>
          </w:tcPr>
          <w:p w14:paraId="5C19DF0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78E4AC9" w14:textId="66E3F4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8D7FE26" w14:textId="521D08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13DDEAE" w14:textId="3ECF55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6D94A21C" w14:textId="33038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74C448" w14:textId="77777777" w:rsidTr="000C2718">
        <w:tc>
          <w:tcPr>
            <w:tcW w:w="464" w:type="pct"/>
          </w:tcPr>
          <w:p w14:paraId="619B7981" w14:textId="0C9ABA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927" w:type="pct"/>
          </w:tcPr>
          <w:p w14:paraId="2491250E" w14:textId="26F935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829" w:type="pct"/>
          </w:tcPr>
          <w:p w14:paraId="6F473FBB" w14:textId="4194AB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B64EB3D" w14:textId="7F912C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9A131D8" w14:textId="7F5D4D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2122</w:t>
            </w:r>
          </w:p>
        </w:tc>
        <w:tc>
          <w:tcPr>
            <w:tcW w:w="232" w:type="pct"/>
          </w:tcPr>
          <w:p w14:paraId="0801E52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C150DA" w14:textId="3976FF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24797CE" w14:textId="253AD3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97A729" w14:textId="5CDD5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17F483E6" w14:textId="32B632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F6BC06B" w14:textId="77777777" w:rsidTr="000C2718">
        <w:tc>
          <w:tcPr>
            <w:tcW w:w="464" w:type="pct"/>
          </w:tcPr>
          <w:p w14:paraId="4850399B" w14:textId="73C197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  <w:tc>
          <w:tcPr>
            <w:tcW w:w="927" w:type="pct"/>
          </w:tcPr>
          <w:p w14:paraId="48BEC194" w14:textId="64D15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829" w:type="pct"/>
          </w:tcPr>
          <w:p w14:paraId="5915358A" w14:textId="4D23C4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DB3C2C1" w14:textId="704583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44334DE" w14:textId="35C229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2122</w:t>
            </w:r>
          </w:p>
        </w:tc>
        <w:tc>
          <w:tcPr>
            <w:tcW w:w="232" w:type="pct"/>
          </w:tcPr>
          <w:p w14:paraId="714FD873" w14:textId="74BA07A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F2FAFA3" w14:textId="1FC3E8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371BD6F" w14:textId="39AE2E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7D0E29" w14:textId="6A4495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694" w:type="pct"/>
          </w:tcPr>
          <w:p w14:paraId="019515A3" w14:textId="642285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418167" w14:textId="77777777" w:rsidTr="000C2718">
        <w:tc>
          <w:tcPr>
            <w:tcW w:w="464" w:type="pct"/>
          </w:tcPr>
          <w:p w14:paraId="7A60B40D" w14:textId="000E0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R4-2111254</w:t>
            </w:r>
          </w:p>
        </w:tc>
        <w:tc>
          <w:tcPr>
            <w:tcW w:w="927" w:type="pct"/>
          </w:tcPr>
          <w:p w14:paraId="6AE8508E" w14:textId="3615CF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activiation interruption requirements in 38.133</w:t>
            </w:r>
          </w:p>
        </w:tc>
        <w:tc>
          <w:tcPr>
            <w:tcW w:w="829" w:type="pct"/>
          </w:tcPr>
          <w:p w14:paraId="6D673EE9" w14:textId="7DBBEB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CE55D11" w14:textId="2D4804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63028B8" w14:textId="3ED5BD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2123</w:t>
            </w:r>
          </w:p>
        </w:tc>
        <w:tc>
          <w:tcPr>
            <w:tcW w:w="232" w:type="pct"/>
          </w:tcPr>
          <w:p w14:paraId="309708F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D40AC5A" w14:textId="28DDEC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520B564" w14:textId="64CADF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2DB75BF" w14:textId="55EA7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684117F8" w14:textId="1F346A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180E7C00" w14:textId="77777777" w:rsidTr="000C2718">
        <w:tc>
          <w:tcPr>
            <w:tcW w:w="464" w:type="pct"/>
          </w:tcPr>
          <w:p w14:paraId="74CA2413" w14:textId="7EB7C2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R4-2111257</w:t>
            </w:r>
          </w:p>
        </w:tc>
        <w:tc>
          <w:tcPr>
            <w:tcW w:w="927" w:type="pct"/>
          </w:tcPr>
          <w:p w14:paraId="09D6D368" w14:textId="6AA0F8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829" w:type="pct"/>
          </w:tcPr>
          <w:p w14:paraId="117902D8" w14:textId="3C63D9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6A6EC593" w14:textId="5DAA50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9E7F94" w14:textId="69CCD4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2124</w:t>
            </w:r>
          </w:p>
        </w:tc>
        <w:tc>
          <w:tcPr>
            <w:tcW w:w="232" w:type="pct"/>
          </w:tcPr>
          <w:p w14:paraId="79912F2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1CBA617" w14:textId="71FBD9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CAFAAFB" w14:textId="65E68F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A3F24DE" w14:textId="591A5F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73762FA3" w14:textId="63CFD1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5005D21D" w14:textId="77777777" w:rsidTr="000C2718">
        <w:tc>
          <w:tcPr>
            <w:tcW w:w="464" w:type="pct"/>
          </w:tcPr>
          <w:p w14:paraId="77718F93" w14:textId="0A5A85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R4-2111258</w:t>
            </w:r>
          </w:p>
        </w:tc>
        <w:tc>
          <w:tcPr>
            <w:tcW w:w="927" w:type="pct"/>
          </w:tcPr>
          <w:p w14:paraId="5A9DE5D9" w14:textId="4DC3D0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829" w:type="pct"/>
          </w:tcPr>
          <w:p w14:paraId="7687A1F3" w14:textId="6C27F4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4C5CEB9A" w14:textId="53E732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3C74465" w14:textId="6785F3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2125</w:t>
            </w:r>
          </w:p>
        </w:tc>
        <w:tc>
          <w:tcPr>
            <w:tcW w:w="232" w:type="pct"/>
          </w:tcPr>
          <w:p w14:paraId="2E979B2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28E7F1" w14:textId="18DC9F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156ACD2" w14:textId="62D5EA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530A477" w14:textId="439267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66226191" w14:textId="62873D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95C1E82" w14:textId="77777777" w:rsidTr="000C2718">
        <w:tc>
          <w:tcPr>
            <w:tcW w:w="464" w:type="pct"/>
          </w:tcPr>
          <w:p w14:paraId="558A985D" w14:textId="0E0B43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927" w:type="pct"/>
          </w:tcPr>
          <w:p w14:paraId="4103FA82" w14:textId="61208E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829" w:type="pct"/>
          </w:tcPr>
          <w:p w14:paraId="50AE1515" w14:textId="391035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16BA7E3" w14:textId="3DD52E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A148076" w14:textId="3655A5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2126</w:t>
            </w:r>
          </w:p>
        </w:tc>
        <w:tc>
          <w:tcPr>
            <w:tcW w:w="232" w:type="pct"/>
          </w:tcPr>
          <w:p w14:paraId="5F91164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C102204" w14:textId="0EBE2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F5E232" w14:textId="3051EF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0F383D7" w14:textId="52551B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19158355" w14:textId="261E63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A7A86DD" w14:textId="77777777" w:rsidTr="000C2718">
        <w:tc>
          <w:tcPr>
            <w:tcW w:w="464" w:type="pct"/>
          </w:tcPr>
          <w:p w14:paraId="7CE4DD43" w14:textId="7994CC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  <w:tc>
          <w:tcPr>
            <w:tcW w:w="927" w:type="pct"/>
          </w:tcPr>
          <w:p w14:paraId="73095078" w14:textId="5C6D09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829" w:type="pct"/>
          </w:tcPr>
          <w:p w14:paraId="4760F29F" w14:textId="5E1126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D488E4F" w14:textId="52FBD1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38850A8" w14:textId="21996F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2126</w:t>
            </w:r>
          </w:p>
        </w:tc>
        <w:tc>
          <w:tcPr>
            <w:tcW w:w="232" w:type="pct"/>
          </w:tcPr>
          <w:p w14:paraId="6F8AFC7E" w14:textId="1658983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2056835" w14:textId="5FD42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47B8B99" w14:textId="68F6C2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2A75E52" w14:textId="5D9BE5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19DA65A7" w14:textId="40CBAD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290D5D" w14:textId="77777777" w:rsidTr="000C2718">
        <w:tc>
          <w:tcPr>
            <w:tcW w:w="464" w:type="pct"/>
          </w:tcPr>
          <w:p w14:paraId="39846CA2" w14:textId="33F265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R4-2111276</w:t>
            </w:r>
          </w:p>
        </w:tc>
        <w:tc>
          <w:tcPr>
            <w:tcW w:w="927" w:type="pct"/>
          </w:tcPr>
          <w:p w14:paraId="28484AB6" w14:textId="752338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829" w:type="pct"/>
          </w:tcPr>
          <w:p w14:paraId="7866E302" w14:textId="633B1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E1FBB17" w14:textId="6CFBF9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2592278" w14:textId="19986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2127</w:t>
            </w:r>
          </w:p>
        </w:tc>
        <w:tc>
          <w:tcPr>
            <w:tcW w:w="232" w:type="pct"/>
          </w:tcPr>
          <w:p w14:paraId="708C298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217136" w14:textId="073C59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A0110BD" w14:textId="3149DD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5EC009F" w14:textId="79C452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59E0A50F" w14:textId="7B8C4D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8BCD4B6" w14:textId="77777777" w:rsidTr="000C2718">
        <w:tc>
          <w:tcPr>
            <w:tcW w:w="464" w:type="pct"/>
          </w:tcPr>
          <w:p w14:paraId="7F7FC2EC" w14:textId="1F391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927" w:type="pct"/>
          </w:tcPr>
          <w:p w14:paraId="6365C1AF" w14:textId="6CA411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829" w:type="pct"/>
          </w:tcPr>
          <w:p w14:paraId="51C435CF" w14:textId="6D2D3B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F511ADE" w14:textId="7B5F5C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5809A3B" w14:textId="146461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2128</w:t>
            </w:r>
          </w:p>
        </w:tc>
        <w:tc>
          <w:tcPr>
            <w:tcW w:w="232" w:type="pct"/>
          </w:tcPr>
          <w:p w14:paraId="01A98C5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79EDAC" w14:textId="69F26F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09FDA4B" w14:textId="14A0A0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F864962" w14:textId="7137C9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6DBA2225" w14:textId="04313B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507EBE1" w14:textId="77777777" w:rsidTr="000C2718">
        <w:tc>
          <w:tcPr>
            <w:tcW w:w="464" w:type="pct"/>
          </w:tcPr>
          <w:p w14:paraId="1D0AF94B" w14:textId="6BF0DD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  <w:tc>
          <w:tcPr>
            <w:tcW w:w="927" w:type="pct"/>
          </w:tcPr>
          <w:p w14:paraId="490A8498" w14:textId="126490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829" w:type="pct"/>
          </w:tcPr>
          <w:p w14:paraId="338D8699" w14:textId="3713FD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7716B14" w14:textId="14E8BA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525D3C1" w14:textId="3F3B36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2128</w:t>
            </w:r>
          </w:p>
        </w:tc>
        <w:tc>
          <w:tcPr>
            <w:tcW w:w="232" w:type="pct"/>
          </w:tcPr>
          <w:p w14:paraId="073965C3" w14:textId="5D9FF02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001AABA" w14:textId="5BCD1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AFF86F3" w14:textId="67254F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7E8E8E6" w14:textId="1D6359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1D3BAA7B" w14:textId="07739A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F3FE2E" w14:textId="77777777" w:rsidTr="000C2718">
        <w:tc>
          <w:tcPr>
            <w:tcW w:w="464" w:type="pct"/>
          </w:tcPr>
          <w:p w14:paraId="13B536DB" w14:textId="0C6B0F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R4-2111284</w:t>
            </w:r>
          </w:p>
        </w:tc>
        <w:tc>
          <w:tcPr>
            <w:tcW w:w="927" w:type="pct"/>
          </w:tcPr>
          <w:p w14:paraId="2A0623EF" w14:textId="023854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Adding conditions for L1-SINR reporting (Annex B.2)  </w:t>
            </w:r>
          </w:p>
        </w:tc>
        <w:tc>
          <w:tcPr>
            <w:tcW w:w="829" w:type="pct"/>
          </w:tcPr>
          <w:p w14:paraId="489D6064" w14:textId="4605C8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887AAA1" w14:textId="66F697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7A9B535" w14:textId="1D20FC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2129</w:t>
            </w:r>
          </w:p>
        </w:tc>
        <w:tc>
          <w:tcPr>
            <w:tcW w:w="232" w:type="pct"/>
          </w:tcPr>
          <w:p w14:paraId="7499A07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4AE2337" w14:textId="1594D2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789C620" w14:textId="09571C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B82AEF7" w14:textId="6DF483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4F7EFE70" w14:textId="585822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0316637" w14:textId="77777777" w:rsidTr="000C2718">
        <w:tc>
          <w:tcPr>
            <w:tcW w:w="464" w:type="pct"/>
          </w:tcPr>
          <w:p w14:paraId="6B2B73AD" w14:textId="122B20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927" w:type="pct"/>
          </w:tcPr>
          <w:p w14:paraId="7D01AA61" w14:textId="1B7C44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829" w:type="pct"/>
          </w:tcPr>
          <w:p w14:paraId="43F2593A" w14:textId="0967D9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336" w:type="pct"/>
          </w:tcPr>
          <w:p w14:paraId="4355E800" w14:textId="6FFF39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1B23159" w14:textId="2D45BD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2130</w:t>
            </w:r>
          </w:p>
        </w:tc>
        <w:tc>
          <w:tcPr>
            <w:tcW w:w="232" w:type="pct"/>
          </w:tcPr>
          <w:p w14:paraId="3C1C0C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B05790D" w14:textId="677453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C01B6C6" w14:textId="74B82D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8CD959C" w14:textId="58C529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71F146AE" w14:textId="1ED0D5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1E018A9" w14:textId="77777777" w:rsidTr="000C2718">
        <w:tc>
          <w:tcPr>
            <w:tcW w:w="464" w:type="pct"/>
          </w:tcPr>
          <w:p w14:paraId="0A36592A" w14:textId="3D1F00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R4-2108291</w:t>
            </w:r>
          </w:p>
        </w:tc>
        <w:tc>
          <w:tcPr>
            <w:tcW w:w="927" w:type="pct"/>
          </w:tcPr>
          <w:p w14:paraId="620749FE" w14:textId="696071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829" w:type="pct"/>
          </w:tcPr>
          <w:p w14:paraId="4CAE75C8" w14:textId="33F5BB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BE951B2" w14:textId="751523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0F003EA" w14:textId="46F29C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2130</w:t>
            </w:r>
          </w:p>
        </w:tc>
        <w:tc>
          <w:tcPr>
            <w:tcW w:w="232" w:type="pct"/>
          </w:tcPr>
          <w:p w14:paraId="32D2F137" w14:textId="6458CB5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17C9036" w14:textId="3D7D28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2B56188" w14:textId="059A32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36B3FD4" w14:textId="0798C1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447C5BF1" w14:textId="0A489F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E0A1B1C" w14:textId="77777777" w:rsidTr="000C2718">
        <w:tc>
          <w:tcPr>
            <w:tcW w:w="464" w:type="pct"/>
          </w:tcPr>
          <w:p w14:paraId="2B76AD98" w14:textId="54BEC4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R4-2111286</w:t>
            </w:r>
          </w:p>
        </w:tc>
        <w:tc>
          <w:tcPr>
            <w:tcW w:w="927" w:type="pct"/>
          </w:tcPr>
          <w:p w14:paraId="02EE7112" w14:textId="35839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829" w:type="pct"/>
          </w:tcPr>
          <w:p w14:paraId="107472A5" w14:textId="14D238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336" w:type="pct"/>
          </w:tcPr>
          <w:p w14:paraId="5E5ED2C6" w14:textId="5FC08D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6C8D490" w14:textId="790617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2131</w:t>
            </w:r>
          </w:p>
        </w:tc>
        <w:tc>
          <w:tcPr>
            <w:tcW w:w="232" w:type="pct"/>
          </w:tcPr>
          <w:p w14:paraId="118F81F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7998B4" w14:textId="79B03F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8E3FF2A" w14:textId="7991E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DC0DCED" w14:textId="6E429F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2AE854CE" w14:textId="0CF722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B9DF85" w14:textId="77777777" w:rsidTr="000C2718">
        <w:tc>
          <w:tcPr>
            <w:tcW w:w="464" w:type="pct"/>
          </w:tcPr>
          <w:p w14:paraId="4E12B57A" w14:textId="60C0D6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R4-2111287</w:t>
            </w:r>
          </w:p>
        </w:tc>
        <w:tc>
          <w:tcPr>
            <w:tcW w:w="927" w:type="pct"/>
          </w:tcPr>
          <w:p w14:paraId="3EC8E7BB" w14:textId="60F65B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829" w:type="pct"/>
          </w:tcPr>
          <w:p w14:paraId="3C6EC5AE" w14:textId="661DE0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0A26866" w14:textId="233C62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18BCFC4" w14:textId="5E97F9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2132</w:t>
            </w:r>
          </w:p>
        </w:tc>
        <w:tc>
          <w:tcPr>
            <w:tcW w:w="232" w:type="pct"/>
          </w:tcPr>
          <w:p w14:paraId="1BAE93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3645ACC" w14:textId="075765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BFBFCC2" w14:textId="3EE636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1C5E3D" w14:textId="20D088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24583A1B" w14:textId="7B219F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32CC9170" w14:textId="77777777" w:rsidTr="000C2718">
        <w:tc>
          <w:tcPr>
            <w:tcW w:w="464" w:type="pct"/>
          </w:tcPr>
          <w:p w14:paraId="3239BA8C" w14:textId="6CF43C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R4-2111289</w:t>
            </w:r>
          </w:p>
        </w:tc>
        <w:tc>
          <w:tcPr>
            <w:tcW w:w="927" w:type="pct"/>
          </w:tcPr>
          <w:p w14:paraId="6BB6498D" w14:textId="70C760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829" w:type="pct"/>
          </w:tcPr>
          <w:p w14:paraId="4B308502" w14:textId="2BC66C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F6B6F07" w14:textId="76400D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78F1616" w14:textId="12643F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2133</w:t>
            </w:r>
          </w:p>
        </w:tc>
        <w:tc>
          <w:tcPr>
            <w:tcW w:w="232" w:type="pct"/>
          </w:tcPr>
          <w:p w14:paraId="474F533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372264" w14:textId="2AE7E7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32F3AE1" w14:textId="1D961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F2C0CD" w14:textId="21915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6CDB43FF" w14:textId="5F6FDE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5EFC4D9B" w14:textId="77777777" w:rsidTr="000C2718">
        <w:tc>
          <w:tcPr>
            <w:tcW w:w="464" w:type="pct"/>
          </w:tcPr>
          <w:p w14:paraId="5CC2D625" w14:textId="103A27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927" w:type="pct"/>
          </w:tcPr>
          <w:p w14:paraId="399E3C02" w14:textId="2210CE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829" w:type="pct"/>
          </w:tcPr>
          <w:p w14:paraId="0670E828" w14:textId="79D65B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336" w:type="pct"/>
          </w:tcPr>
          <w:p w14:paraId="3486E853" w14:textId="2F6E15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68B8EEC" w14:textId="2D2D2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2134</w:t>
            </w:r>
          </w:p>
        </w:tc>
        <w:tc>
          <w:tcPr>
            <w:tcW w:w="232" w:type="pct"/>
          </w:tcPr>
          <w:p w14:paraId="22F6B44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6DBDC9" w14:textId="38044D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616AD40" w14:textId="1829BB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F013303" w14:textId="1407B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C0ECDDB" w14:textId="07928C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36F3C7C" w14:textId="77777777" w:rsidTr="000C2718">
        <w:tc>
          <w:tcPr>
            <w:tcW w:w="464" w:type="pct"/>
          </w:tcPr>
          <w:p w14:paraId="496457DE" w14:textId="1D7042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  <w:tc>
          <w:tcPr>
            <w:tcW w:w="927" w:type="pct"/>
          </w:tcPr>
          <w:p w14:paraId="298BC195" w14:textId="76BDBA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829" w:type="pct"/>
          </w:tcPr>
          <w:p w14:paraId="718E341D" w14:textId="67AACE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336" w:type="pct"/>
          </w:tcPr>
          <w:p w14:paraId="77722535" w14:textId="1EC59F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10A5903" w14:textId="1E83CC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2134</w:t>
            </w:r>
          </w:p>
        </w:tc>
        <w:tc>
          <w:tcPr>
            <w:tcW w:w="232" w:type="pct"/>
          </w:tcPr>
          <w:p w14:paraId="3505C48C" w14:textId="4149721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951FD76" w14:textId="39ABA9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975601A" w14:textId="0980AA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6F47CD1" w14:textId="28211B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C6540AF" w14:textId="19333B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2632644" w14:textId="77777777" w:rsidTr="000C2718">
        <w:tc>
          <w:tcPr>
            <w:tcW w:w="464" w:type="pct"/>
          </w:tcPr>
          <w:p w14:paraId="03CACADC" w14:textId="20BFD6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R4-2111314</w:t>
            </w:r>
          </w:p>
        </w:tc>
        <w:tc>
          <w:tcPr>
            <w:tcW w:w="927" w:type="pct"/>
          </w:tcPr>
          <w:p w14:paraId="15D50FCC" w14:textId="7A8722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829" w:type="pct"/>
          </w:tcPr>
          <w:p w14:paraId="29CBCF97" w14:textId="2D3BF4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336" w:type="pct"/>
          </w:tcPr>
          <w:p w14:paraId="0AE79C77" w14:textId="702007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26A3514" w14:textId="17DBF9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2135</w:t>
            </w:r>
          </w:p>
        </w:tc>
        <w:tc>
          <w:tcPr>
            <w:tcW w:w="232" w:type="pct"/>
          </w:tcPr>
          <w:p w14:paraId="6F8334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78CA185" w14:textId="6CF58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91D1C19" w14:textId="236B69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CCBA813" w14:textId="6AAB0F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BFBB532" w14:textId="3F8984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DD0F118" w14:textId="77777777" w:rsidTr="000C2718">
        <w:tc>
          <w:tcPr>
            <w:tcW w:w="464" w:type="pct"/>
          </w:tcPr>
          <w:p w14:paraId="3CAC8B0E" w14:textId="13BE0D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R4-2111315</w:t>
            </w:r>
          </w:p>
        </w:tc>
        <w:tc>
          <w:tcPr>
            <w:tcW w:w="927" w:type="pct"/>
          </w:tcPr>
          <w:p w14:paraId="425F64BD" w14:textId="7D26E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829" w:type="pct"/>
          </w:tcPr>
          <w:p w14:paraId="60A87987" w14:textId="58E8C8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336" w:type="pct"/>
          </w:tcPr>
          <w:p w14:paraId="3A4B2C33" w14:textId="7557C8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0EB798A" w14:textId="43A52A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2136</w:t>
            </w:r>
          </w:p>
        </w:tc>
        <w:tc>
          <w:tcPr>
            <w:tcW w:w="232" w:type="pct"/>
          </w:tcPr>
          <w:p w14:paraId="14A29B3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D2A79F5" w14:textId="326C7B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957D14" w14:textId="06D14A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EC3045" w14:textId="26221D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604B643" w14:textId="05C83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0ACFFD0" w14:textId="77777777" w:rsidTr="000C2718">
        <w:tc>
          <w:tcPr>
            <w:tcW w:w="464" w:type="pct"/>
          </w:tcPr>
          <w:p w14:paraId="3114FAF6" w14:textId="17DEA0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927" w:type="pct"/>
          </w:tcPr>
          <w:p w14:paraId="0CEC8F81" w14:textId="52B5F7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829" w:type="pct"/>
          </w:tcPr>
          <w:p w14:paraId="6A49FD0F" w14:textId="29D8BA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37E274E" w14:textId="7A7DD7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9B6A2AC" w14:textId="48C188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2137</w:t>
            </w:r>
          </w:p>
        </w:tc>
        <w:tc>
          <w:tcPr>
            <w:tcW w:w="232" w:type="pct"/>
          </w:tcPr>
          <w:p w14:paraId="3E8B50F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1ADDB37" w14:textId="43A103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5BF8B66" w14:textId="131819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053874C" w14:textId="1E8BFA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F7A44C5" w14:textId="7B035D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AFCD5D8" w14:textId="77777777" w:rsidTr="000C2718">
        <w:tc>
          <w:tcPr>
            <w:tcW w:w="464" w:type="pct"/>
          </w:tcPr>
          <w:p w14:paraId="002E5AA1" w14:textId="30A4A6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  <w:tc>
          <w:tcPr>
            <w:tcW w:w="927" w:type="pct"/>
          </w:tcPr>
          <w:p w14:paraId="0D577FAC" w14:textId="3799E6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829" w:type="pct"/>
          </w:tcPr>
          <w:p w14:paraId="70C9B144" w14:textId="2626DF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4A2665F" w14:textId="3C56B6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53E0B9F" w14:textId="659A00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2137</w:t>
            </w:r>
          </w:p>
        </w:tc>
        <w:tc>
          <w:tcPr>
            <w:tcW w:w="232" w:type="pct"/>
          </w:tcPr>
          <w:p w14:paraId="1850CD0C" w14:textId="60206C7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ED7099E" w14:textId="56EECC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A98DE72" w14:textId="22265E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9A928E" w14:textId="34F89F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5F534F0" w14:textId="40FD44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B28542D" w14:textId="77777777" w:rsidTr="000C2718">
        <w:tc>
          <w:tcPr>
            <w:tcW w:w="464" w:type="pct"/>
          </w:tcPr>
          <w:p w14:paraId="0E79DE1A" w14:textId="15320F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R4-2111318</w:t>
            </w:r>
          </w:p>
        </w:tc>
        <w:tc>
          <w:tcPr>
            <w:tcW w:w="927" w:type="pct"/>
          </w:tcPr>
          <w:p w14:paraId="744A35A1" w14:textId="3C84A5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829" w:type="pct"/>
          </w:tcPr>
          <w:p w14:paraId="5DF84571" w14:textId="47C363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88CE5E2" w14:textId="2DC3B5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05BBCCE" w14:textId="4824C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2138</w:t>
            </w:r>
          </w:p>
        </w:tc>
        <w:tc>
          <w:tcPr>
            <w:tcW w:w="232" w:type="pct"/>
          </w:tcPr>
          <w:p w14:paraId="0A67236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1C5BD92" w14:textId="45C49C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0668C1" w14:textId="22B26E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2ED5801" w14:textId="3246CB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655F86D" w14:textId="60F97F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43CCF2" w14:textId="77777777" w:rsidTr="000C2718">
        <w:tc>
          <w:tcPr>
            <w:tcW w:w="464" w:type="pct"/>
          </w:tcPr>
          <w:p w14:paraId="2AFEB052" w14:textId="701A33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R4-2111319</w:t>
            </w:r>
          </w:p>
        </w:tc>
        <w:tc>
          <w:tcPr>
            <w:tcW w:w="927" w:type="pct"/>
          </w:tcPr>
          <w:p w14:paraId="07BF0266" w14:textId="3834FD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829" w:type="pct"/>
          </w:tcPr>
          <w:p w14:paraId="45CBB6E8" w14:textId="63F3A3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334B06F" w14:textId="14DD93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761571D" w14:textId="13604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2139</w:t>
            </w:r>
          </w:p>
        </w:tc>
        <w:tc>
          <w:tcPr>
            <w:tcW w:w="232" w:type="pct"/>
          </w:tcPr>
          <w:p w14:paraId="3C579D4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394094" w14:textId="6F45D4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76F1F72" w14:textId="65071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161C4D" w14:textId="5D1141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4487F2D" w14:textId="7A0DE7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9CF191" w14:textId="77777777" w:rsidTr="000C2718">
        <w:tc>
          <w:tcPr>
            <w:tcW w:w="464" w:type="pct"/>
          </w:tcPr>
          <w:p w14:paraId="47E4EAD8" w14:textId="2CEC2D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927" w:type="pct"/>
          </w:tcPr>
          <w:p w14:paraId="34124AB8" w14:textId="7BABC1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829" w:type="pct"/>
          </w:tcPr>
          <w:p w14:paraId="3CC93E0D" w14:textId="0720DB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F5E3DF6" w14:textId="12876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D7BB38D" w14:textId="70AFBE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2140</w:t>
            </w:r>
          </w:p>
        </w:tc>
        <w:tc>
          <w:tcPr>
            <w:tcW w:w="232" w:type="pct"/>
          </w:tcPr>
          <w:p w14:paraId="7DA3F00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53B30A8" w14:textId="213C26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AC64BDD" w14:textId="1B8C6A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45924EB" w14:textId="74E86A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AEA17BA" w14:textId="134A51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76676A9" w14:textId="77777777" w:rsidTr="000C2718">
        <w:tc>
          <w:tcPr>
            <w:tcW w:w="464" w:type="pct"/>
          </w:tcPr>
          <w:p w14:paraId="34A64EFC" w14:textId="40E30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  <w:tc>
          <w:tcPr>
            <w:tcW w:w="927" w:type="pct"/>
          </w:tcPr>
          <w:p w14:paraId="6B30E1DA" w14:textId="615B0C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AoA setup </w:t>
            </w:r>
            <w:r>
              <w:rPr>
                <w:sz w:val="16"/>
              </w:rPr>
              <w:lastRenderedPageBreak/>
              <w:t>and beam assumptions in FR2 tests in Rel-16</w:t>
            </w:r>
          </w:p>
        </w:tc>
        <w:tc>
          <w:tcPr>
            <w:tcW w:w="829" w:type="pct"/>
          </w:tcPr>
          <w:p w14:paraId="4D554CE6" w14:textId="7D0175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336" w:type="pct"/>
          </w:tcPr>
          <w:p w14:paraId="5C73F230" w14:textId="3C03B6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71F0516" w14:textId="758165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2140</w:t>
            </w:r>
          </w:p>
        </w:tc>
        <w:tc>
          <w:tcPr>
            <w:tcW w:w="232" w:type="pct"/>
          </w:tcPr>
          <w:p w14:paraId="2C12FB2E" w14:textId="0032D3F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F3AD38C" w14:textId="38FB37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215" w:type="pct"/>
          </w:tcPr>
          <w:p w14:paraId="3ED298C5" w14:textId="188172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844" w:type="pct"/>
          </w:tcPr>
          <w:p w14:paraId="303BA199" w14:textId="390E97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AB330DD" w14:textId="7FCCA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087E13" w14:textId="77777777" w:rsidTr="000C2718">
        <w:tc>
          <w:tcPr>
            <w:tcW w:w="464" w:type="pct"/>
          </w:tcPr>
          <w:p w14:paraId="0A902184" w14:textId="28D994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R4-2111321</w:t>
            </w:r>
          </w:p>
        </w:tc>
        <w:tc>
          <w:tcPr>
            <w:tcW w:w="927" w:type="pct"/>
          </w:tcPr>
          <w:p w14:paraId="56626E50" w14:textId="3E1033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829" w:type="pct"/>
          </w:tcPr>
          <w:p w14:paraId="192ED718" w14:textId="0E9930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4FE7A01" w14:textId="25DD1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19B3A61" w14:textId="2CE68E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2141</w:t>
            </w:r>
          </w:p>
        </w:tc>
        <w:tc>
          <w:tcPr>
            <w:tcW w:w="232" w:type="pct"/>
          </w:tcPr>
          <w:p w14:paraId="5B1B4FB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1CCF279" w14:textId="23E766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E7ED622" w14:textId="7F616B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2E9CFD0" w14:textId="575397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ED622F9" w14:textId="3CD4C2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406304" w14:textId="77777777" w:rsidTr="000C2718">
        <w:tc>
          <w:tcPr>
            <w:tcW w:w="464" w:type="pct"/>
          </w:tcPr>
          <w:p w14:paraId="7B9FA888" w14:textId="1B2346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927" w:type="pct"/>
          </w:tcPr>
          <w:p w14:paraId="3711566E" w14:textId="334DCE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829" w:type="pct"/>
          </w:tcPr>
          <w:p w14:paraId="2F2D7887" w14:textId="4B0AD5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E75A037" w14:textId="79A385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19061A2" w14:textId="114E71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2142</w:t>
            </w:r>
          </w:p>
        </w:tc>
        <w:tc>
          <w:tcPr>
            <w:tcW w:w="232" w:type="pct"/>
          </w:tcPr>
          <w:p w14:paraId="1AFE3CE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672199F" w14:textId="0970FD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24DA93E" w14:textId="4EB6EF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8625B64" w14:textId="5B0739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705905CC" w14:textId="3F3056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C62D3D5" w14:textId="77777777" w:rsidTr="000C2718">
        <w:tc>
          <w:tcPr>
            <w:tcW w:w="464" w:type="pct"/>
          </w:tcPr>
          <w:p w14:paraId="6BE9239D" w14:textId="36656F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  <w:tc>
          <w:tcPr>
            <w:tcW w:w="927" w:type="pct"/>
          </w:tcPr>
          <w:p w14:paraId="6A082728" w14:textId="6C710C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829" w:type="pct"/>
          </w:tcPr>
          <w:p w14:paraId="55D323BD" w14:textId="47F7A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00EED51" w14:textId="02AD9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7B3063A" w14:textId="57B05D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2142</w:t>
            </w:r>
          </w:p>
        </w:tc>
        <w:tc>
          <w:tcPr>
            <w:tcW w:w="232" w:type="pct"/>
          </w:tcPr>
          <w:p w14:paraId="2A02DC0D" w14:textId="23F781D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AC0B7AA" w14:textId="693C7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E52BF89" w14:textId="4FBBD9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78ACF40" w14:textId="74A6A9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133D93FC" w14:textId="38BCF2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E956BE2" w14:textId="77777777" w:rsidTr="000C2718">
        <w:tc>
          <w:tcPr>
            <w:tcW w:w="464" w:type="pct"/>
          </w:tcPr>
          <w:p w14:paraId="677BF7C4" w14:textId="35587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R4-2111323</w:t>
            </w:r>
          </w:p>
        </w:tc>
        <w:tc>
          <w:tcPr>
            <w:tcW w:w="927" w:type="pct"/>
          </w:tcPr>
          <w:p w14:paraId="19DD019B" w14:textId="1E47C3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829" w:type="pct"/>
          </w:tcPr>
          <w:p w14:paraId="4E936442" w14:textId="42210E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77A26B9" w14:textId="092D2A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42C4C83" w14:textId="24D184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2143</w:t>
            </w:r>
          </w:p>
        </w:tc>
        <w:tc>
          <w:tcPr>
            <w:tcW w:w="232" w:type="pct"/>
          </w:tcPr>
          <w:p w14:paraId="62803E7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E94540" w14:textId="14D208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C12A947" w14:textId="58ACB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2F4DA8B" w14:textId="762DA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694" w:type="pct"/>
          </w:tcPr>
          <w:p w14:paraId="0670C07F" w14:textId="4FC085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4942091" w14:textId="77777777" w:rsidTr="000C2718">
        <w:tc>
          <w:tcPr>
            <w:tcW w:w="464" w:type="pct"/>
          </w:tcPr>
          <w:p w14:paraId="29C19CBA" w14:textId="21B23D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927" w:type="pct"/>
          </w:tcPr>
          <w:p w14:paraId="03A667E3" w14:textId="4DDD2E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829" w:type="pct"/>
          </w:tcPr>
          <w:p w14:paraId="21EC318E" w14:textId="395C64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D35D000" w14:textId="287719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47991C7" w14:textId="7C123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2144</w:t>
            </w:r>
          </w:p>
        </w:tc>
        <w:tc>
          <w:tcPr>
            <w:tcW w:w="232" w:type="pct"/>
          </w:tcPr>
          <w:p w14:paraId="16DA49D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4FD968" w14:textId="61294E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55440E0" w14:textId="08B6FA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499FE6" w14:textId="6EBE39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3F88222E" w14:textId="12AF80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86E9446" w14:textId="77777777" w:rsidTr="000C2718">
        <w:tc>
          <w:tcPr>
            <w:tcW w:w="464" w:type="pct"/>
          </w:tcPr>
          <w:p w14:paraId="16E7852A" w14:textId="453B46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  <w:tc>
          <w:tcPr>
            <w:tcW w:w="927" w:type="pct"/>
          </w:tcPr>
          <w:p w14:paraId="4AEC5A99" w14:textId="0E152C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829" w:type="pct"/>
          </w:tcPr>
          <w:p w14:paraId="685C7E37" w14:textId="5D64AF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F62EDA1" w14:textId="7AADC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14317AC" w14:textId="786297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2144</w:t>
            </w:r>
          </w:p>
        </w:tc>
        <w:tc>
          <w:tcPr>
            <w:tcW w:w="232" w:type="pct"/>
          </w:tcPr>
          <w:p w14:paraId="15F007B1" w14:textId="79514CF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463BB7D" w14:textId="3F035E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11C6800" w14:textId="7F4F1C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9CEADAD" w14:textId="1907BC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38E9B26B" w14:textId="58CD81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E88EF16" w14:textId="77777777" w:rsidTr="000C2718">
        <w:tc>
          <w:tcPr>
            <w:tcW w:w="464" w:type="pct"/>
          </w:tcPr>
          <w:p w14:paraId="2C675F38" w14:textId="164900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R4-2111325</w:t>
            </w:r>
          </w:p>
        </w:tc>
        <w:tc>
          <w:tcPr>
            <w:tcW w:w="927" w:type="pct"/>
          </w:tcPr>
          <w:p w14:paraId="14BCB426" w14:textId="099E48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829" w:type="pct"/>
          </w:tcPr>
          <w:p w14:paraId="2657DEA3" w14:textId="18446A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404DBF9" w14:textId="13A53D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977A13F" w14:textId="454598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2145</w:t>
            </w:r>
          </w:p>
        </w:tc>
        <w:tc>
          <w:tcPr>
            <w:tcW w:w="232" w:type="pct"/>
          </w:tcPr>
          <w:p w14:paraId="1D71B3C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0B5EA5" w14:textId="19FFB8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53AA900" w14:textId="024AB7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6721C4C" w14:textId="076A9E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52B46B65" w14:textId="20496B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1C97FD" w14:textId="77777777" w:rsidTr="000C2718">
        <w:tc>
          <w:tcPr>
            <w:tcW w:w="464" w:type="pct"/>
          </w:tcPr>
          <w:p w14:paraId="29C8FEB4" w14:textId="06FFB3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927" w:type="pct"/>
          </w:tcPr>
          <w:p w14:paraId="1EE0041A" w14:textId="1A9ED9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829" w:type="pct"/>
          </w:tcPr>
          <w:p w14:paraId="130A2294" w14:textId="5B02A2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6DD4609" w14:textId="0F2F78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1D47892" w14:textId="2B1C0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2146</w:t>
            </w:r>
          </w:p>
        </w:tc>
        <w:tc>
          <w:tcPr>
            <w:tcW w:w="232" w:type="pct"/>
          </w:tcPr>
          <w:p w14:paraId="7F2266C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CEF115" w14:textId="6D90F1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F03A365" w14:textId="6C9DF7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A041B1" w14:textId="031F55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740501A2" w14:textId="64305F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0FC06D4" w14:textId="77777777" w:rsidTr="000C2718">
        <w:tc>
          <w:tcPr>
            <w:tcW w:w="464" w:type="pct"/>
          </w:tcPr>
          <w:p w14:paraId="248C2B0D" w14:textId="7F9EA6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  <w:tc>
          <w:tcPr>
            <w:tcW w:w="927" w:type="pct"/>
          </w:tcPr>
          <w:p w14:paraId="305C5B4E" w14:textId="0468EC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829" w:type="pct"/>
          </w:tcPr>
          <w:p w14:paraId="6227810C" w14:textId="4851F1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08E8EAA" w14:textId="0ABC0A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803D96A" w14:textId="6AE37A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2146</w:t>
            </w:r>
          </w:p>
        </w:tc>
        <w:tc>
          <w:tcPr>
            <w:tcW w:w="232" w:type="pct"/>
          </w:tcPr>
          <w:p w14:paraId="66B88030" w14:textId="33EE7E0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F1A929E" w14:textId="5F64CB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977A7CA" w14:textId="38EF00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E6CDBE9" w14:textId="43FBFF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013D1FDD" w14:textId="35818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8E49C68" w14:textId="77777777" w:rsidTr="000C2718">
        <w:tc>
          <w:tcPr>
            <w:tcW w:w="464" w:type="pct"/>
          </w:tcPr>
          <w:p w14:paraId="0F443302" w14:textId="4550F8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R4-2111327</w:t>
            </w:r>
          </w:p>
        </w:tc>
        <w:tc>
          <w:tcPr>
            <w:tcW w:w="927" w:type="pct"/>
          </w:tcPr>
          <w:p w14:paraId="46658A59" w14:textId="4E5391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829" w:type="pct"/>
          </w:tcPr>
          <w:p w14:paraId="40796222" w14:textId="76FBCD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BB6781D" w14:textId="34FC6E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22AA821" w14:textId="531C9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2147</w:t>
            </w:r>
          </w:p>
        </w:tc>
        <w:tc>
          <w:tcPr>
            <w:tcW w:w="232" w:type="pct"/>
          </w:tcPr>
          <w:p w14:paraId="6980F1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2C34A4B" w14:textId="0AAB12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905E2AE" w14:textId="5FE3CB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1D61956" w14:textId="4112AB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2D96AFD7" w14:textId="045858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BEAD75D" w14:textId="77777777" w:rsidTr="000C2718">
        <w:tc>
          <w:tcPr>
            <w:tcW w:w="464" w:type="pct"/>
          </w:tcPr>
          <w:p w14:paraId="54028CAE" w14:textId="5B5502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R4-2111328</w:t>
            </w:r>
          </w:p>
        </w:tc>
        <w:tc>
          <w:tcPr>
            <w:tcW w:w="927" w:type="pct"/>
          </w:tcPr>
          <w:p w14:paraId="00DBDC50" w14:textId="674E8C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829" w:type="pct"/>
          </w:tcPr>
          <w:p w14:paraId="0D9F8829" w14:textId="4B653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C374EFC" w14:textId="0543B3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0DDE078" w14:textId="114F01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2148</w:t>
            </w:r>
          </w:p>
        </w:tc>
        <w:tc>
          <w:tcPr>
            <w:tcW w:w="232" w:type="pct"/>
          </w:tcPr>
          <w:p w14:paraId="4AF91F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33BB25" w14:textId="1EFB64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59F6E48" w14:textId="2D56D9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05692F3" w14:textId="77E2D2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</w:t>
            </w:r>
          </w:p>
        </w:tc>
        <w:tc>
          <w:tcPr>
            <w:tcW w:w="694" w:type="pct"/>
          </w:tcPr>
          <w:p w14:paraId="44506977" w14:textId="53BFB6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D599795" w14:textId="77777777" w:rsidTr="000C2718">
        <w:tc>
          <w:tcPr>
            <w:tcW w:w="464" w:type="pct"/>
          </w:tcPr>
          <w:p w14:paraId="4B2C3D0C" w14:textId="511913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R4-2111329</w:t>
            </w:r>
          </w:p>
        </w:tc>
        <w:tc>
          <w:tcPr>
            <w:tcW w:w="927" w:type="pct"/>
          </w:tcPr>
          <w:p w14:paraId="7B2EC754" w14:textId="4A1D90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829" w:type="pct"/>
          </w:tcPr>
          <w:p w14:paraId="4CA1D6C7" w14:textId="6B4C1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7B97478" w14:textId="6099E6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0B61A2E" w14:textId="0B1B3D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2149</w:t>
            </w:r>
          </w:p>
        </w:tc>
        <w:tc>
          <w:tcPr>
            <w:tcW w:w="232" w:type="pct"/>
          </w:tcPr>
          <w:p w14:paraId="0517107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E01A3F" w14:textId="2F074A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05BBB61" w14:textId="45C8D2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303F92" w14:textId="444BB0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</w:t>
            </w:r>
          </w:p>
        </w:tc>
        <w:tc>
          <w:tcPr>
            <w:tcW w:w="694" w:type="pct"/>
          </w:tcPr>
          <w:p w14:paraId="18039AE2" w14:textId="26CF6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22D6307" w14:textId="77777777" w:rsidTr="000C2718">
        <w:tc>
          <w:tcPr>
            <w:tcW w:w="464" w:type="pct"/>
          </w:tcPr>
          <w:p w14:paraId="14172D19" w14:textId="723CC1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R4-2111332</w:t>
            </w:r>
          </w:p>
        </w:tc>
        <w:tc>
          <w:tcPr>
            <w:tcW w:w="927" w:type="pct"/>
          </w:tcPr>
          <w:p w14:paraId="5829C257" w14:textId="1FE119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829" w:type="pct"/>
          </w:tcPr>
          <w:p w14:paraId="55116E87" w14:textId="19AF17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8CA129A" w14:textId="6D1B63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B386475" w14:textId="4EC774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2150</w:t>
            </w:r>
          </w:p>
        </w:tc>
        <w:tc>
          <w:tcPr>
            <w:tcW w:w="232" w:type="pct"/>
          </w:tcPr>
          <w:p w14:paraId="5D728D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E9A46E7" w14:textId="54CAC0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F9EC636" w14:textId="014905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926EB99" w14:textId="695400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0529083B" w14:textId="56A884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0B3AC23F" w14:textId="77777777" w:rsidTr="000C2718">
        <w:tc>
          <w:tcPr>
            <w:tcW w:w="464" w:type="pct"/>
          </w:tcPr>
          <w:p w14:paraId="2A4EDF77" w14:textId="683AA1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R4-2111333</w:t>
            </w:r>
          </w:p>
        </w:tc>
        <w:tc>
          <w:tcPr>
            <w:tcW w:w="927" w:type="pct"/>
          </w:tcPr>
          <w:p w14:paraId="2EDFABED" w14:textId="2C6421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829" w:type="pct"/>
          </w:tcPr>
          <w:p w14:paraId="55D378D1" w14:textId="185C67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CCEBBF9" w14:textId="2C0105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20E1554" w14:textId="3E2F65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2151</w:t>
            </w:r>
          </w:p>
        </w:tc>
        <w:tc>
          <w:tcPr>
            <w:tcW w:w="232" w:type="pct"/>
          </w:tcPr>
          <w:p w14:paraId="4154F12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B39956" w14:textId="3B4F68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F0E7F56" w14:textId="706D1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A37F344" w14:textId="240E4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6F7C3644" w14:textId="5346EB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4E62E42" w14:textId="77777777" w:rsidTr="000C2718">
        <w:tc>
          <w:tcPr>
            <w:tcW w:w="464" w:type="pct"/>
          </w:tcPr>
          <w:p w14:paraId="66858A78" w14:textId="1D898F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R4-2111337</w:t>
            </w:r>
          </w:p>
        </w:tc>
        <w:tc>
          <w:tcPr>
            <w:tcW w:w="927" w:type="pct"/>
          </w:tcPr>
          <w:p w14:paraId="2C1E15DB" w14:textId="415D1A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829" w:type="pct"/>
          </w:tcPr>
          <w:p w14:paraId="19393A7E" w14:textId="2BC912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385B5A3" w14:textId="5BCBA2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B95FB17" w14:textId="2E1EBF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2152</w:t>
            </w:r>
          </w:p>
        </w:tc>
        <w:tc>
          <w:tcPr>
            <w:tcW w:w="232" w:type="pct"/>
          </w:tcPr>
          <w:p w14:paraId="43CE89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56FA6DB" w14:textId="6CB725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76100AB" w14:textId="492A21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F63632F" w14:textId="704B21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12E0CB5B" w14:textId="0D3E85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F5B45FD" w14:textId="77777777" w:rsidTr="000C2718">
        <w:tc>
          <w:tcPr>
            <w:tcW w:w="464" w:type="pct"/>
          </w:tcPr>
          <w:p w14:paraId="3E107EE7" w14:textId="0B98CE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  <w:tc>
          <w:tcPr>
            <w:tcW w:w="927" w:type="pct"/>
          </w:tcPr>
          <w:p w14:paraId="19E126D5" w14:textId="003AE6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829" w:type="pct"/>
          </w:tcPr>
          <w:p w14:paraId="6D9B74B8" w14:textId="6E976C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FD9B1A6" w14:textId="422DB2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D81226B" w14:textId="6E2E51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2152</w:t>
            </w:r>
          </w:p>
        </w:tc>
        <w:tc>
          <w:tcPr>
            <w:tcW w:w="232" w:type="pct"/>
          </w:tcPr>
          <w:p w14:paraId="3E12391D" w14:textId="01FC639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C25E9FF" w14:textId="4A85AD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58EBB05" w14:textId="0557A4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FA9916C" w14:textId="0E4A93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673CB792" w14:textId="5E0D5D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7552F25" w14:textId="77777777" w:rsidTr="000C2718">
        <w:tc>
          <w:tcPr>
            <w:tcW w:w="464" w:type="pct"/>
          </w:tcPr>
          <w:p w14:paraId="4C194DA1" w14:textId="59FE64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R4-2111338</w:t>
            </w:r>
          </w:p>
        </w:tc>
        <w:tc>
          <w:tcPr>
            <w:tcW w:w="927" w:type="pct"/>
          </w:tcPr>
          <w:p w14:paraId="01C3EB9D" w14:textId="0F5116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829" w:type="pct"/>
          </w:tcPr>
          <w:p w14:paraId="54329C82" w14:textId="34E276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4AB0318" w14:textId="6EF93E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1FA26E5C" w14:textId="6AD653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2153</w:t>
            </w:r>
          </w:p>
        </w:tc>
        <w:tc>
          <w:tcPr>
            <w:tcW w:w="232" w:type="pct"/>
          </w:tcPr>
          <w:p w14:paraId="357093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AD9FAD7" w14:textId="3B5B9E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778E9CA" w14:textId="44EF7D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4ADC27F" w14:textId="32AF2B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290B735B" w14:textId="053186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C5B789" w14:textId="77777777" w:rsidTr="000C2718">
        <w:tc>
          <w:tcPr>
            <w:tcW w:w="464" w:type="pct"/>
          </w:tcPr>
          <w:p w14:paraId="4E3255EE" w14:textId="401ED6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R4-2111340</w:t>
            </w:r>
          </w:p>
        </w:tc>
        <w:tc>
          <w:tcPr>
            <w:tcW w:w="927" w:type="pct"/>
          </w:tcPr>
          <w:p w14:paraId="7C1778EE" w14:textId="7A1948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829" w:type="pct"/>
          </w:tcPr>
          <w:p w14:paraId="2B872AC3" w14:textId="370B6E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B804EAE" w14:textId="4C900A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457733C" w14:textId="4CE509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2154</w:t>
            </w:r>
          </w:p>
        </w:tc>
        <w:tc>
          <w:tcPr>
            <w:tcW w:w="232" w:type="pct"/>
          </w:tcPr>
          <w:p w14:paraId="29EC686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6D8284" w14:textId="099D96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D34F904" w14:textId="7D9086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441DA0F" w14:textId="2C96B3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3D572F7E" w14:textId="2C6E6C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130BC43" w14:textId="77777777" w:rsidTr="000C2718">
        <w:tc>
          <w:tcPr>
            <w:tcW w:w="464" w:type="pct"/>
          </w:tcPr>
          <w:p w14:paraId="46014082" w14:textId="65B327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R4-2111341</w:t>
            </w:r>
          </w:p>
        </w:tc>
        <w:tc>
          <w:tcPr>
            <w:tcW w:w="927" w:type="pct"/>
          </w:tcPr>
          <w:p w14:paraId="3914A626" w14:textId="24FBD5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829" w:type="pct"/>
          </w:tcPr>
          <w:p w14:paraId="6836E15C" w14:textId="6C3AF1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C70734C" w14:textId="2C5A74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103DB2A" w14:textId="253EB8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2155</w:t>
            </w:r>
          </w:p>
        </w:tc>
        <w:tc>
          <w:tcPr>
            <w:tcW w:w="232" w:type="pct"/>
          </w:tcPr>
          <w:p w14:paraId="2BFBA8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0840869" w14:textId="722BA3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4438A20" w14:textId="0F28B4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E16A957" w14:textId="27A39B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694" w:type="pct"/>
          </w:tcPr>
          <w:p w14:paraId="466B65E4" w14:textId="4A8F92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1A51E840" w14:textId="77777777" w:rsidTr="000C2718">
        <w:tc>
          <w:tcPr>
            <w:tcW w:w="464" w:type="pct"/>
          </w:tcPr>
          <w:p w14:paraId="7906490A" w14:textId="5347A6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R4-2108324</w:t>
            </w:r>
          </w:p>
        </w:tc>
        <w:tc>
          <w:tcPr>
            <w:tcW w:w="927" w:type="pct"/>
          </w:tcPr>
          <w:p w14:paraId="012D09DC" w14:textId="7EC019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829" w:type="pct"/>
          </w:tcPr>
          <w:p w14:paraId="37DFEEE6" w14:textId="2AA39E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24DCCD51" w14:textId="6203DE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5BD609C" w14:textId="49698A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2156</w:t>
            </w:r>
          </w:p>
        </w:tc>
        <w:tc>
          <w:tcPr>
            <w:tcW w:w="232" w:type="pct"/>
          </w:tcPr>
          <w:p w14:paraId="0D3025C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B2511DE" w14:textId="70EDC0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82B2055" w14:textId="6C08F4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9841694" w14:textId="2EA31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7B62D9FE" w14:textId="414A61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8859E54" w14:textId="77777777" w:rsidTr="000C2718">
        <w:tc>
          <w:tcPr>
            <w:tcW w:w="464" w:type="pct"/>
          </w:tcPr>
          <w:p w14:paraId="6A96CA2F" w14:textId="4917CF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R4-2111412</w:t>
            </w:r>
          </w:p>
        </w:tc>
        <w:tc>
          <w:tcPr>
            <w:tcW w:w="927" w:type="pct"/>
          </w:tcPr>
          <w:p w14:paraId="35D76EDA" w14:textId="31705F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829" w:type="pct"/>
          </w:tcPr>
          <w:p w14:paraId="24C46BC0" w14:textId="3F03E9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1E667454" w14:textId="14321F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B896A3E" w14:textId="61F751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2156</w:t>
            </w:r>
          </w:p>
        </w:tc>
        <w:tc>
          <w:tcPr>
            <w:tcW w:w="232" w:type="pct"/>
          </w:tcPr>
          <w:p w14:paraId="41BDC16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7B1C0C6" w14:textId="67F2E1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93D276C" w14:textId="6BBB18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A1E3C9D" w14:textId="039A52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25083FD5" w14:textId="525549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3E33DB8" w14:textId="77777777" w:rsidTr="000C2718">
        <w:tc>
          <w:tcPr>
            <w:tcW w:w="464" w:type="pct"/>
          </w:tcPr>
          <w:p w14:paraId="3779891A" w14:textId="2FC392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R4-2111413</w:t>
            </w:r>
          </w:p>
        </w:tc>
        <w:tc>
          <w:tcPr>
            <w:tcW w:w="927" w:type="pct"/>
          </w:tcPr>
          <w:p w14:paraId="4C8D8688" w14:textId="7CEAB0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R17</w:t>
            </w:r>
          </w:p>
        </w:tc>
        <w:tc>
          <w:tcPr>
            <w:tcW w:w="829" w:type="pct"/>
          </w:tcPr>
          <w:p w14:paraId="6C6EF24F" w14:textId="529162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752B7E8" w14:textId="2E7198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B663F2F" w14:textId="56FF82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2157</w:t>
            </w:r>
          </w:p>
        </w:tc>
        <w:tc>
          <w:tcPr>
            <w:tcW w:w="232" w:type="pct"/>
          </w:tcPr>
          <w:p w14:paraId="5C92CA4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68298C" w14:textId="23310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50E821A" w14:textId="2BD720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8A1F9A8" w14:textId="7718FB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694" w:type="pct"/>
          </w:tcPr>
          <w:p w14:paraId="78F3968B" w14:textId="148481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1469578A" w14:textId="77777777" w:rsidTr="000C2718">
        <w:tc>
          <w:tcPr>
            <w:tcW w:w="464" w:type="pct"/>
          </w:tcPr>
          <w:p w14:paraId="33133758" w14:textId="284FF3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R4-2111497</w:t>
            </w:r>
          </w:p>
        </w:tc>
        <w:tc>
          <w:tcPr>
            <w:tcW w:w="927" w:type="pct"/>
          </w:tcPr>
          <w:p w14:paraId="033EF29B" w14:textId="1E4A6D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CR:Correction on SRS carrier switching</w:t>
            </w:r>
          </w:p>
        </w:tc>
        <w:tc>
          <w:tcPr>
            <w:tcW w:w="829" w:type="pct"/>
          </w:tcPr>
          <w:p w14:paraId="20EDCA4D" w14:textId="2856AA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5D76A2F9" w14:textId="1FCA62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B570160" w14:textId="3241DF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2158</w:t>
            </w:r>
          </w:p>
        </w:tc>
        <w:tc>
          <w:tcPr>
            <w:tcW w:w="232" w:type="pct"/>
          </w:tcPr>
          <w:p w14:paraId="43DC8E5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F4CE6CE" w14:textId="2436CD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43F792D" w14:textId="6571A1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218956E" w14:textId="534A02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14296DE3" w14:textId="59433C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0749501" w14:textId="77777777" w:rsidTr="000C2718">
        <w:tc>
          <w:tcPr>
            <w:tcW w:w="464" w:type="pct"/>
          </w:tcPr>
          <w:p w14:paraId="555B061E" w14:textId="1384EC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R4-2111498</w:t>
            </w:r>
          </w:p>
        </w:tc>
        <w:tc>
          <w:tcPr>
            <w:tcW w:w="927" w:type="pct"/>
          </w:tcPr>
          <w:p w14:paraId="200687DD" w14:textId="6D75B4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RRM congestion control test cases for NR V2X</w:t>
            </w:r>
          </w:p>
        </w:tc>
        <w:tc>
          <w:tcPr>
            <w:tcW w:w="829" w:type="pct"/>
          </w:tcPr>
          <w:p w14:paraId="3596F065" w14:textId="5794AE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7A9114A0" w14:textId="7E08CF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AD13856" w14:textId="330E8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2159</w:t>
            </w:r>
          </w:p>
        </w:tc>
        <w:tc>
          <w:tcPr>
            <w:tcW w:w="232" w:type="pct"/>
          </w:tcPr>
          <w:p w14:paraId="376AF89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D04972" w14:textId="50961F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A9E6CE9" w14:textId="2A53F5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AC4FFF6" w14:textId="71EDF7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694" w:type="pct"/>
          </w:tcPr>
          <w:p w14:paraId="429C47A0" w14:textId="51419C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9BDA3E9" w14:textId="77777777" w:rsidTr="000C2718">
        <w:tc>
          <w:tcPr>
            <w:tcW w:w="464" w:type="pct"/>
          </w:tcPr>
          <w:p w14:paraId="4EAF6DCE" w14:textId="6B45E5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R4-2111499</w:t>
            </w:r>
          </w:p>
        </w:tc>
        <w:tc>
          <w:tcPr>
            <w:tcW w:w="927" w:type="pct"/>
          </w:tcPr>
          <w:p w14:paraId="3B144BFB" w14:textId="73835B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CGI reading test</w:t>
            </w:r>
          </w:p>
        </w:tc>
        <w:tc>
          <w:tcPr>
            <w:tcW w:w="829" w:type="pct"/>
          </w:tcPr>
          <w:p w14:paraId="14B3B55A" w14:textId="115E5B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4D40F704" w14:textId="6BE319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0512C91" w14:textId="02584D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2160</w:t>
            </w:r>
          </w:p>
        </w:tc>
        <w:tc>
          <w:tcPr>
            <w:tcW w:w="232" w:type="pct"/>
          </w:tcPr>
          <w:p w14:paraId="5527A7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60C146" w14:textId="10A4FD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E38667" w14:textId="24969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AA7ED84" w14:textId="3F5F59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574FC176" w14:textId="47F506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83D8142" w14:textId="77777777" w:rsidTr="000C2718">
        <w:tc>
          <w:tcPr>
            <w:tcW w:w="464" w:type="pct"/>
          </w:tcPr>
          <w:p w14:paraId="6DA0F29A" w14:textId="2A949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R4-2111500</w:t>
            </w:r>
          </w:p>
        </w:tc>
        <w:tc>
          <w:tcPr>
            <w:tcW w:w="927" w:type="pct"/>
          </w:tcPr>
          <w:p w14:paraId="5287F142" w14:textId="21E197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UL spatial relation test</w:t>
            </w:r>
          </w:p>
        </w:tc>
        <w:tc>
          <w:tcPr>
            <w:tcW w:w="829" w:type="pct"/>
          </w:tcPr>
          <w:p w14:paraId="443F5FCC" w14:textId="667071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336" w:type="pct"/>
          </w:tcPr>
          <w:p w14:paraId="4E4AE163" w14:textId="02B6C7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9B5695C" w14:textId="3906B1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2161</w:t>
            </w:r>
          </w:p>
        </w:tc>
        <w:tc>
          <w:tcPr>
            <w:tcW w:w="232" w:type="pct"/>
          </w:tcPr>
          <w:p w14:paraId="2F97B2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A609A5" w14:textId="50E3A1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CCE24C" w14:textId="47BC0B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C1251E7" w14:textId="141DBC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694" w:type="pct"/>
          </w:tcPr>
          <w:p w14:paraId="75DCF204" w14:textId="53DFB0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F603F70" w14:textId="77777777" w:rsidTr="000C2718">
        <w:tc>
          <w:tcPr>
            <w:tcW w:w="464" w:type="pct"/>
          </w:tcPr>
          <w:p w14:paraId="7A20F2D6" w14:textId="7A6E58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927" w:type="pct"/>
          </w:tcPr>
          <w:p w14:paraId="5D10F546" w14:textId="76400B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829" w:type="pct"/>
          </w:tcPr>
          <w:p w14:paraId="6E9E703E" w14:textId="120DA2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F44F75A" w14:textId="302E44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3D22937" w14:textId="7A16A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2162</w:t>
            </w:r>
          </w:p>
        </w:tc>
        <w:tc>
          <w:tcPr>
            <w:tcW w:w="232" w:type="pct"/>
          </w:tcPr>
          <w:p w14:paraId="5083DD9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DD82BE3" w14:textId="5131D8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9189B5A" w14:textId="004B4C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00C9725" w14:textId="63D373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E0F6345" w14:textId="4215CB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C314A12" w14:textId="77777777" w:rsidTr="000C2718">
        <w:tc>
          <w:tcPr>
            <w:tcW w:w="464" w:type="pct"/>
          </w:tcPr>
          <w:p w14:paraId="258F0F22" w14:textId="09F394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  <w:tc>
          <w:tcPr>
            <w:tcW w:w="927" w:type="pct"/>
          </w:tcPr>
          <w:p w14:paraId="7C445035" w14:textId="60984F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829" w:type="pct"/>
          </w:tcPr>
          <w:p w14:paraId="63C5FEAF" w14:textId="4E1CA8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3DC85C1C" w14:textId="3C6B5C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A828486" w14:textId="7DD3D1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2162</w:t>
            </w:r>
          </w:p>
        </w:tc>
        <w:tc>
          <w:tcPr>
            <w:tcW w:w="232" w:type="pct"/>
          </w:tcPr>
          <w:p w14:paraId="0C22E72B" w14:textId="4210827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20B11F9" w14:textId="0E69B1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DBD3D85" w14:textId="07CA49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FEDFCC6" w14:textId="7665EB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3806E94F" w14:textId="3EFA62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8AB4EAE" w14:textId="77777777" w:rsidTr="000C2718">
        <w:tc>
          <w:tcPr>
            <w:tcW w:w="464" w:type="pct"/>
          </w:tcPr>
          <w:p w14:paraId="202796A8" w14:textId="1EF631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R4-2111512</w:t>
            </w:r>
          </w:p>
        </w:tc>
        <w:tc>
          <w:tcPr>
            <w:tcW w:w="927" w:type="pct"/>
          </w:tcPr>
          <w:p w14:paraId="29CB7523" w14:textId="65D0B9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Interruption during Scell activation requirements for </w:t>
            </w:r>
            <w:r>
              <w:rPr>
                <w:sz w:val="16"/>
              </w:rPr>
              <w:lastRenderedPageBreak/>
              <w:t>SCells operating with CCA</w:t>
            </w:r>
          </w:p>
        </w:tc>
        <w:tc>
          <w:tcPr>
            <w:tcW w:w="829" w:type="pct"/>
          </w:tcPr>
          <w:p w14:paraId="7D598BD7" w14:textId="13792C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336" w:type="pct"/>
          </w:tcPr>
          <w:p w14:paraId="6F56A5EC" w14:textId="2ABBC3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A284173" w14:textId="0034BC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2163</w:t>
            </w:r>
          </w:p>
        </w:tc>
        <w:tc>
          <w:tcPr>
            <w:tcW w:w="232" w:type="pct"/>
          </w:tcPr>
          <w:p w14:paraId="2563B63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D5222DC" w14:textId="0225E6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3104BAE" w14:textId="02FA00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334327F" w14:textId="4BE15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7481F545" w14:textId="1E8683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94FA26" w14:textId="77777777" w:rsidTr="000C2718">
        <w:tc>
          <w:tcPr>
            <w:tcW w:w="464" w:type="pct"/>
          </w:tcPr>
          <w:p w14:paraId="7F105132" w14:textId="4F4D54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927" w:type="pct"/>
          </w:tcPr>
          <w:p w14:paraId="3007F509" w14:textId="64BB23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829" w:type="pct"/>
          </w:tcPr>
          <w:p w14:paraId="3C501623" w14:textId="7A5C15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676E1B92" w14:textId="39AAFF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624AE99" w14:textId="7027E0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2164</w:t>
            </w:r>
          </w:p>
        </w:tc>
        <w:tc>
          <w:tcPr>
            <w:tcW w:w="232" w:type="pct"/>
          </w:tcPr>
          <w:p w14:paraId="484ACF0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8F599F5" w14:textId="44C9BB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120385B" w14:textId="0A2C7F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C1EA159" w14:textId="681372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E20A634" w14:textId="4D0F77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C57EA79" w14:textId="77777777" w:rsidTr="000C2718">
        <w:tc>
          <w:tcPr>
            <w:tcW w:w="464" w:type="pct"/>
          </w:tcPr>
          <w:p w14:paraId="42333A7E" w14:textId="23CADC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  <w:tc>
          <w:tcPr>
            <w:tcW w:w="927" w:type="pct"/>
          </w:tcPr>
          <w:p w14:paraId="4257CBE4" w14:textId="388685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829" w:type="pct"/>
          </w:tcPr>
          <w:p w14:paraId="3D35C025" w14:textId="1BC36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52192EDF" w14:textId="3365B7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B27FC47" w14:textId="60386B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2164</w:t>
            </w:r>
          </w:p>
        </w:tc>
        <w:tc>
          <w:tcPr>
            <w:tcW w:w="232" w:type="pct"/>
          </w:tcPr>
          <w:p w14:paraId="3805EC69" w14:textId="6F8FBC0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64B4FF6" w14:textId="782D4D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24765B6" w14:textId="7CF7BD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815CCB0" w14:textId="471C6A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675A400C" w14:textId="283339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9A853F6" w14:textId="77777777" w:rsidTr="000C2718">
        <w:tc>
          <w:tcPr>
            <w:tcW w:w="464" w:type="pct"/>
          </w:tcPr>
          <w:p w14:paraId="738C78CB" w14:textId="39A9D9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R4-2111514</w:t>
            </w:r>
          </w:p>
        </w:tc>
        <w:tc>
          <w:tcPr>
            <w:tcW w:w="927" w:type="pct"/>
          </w:tcPr>
          <w:p w14:paraId="6F0305BE" w14:textId="43F981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829" w:type="pct"/>
          </w:tcPr>
          <w:p w14:paraId="62004FEB" w14:textId="55F4CF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336" w:type="pct"/>
          </w:tcPr>
          <w:p w14:paraId="4106DAFD" w14:textId="2BDA14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F0BF5F9" w14:textId="685D35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2165</w:t>
            </w:r>
          </w:p>
        </w:tc>
        <w:tc>
          <w:tcPr>
            <w:tcW w:w="232" w:type="pct"/>
          </w:tcPr>
          <w:p w14:paraId="48E8380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FBA7E4D" w14:textId="5AD088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08BF8F6" w14:textId="0D1FF5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4DAB68F" w14:textId="1E0CDC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259A407A" w14:textId="6E635E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CA59DB" w14:textId="77777777" w:rsidTr="000C2718">
        <w:tc>
          <w:tcPr>
            <w:tcW w:w="464" w:type="pct"/>
          </w:tcPr>
          <w:p w14:paraId="7724BAB4" w14:textId="70E608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R4-2108168</w:t>
            </w:r>
          </w:p>
        </w:tc>
        <w:tc>
          <w:tcPr>
            <w:tcW w:w="927" w:type="pct"/>
          </w:tcPr>
          <w:p w14:paraId="571B8500" w14:textId="43D22D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829" w:type="pct"/>
          </w:tcPr>
          <w:p w14:paraId="55CA2358" w14:textId="7124C5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6BAD8B6" w14:textId="2AC412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9188D9F" w14:textId="3F00BC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2166</w:t>
            </w:r>
          </w:p>
        </w:tc>
        <w:tc>
          <w:tcPr>
            <w:tcW w:w="232" w:type="pct"/>
          </w:tcPr>
          <w:p w14:paraId="0DFDB58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929A853" w14:textId="1A5A77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E2B5F68" w14:textId="1B9419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0F7D7CC" w14:textId="1BA285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4F1E7DBB" w14:textId="44F249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757C678" w14:textId="77777777" w:rsidTr="000C2718">
        <w:tc>
          <w:tcPr>
            <w:tcW w:w="464" w:type="pct"/>
          </w:tcPr>
          <w:p w14:paraId="40D16FC7" w14:textId="3D65B5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R4-2108169</w:t>
            </w:r>
          </w:p>
        </w:tc>
        <w:tc>
          <w:tcPr>
            <w:tcW w:w="927" w:type="pct"/>
          </w:tcPr>
          <w:p w14:paraId="3DB9FD09" w14:textId="01F94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829" w:type="pct"/>
          </w:tcPr>
          <w:p w14:paraId="232D10A6" w14:textId="527F40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2E463A2" w14:textId="76C86F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ECF0196" w14:textId="0270A7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2167</w:t>
            </w:r>
          </w:p>
        </w:tc>
        <w:tc>
          <w:tcPr>
            <w:tcW w:w="232" w:type="pct"/>
          </w:tcPr>
          <w:p w14:paraId="467CB92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D6CE1A" w14:textId="36E20B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0AD8E3F" w14:textId="18D6CE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36AF5A" w14:textId="03AE88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5F1C678" w14:textId="59C01F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907A0D7" w14:textId="77777777" w:rsidTr="000C2718">
        <w:tc>
          <w:tcPr>
            <w:tcW w:w="464" w:type="pct"/>
          </w:tcPr>
          <w:p w14:paraId="2DF3B873" w14:textId="24B22D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R4-2108172</w:t>
            </w:r>
          </w:p>
        </w:tc>
        <w:tc>
          <w:tcPr>
            <w:tcW w:w="927" w:type="pct"/>
          </w:tcPr>
          <w:p w14:paraId="79F7E97E" w14:textId="6297A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829" w:type="pct"/>
          </w:tcPr>
          <w:p w14:paraId="36C57F2F" w14:textId="6F5117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1AD0404" w14:textId="150A5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57FF467" w14:textId="493A05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2168</w:t>
            </w:r>
          </w:p>
        </w:tc>
        <w:tc>
          <w:tcPr>
            <w:tcW w:w="232" w:type="pct"/>
          </w:tcPr>
          <w:p w14:paraId="48D0034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1AE8B3" w14:textId="51F18C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65E0B6B" w14:textId="3AB4D4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0E8F365" w14:textId="46421A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3CE3658" w14:textId="710B93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5992839" w14:textId="77777777" w:rsidTr="000C2718">
        <w:tc>
          <w:tcPr>
            <w:tcW w:w="464" w:type="pct"/>
          </w:tcPr>
          <w:p w14:paraId="2503B884" w14:textId="4FA8D8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R4-2108173</w:t>
            </w:r>
          </w:p>
        </w:tc>
        <w:tc>
          <w:tcPr>
            <w:tcW w:w="927" w:type="pct"/>
          </w:tcPr>
          <w:p w14:paraId="1ACA5874" w14:textId="1B824B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829" w:type="pct"/>
          </w:tcPr>
          <w:p w14:paraId="5FB00BF7" w14:textId="70905E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FC7FAE9" w14:textId="6D7AF3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5F1CA56" w14:textId="20E772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2169</w:t>
            </w:r>
          </w:p>
        </w:tc>
        <w:tc>
          <w:tcPr>
            <w:tcW w:w="232" w:type="pct"/>
          </w:tcPr>
          <w:p w14:paraId="17EC0B4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7A5C71" w14:textId="6A2C54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239423A" w14:textId="41BB42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9AE897A" w14:textId="47E4CE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37DD086E" w14:textId="2FD958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2BAC5C" w14:textId="77777777" w:rsidTr="000C2718">
        <w:tc>
          <w:tcPr>
            <w:tcW w:w="464" w:type="pct"/>
          </w:tcPr>
          <w:p w14:paraId="56D0D5D5" w14:textId="4A804C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R4-2108174</w:t>
            </w:r>
          </w:p>
        </w:tc>
        <w:tc>
          <w:tcPr>
            <w:tcW w:w="927" w:type="pct"/>
          </w:tcPr>
          <w:p w14:paraId="24A83C06" w14:textId="370730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829" w:type="pct"/>
          </w:tcPr>
          <w:p w14:paraId="65137E61" w14:textId="29E6CF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7E44507" w14:textId="16ACBA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38E5B3" w14:textId="7B7EC3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2170</w:t>
            </w:r>
          </w:p>
        </w:tc>
        <w:tc>
          <w:tcPr>
            <w:tcW w:w="232" w:type="pct"/>
          </w:tcPr>
          <w:p w14:paraId="60D0DAC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66849F" w14:textId="492438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2FAB0A9" w14:textId="0D95A3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65828A0" w14:textId="40A6F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F1B44D0" w14:textId="601B73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783CE67" w14:textId="77777777" w:rsidTr="000C2718">
        <w:tc>
          <w:tcPr>
            <w:tcW w:w="464" w:type="pct"/>
          </w:tcPr>
          <w:p w14:paraId="79A5F537" w14:textId="26921E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R4-2108175</w:t>
            </w:r>
          </w:p>
        </w:tc>
        <w:tc>
          <w:tcPr>
            <w:tcW w:w="927" w:type="pct"/>
          </w:tcPr>
          <w:p w14:paraId="6EBD3896" w14:textId="4EAC19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829" w:type="pct"/>
          </w:tcPr>
          <w:p w14:paraId="6C30CB33" w14:textId="3B6718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6F05558" w14:textId="7D2A96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6D06E782" w14:textId="65CBCF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2171</w:t>
            </w:r>
          </w:p>
        </w:tc>
        <w:tc>
          <w:tcPr>
            <w:tcW w:w="232" w:type="pct"/>
          </w:tcPr>
          <w:p w14:paraId="3CEC5E9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F4895C" w14:textId="56DB03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A468077" w14:textId="2B12B4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DBB1A3D" w14:textId="0791DB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DEA7B2A" w14:textId="0196A9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B02B3ED" w14:textId="77777777" w:rsidTr="000C2718">
        <w:tc>
          <w:tcPr>
            <w:tcW w:w="464" w:type="pct"/>
          </w:tcPr>
          <w:p w14:paraId="70D9393E" w14:textId="71BD5E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927" w:type="pct"/>
          </w:tcPr>
          <w:p w14:paraId="5875EA72" w14:textId="08EA67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829" w:type="pct"/>
          </w:tcPr>
          <w:p w14:paraId="3EAFF90C" w14:textId="239012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FF20ED5" w14:textId="691A03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42FFA8B" w14:textId="260B4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2172</w:t>
            </w:r>
          </w:p>
        </w:tc>
        <w:tc>
          <w:tcPr>
            <w:tcW w:w="232" w:type="pct"/>
          </w:tcPr>
          <w:p w14:paraId="3FAB4F0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A03CA03" w14:textId="1A3138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E69A257" w14:textId="6D5F5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85C7DC" w14:textId="7D9A21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58511E42" w14:textId="1D0024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F64DA0E" w14:textId="77777777" w:rsidTr="000C2718">
        <w:tc>
          <w:tcPr>
            <w:tcW w:w="464" w:type="pct"/>
          </w:tcPr>
          <w:p w14:paraId="2105EFF6" w14:textId="1B0E29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  <w:tc>
          <w:tcPr>
            <w:tcW w:w="927" w:type="pct"/>
          </w:tcPr>
          <w:p w14:paraId="7BD37C0B" w14:textId="094F42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829" w:type="pct"/>
          </w:tcPr>
          <w:p w14:paraId="7B4A9D5D" w14:textId="40B317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8840439" w14:textId="31A1F7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BA30041" w14:textId="2DABC3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2172</w:t>
            </w:r>
          </w:p>
        </w:tc>
        <w:tc>
          <w:tcPr>
            <w:tcW w:w="232" w:type="pct"/>
          </w:tcPr>
          <w:p w14:paraId="374DC010" w14:textId="316D161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CCE08CB" w14:textId="40F4FC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7342B90" w14:textId="117BD8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77808A8" w14:textId="572C1F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2F0EA9A" w14:textId="52D29B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E6A613" w14:textId="77777777" w:rsidTr="000C2718">
        <w:tc>
          <w:tcPr>
            <w:tcW w:w="464" w:type="pct"/>
          </w:tcPr>
          <w:p w14:paraId="27658F64" w14:textId="5B7E25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R4-2108177</w:t>
            </w:r>
          </w:p>
        </w:tc>
        <w:tc>
          <w:tcPr>
            <w:tcW w:w="927" w:type="pct"/>
          </w:tcPr>
          <w:p w14:paraId="7E3AC412" w14:textId="117E2A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829" w:type="pct"/>
          </w:tcPr>
          <w:p w14:paraId="2F80D117" w14:textId="303DE7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BE21E38" w14:textId="51ED9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CAE3365" w14:textId="22D86B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2173</w:t>
            </w:r>
          </w:p>
        </w:tc>
        <w:tc>
          <w:tcPr>
            <w:tcW w:w="232" w:type="pct"/>
          </w:tcPr>
          <w:p w14:paraId="31F676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7326052" w14:textId="63AF3A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2A61576" w14:textId="545D8D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8922A61" w14:textId="23F9BC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694" w:type="pct"/>
          </w:tcPr>
          <w:p w14:paraId="1A70B544" w14:textId="3EB73B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FA6A005" w14:textId="77777777" w:rsidTr="000C2718">
        <w:tc>
          <w:tcPr>
            <w:tcW w:w="464" w:type="pct"/>
          </w:tcPr>
          <w:p w14:paraId="608719C0" w14:textId="2655A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R4-2108180</w:t>
            </w:r>
          </w:p>
        </w:tc>
        <w:tc>
          <w:tcPr>
            <w:tcW w:w="927" w:type="pct"/>
          </w:tcPr>
          <w:p w14:paraId="39F3CC58" w14:textId="3F3C50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R16</w:t>
            </w:r>
          </w:p>
        </w:tc>
        <w:tc>
          <w:tcPr>
            <w:tcW w:w="829" w:type="pct"/>
          </w:tcPr>
          <w:p w14:paraId="58F30D88" w14:textId="07EFB2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7F5AF1C5" w14:textId="1196EE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EFA0AD3" w14:textId="664706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2174</w:t>
            </w:r>
          </w:p>
        </w:tc>
        <w:tc>
          <w:tcPr>
            <w:tcW w:w="232" w:type="pct"/>
          </w:tcPr>
          <w:p w14:paraId="397E2F0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8DEC203" w14:textId="4DC5AA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4C5B5D8" w14:textId="332A87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FDE079F" w14:textId="018BF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43D724AB" w14:textId="70B934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18E848" w14:textId="77777777" w:rsidTr="000C2718">
        <w:tc>
          <w:tcPr>
            <w:tcW w:w="464" w:type="pct"/>
          </w:tcPr>
          <w:p w14:paraId="196708A9" w14:textId="7C940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R4-2108181</w:t>
            </w:r>
          </w:p>
        </w:tc>
        <w:tc>
          <w:tcPr>
            <w:tcW w:w="927" w:type="pct"/>
          </w:tcPr>
          <w:p w14:paraId="20C3F2C5" w14:textId="55A87B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R17</w:t>
            </w:r>
          </w:p>
        </w:tc>
        <w:tc>
          <w:tcPr>
            <w:tcW w:w="829" w:type="pct"/>
          </w:tcPr>
          <w:p w14:paraId="18452BF6" w14:textId="3B8691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30B43F48" w14:textId="349034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0DEC6881" w14:textId="1B4B4B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2175</w:t>
            </w:r>
          </w:p>
        </w:tc>
        <w:tc>
          <w:tcPr>
            <w:tcW w:w="232" w:type="pct"/>
          </w:tcPr>
          <w:p w14:paraId="4171CAF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5837497" w14:textId="328C16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F1C940E" w14:textId="4337F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668B6B3" w14:textId="55573E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694" w:type="pct"/>
          </w:tcPr>
          <w:p w14:paraId="5A35D428" w14:textId="0EF356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6B5C0B6" w14:textId="77777777" w:rsidTr="000C2718">
        <w:tc>
          <w:tcPr>
            <w:tcW w:w="464" w:type="pct"/>
          </w:tcPr>
          <w:p w14:paraId="1A0B1E94" w14:textId="75AECD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R4-2108182</w:t>
            </w:r>
          </w:p>
        </w:tc>
        <w:tc>
          <w:tcPr>
            <w:tcW w:w="927" w:type="pct"/>
          </w:tcPr>
          <w:p w14:paraId="37A0D1CF" w14:textId="4E06C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829" w:type="pct"/>
          </w:tcPr>
          <w:p w14:paraId="2F9DB4F6" w14:textId="75C84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336" w:type="pct"/>
          </w:tcPr>
          <w:p w14:paraId="50341523" w14:textId="1F46E0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91BBC66" w14:textId="7D29A7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2176</w:t>
            </w:r>
          </w:p>
        </w:tc>
        <w:tc>
          <w:tcPr>
            <w:tcW w:w="232" w:type="pct"/>
          </w:tcPr>
          <w:p w14:paraId="3817895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FCCB35" w14:textId="421473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20CB313" w14:textId="2598E8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C3EE5CC" w14:textId="7611F8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694" w:type="pct"/>
          </w:tcPr>
          <w:p w14:paraId="4402B3BA" w14:textId="2A6F6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CC1724" w14:textId="77777777" w:rsidTr="000C2718">
        <w:tc>
          <w:tcPr>
            <w:tcW w:w="464" w:type="pct"/>
          </w:tcPr>
          <w:p w14:paraId="67699E24" w14:textId="28A0B4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R4-2108183</w:t>
            </w:r>
          </w:p>
        </w:tc>
        <w:tc>
          <w:tcPr>
            <w:tcW w:w="927" w:type="pct"/>
          </w:tcPr>
          <w:p w14:paraId="59E4B686" w14:textId="383FCF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829" w:type="pct"/>
          </w:tcPr>
          <w:p w14:paraId="363B1EA7" w14:textId="031690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336" w:type="pct"/>
          </w:tcPr>
          <w:p w14:paraId="1513BCB2" w14:textId="13ACAD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13AABD7" w14:textId="628BDB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2177</w:t>
            </w:r>
          </w:p>
        </w:tc>
        <w:tc>
          <w:tcPr>
            <w:tcW w:w="232" w:type="pct"/>
          </w:tcPr>
          <w:p w14:paraId="32DF334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BEA194" w14:textId="2A686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749777E" w14:textId="030A6F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879F69D" w14:textId="426974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694" w:type="pct"/>
          </w:tcPr>
          <w:p w14:paraId="09F6B6B6" w14:textId="62AD7D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4D62DD6" w14:textId="77777777" w:rsidTr="000C2718">
        <w:tc>
          <w:tcPr>
            <w:tcW w:w="464" w:type="pct"/>
          </w:tcPr>
          <w:p w14:paraId="46170B5E" w14:textId="27A910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R4-2108237</w:t>
            </w:r>
          </w:p>
        </w:tc>
        <w:tc>
          <w:tcPr>
            <w:tcW w:w="927" w:type="pct"/>
          </w:tcPr>
          <w:p w14:paraId="7D1BF9C6" w14:textId="1BEC83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829" w:type="pct"/>
          </w:tcPr>
          <w:p w14:paraId="354A1EF6" w14:textId="5B8221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77928AEC" w14:textId="2A5765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4BE86B7B" w14:textId="75E4F9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2178</w:t>
            </w:r>
          </w:p>
        </w:tc>
        <w:tc>
          <w:tcPr>
            <w:tcW w:w="232" w:type="pct"/>
          </w:tcPr>
          <w:p w14:paraId="2E702F5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D403E7" w14:textId="6C45E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0A687B8" w14:textId="518E4A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FB1464F" w14:textId="5AD2E1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1EE2FB7A" w14:textId="671D11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5182CC2" w14:textId="77777777" w:rsidTr="000C2718">
        <w:tc>
          <w:tcPr>
            <w:tcW w:w="464" w:type="pct"/>
          </w:tcPr>
          <w:p w14:paraId="0F78D412" w14:textId="2B79CC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  <w:tc>
          <w:tcPr>
            <w:tcW w:w="927" w:type="pct"/>
          </w:tcPr>
          <w:p w14:paraId="296C7422" w14:textId="7A968D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829" w:type="pct"/>
          </w:tcPr>
          <w:p w14:paraId="40AFFBAB" w14:textId="7CCCD0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A569541" w14:textId="586EF0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6A8B90E" w14:textId="331665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2178</w:t>
            </w:r>
          </w:p>
        </w:tc>
        <w:tc>
          <w:tcPr>
            <w:tcW w:w="232" w:type="pct"/>
          </w:tcPr>
          <w:p w14:paraId="31D00AC7" w14:textId="7D4BDC2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53A5315" w14:textId="6248F7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991F77C" w14:textId="2457E3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FD04C5A" w14:textId="5AB88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250DFFB9" w14:textId="73CC69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139DC2" w14:textId="77777777" w:rsidTr="000C2718">
        <w:tc>
          <w:tcPr>
            <w:tcW w:w="464" w:type="pct"/>
          </w:tcPr>
          <w:p w14:paraId="7D772516" w14:textId="6C97FB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R4-2108238</w:t>
            </w:r>
          </w:p>
        </w:tc>
        <w:tc>
          <w:tcPr>
            <w:tcW w:w="927" w:type="pct"/>
          </w:tcPr>
          <w:p w14:paraId="5ED6C656" w14:textId="1D9C6B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829" w:type="pct"/>
          </w:tcPr>
          <w:p w14:paraId="7083A921" w14:textId="14CAB5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05FC59AB" w14:textId="3F9F5E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D08A035" w14:textId="600AA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2179</w:t>
            </w:r>
          </w:p>
        </w:tc>
        <w:tc>
          <w:tcPr>
            <w:tcW w:w="232" w:type="pct"/>
          </w:tcPr>
          <w:p w14:paraId="0EF6D5B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728E40" w14:textId="146621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BC7F7E0" w14:textId="2D2188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17D4948" w14:textId="7A8C8F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694" w:type="pct"/>
          </w:tcPr>
          <w:p w14:paraId="7E712133" w14:textId="7D664B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0C15E8" w14:textId="77777777" w:rsidTr="000C2718">
        <w:tc>
          <w:tcPr>
            <w:tcW w:w="464" w:type="pct"/>
          </w:tcPr>
          <w:p w14:paraId="55E691C4" w14:textId="3AB12C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R4-2108419</w:t>
            </w:r>
          </w:p>
        </w:tc>
        <w:tc>
          <w:tcPr>
            <w:tcW w:w="927" w:type="pct"/>
          </w:tcPr>
          <w:p w14:paraId="0972E1DA" w14:textId="3A0959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829" w:type="pct"/>
          </w:tcPr>
          <w:p w14:paraId="174F0CEA" w14:textId="13C9D4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336" w:type="pct"/>
          </w:tcPr>
          <w:p w14:paraId="4EAF20A2" w14:textId="40DF4D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F83C676" w14:textId="519E83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2180</w:t>
            </w:r>
          </w:p>
        </w:tc>
        <w:tc>
          <w:tcPr>
            <w:tcW w:w="232" w:type="pct"/>
          </w:tcPr>
          <w:p w14:paraId="6D616E0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DC65E6D" w14:textId="49359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E2166D2" w14:textId="2880FC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2725D5A" w14:textId="775513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28744872" w14:textId="15EAE6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860CBE7" w14:textId="77777777" w:rsidTr="000C2718">
        <w:tc>
          <w:tcPr>
            <w:tcW w:w="464" w:type="pct"/>
          </w:tcPr>
          <w:p w14:paraId="1868D84D" w14:textId="547B12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R4-2108028</w:t>
            </w:r>
          </w:p>
        </w:tc>
        <w:tc>
          <w:tcPr>
            <w:tcW w:w="927" w:type="pct"/>
          </w:tcPr>
          <w:p w14:paraId="093EC5B6" w14:textId="108140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829" w:type="pct"/>
          </w:tcPr>
          <w:p w14:paraId="48339263" w14:textId="499D92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336" w:type="pct"/>
          </w:tcPr>
          <w:p w14:paraId="7D83AD70" w14:textId="3CFB3B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FA19AD9" w14:textId="0D1CE2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2181</w:t>
            </w:r>
          </w:p>
        </w:tc>
        <w:tc>
          <w:tcPr>
            <w:tcW w:w="232" w:type="pct"/>
          </w:tcPr>
          <w:p w14:paraId="35BE45B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85FB09" w14:textId="28299F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1FC7BE3" w14:textId="5FE7B6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E29715B" w14:textId="574E9A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694" w:type="pct"/>
          </w:tcPr>
          <w:p w14:paraId="56EE8B3F" w14:textId="7D8B6E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6195580" w14:textId="77777777" w:rsidTr="000C2718">
        <w:tc>
          <w:tcPr>
            <w:tcW w:w="464" w:type="pct"/>
          </w:tcPr>
          <w:p w14:paraId="77FB2AF3" w14:textId="34F1DC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R4-2108330</w:t>
            </w:r>
          </w:p>
        </w:tc>
        <w:tc>
          <w:tcPr>
            <w:tcW w:w="927" w:type="pct"/>
          </w:tcPr>
          <w:p w14:paraId="79AB916D" w14:textId="3DA5F6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829" w:type="pct"/>
          </w:tcPr>
          <w:p w14:paraId="45F70B31" w14:textId="22EA41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336" w:type="pct"/>
          </w:tcPr>
          <w:p w14:paraId="317535BC" w14:textId="0FEE2F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789B4C74" w14:textId="3FA5F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2182</w:t>
            </w:r>
          </w:p>
        </w:tc>
        <w:tc>
          <w:tcPr>
            <w:tcW w:w="232" w:type="pct"/>
          </w:tcPr>
          <w:p w14:paraId="78D0F2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E89CAC" w14:textId="5C802D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0CF15A1" w14:textId="3C602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37D7C3D" w14:textId="4FD1A8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694" w:type="pct"/>
          </w:tcPr>
          <w:p w14:paraId="5013E3DC" w14:textId="39416C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DC549DF" w14:textId="77777777" w:rsidTr="000C2718">
        <w:tc>
          <w:tcPr>
            <w:tcW w:w="464" w:type="pct"/>
          </w:tcPr>
          <w:p w14:paraId="6BFDCCC7" w14:textId="34AFC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R4-2108300</w:t>
            </w:r>
          </w:p>
        </w:tc>
        <w:tc>
          <w:tcPr>
            <w:tcW w:w="927" w:type="pct"/>
          </w:tcPr>
          <w:p w14:paraId="02A5CD15" w14:textId="56278A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829" w:type="pct"/>
          </w:tcPr>
          <w:p w14:paraId="2DB94990" w14:textId="45EB82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336" w:type="pct"/>
          </w:tcPr>
          <w:p w14:paraId="3847F63A" w14:textId="76E86F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3BBDE28B" w14:textId="4E18F8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2183</w:t>
            </w:r>
          </w:p>
        </w:tc>
        <w:tc>
          <w:tcPr>
            <w:tcW w:w="232" w:type="pct"/>
          </w:tcPr>
          <w:p w14:paraId="7EA8AF4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85A481C" w14:textId="2EF13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A8D2EEB" w14:textId="7613B4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54DB18F" w14:textId="6D0131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694" w:type="pct"/>
          </w:tcPr>
          <w:p w14:paraId="10A179AB" w14:textId="61C583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E79ED45" w14:textId="77777777" w:rsidTr="000C2718">
        <w:tc>
          <w:tcPr>
            <w:tcW w:w="464" w:type="pct"/>
          </w:tcPr>
          <w:p w14:paraId="2A0744AA" w14:textId="269068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R4-2108301</w:t>
            </w:r>
          </w:p>
        </w:tc>
        <w:tc>
          <w:tcPr>
            <w:tcW w:w="927" w:type="pct"/>
          </w:tcPr>
          <w:p w14:paraId="73E1F46A" w14:textId="0CFF26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829" w:type="pct"/>
          </w:tcPr>
          <w:p w14:paraId="3E6A6B5D" w14:textId="3375AB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336" w:type="pct"/>
          </w:tcPr>
          <w:p w14:paraId="13A59525" w14:textId="444189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5257756C" w14:textId="213EDD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2184</w:t>
            </w:r>
          </w:p>
        </w:tc>
        <w:tc>
          <w:tcPr>
            <w:tcW w:w="232" w:type="pct"/>
          </w:tcPr>
          <w:p w14:paraId="004086E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851201" w14:textId="03B5B4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A109D62" w14:textId="6CCDC1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A72ABD7" w14:textId="2C85D4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694" w:type="pct"/>
          </w:tcPr>
          <w:p w14:paraId="4C373F08" w14:textId="25311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F6686B" w14:textId="77777777" w:rsidTr="000C2718">
        <w:tc>
          <w:tcPr>
            <w:tcW w:w="464" w:type="pct"/>
          </w:tcPr>
          <w:p w14:paraId="0F44BAAC" w14:textId="621097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R4-2108042</w:t>
            </w:r>
          </w:p>
        </w:tc>
        <w:tc>
          <w:tcPr>
            <w:tcW w:w="927" w:type="pct"/>
          </w:tcPr>
          <w:p w14:paraId="5ABA194C" w14:textId="319D7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RRM requirements for band n262 in 38.133</w:t>
            </w:r>
          </w:p>
        </w:tc>
        <w:tc>
          <w:tcPr>
            <w:tcW w:w="829" w:type="pct"/>
          </w:tcPr>
          <w:p w14:paraId="30695705" w14:textId="016CB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43C2F8F" w14:textId="42C1CE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42" w:type="pct"/>
          </w:tcPr>
          <w:p w14:paraId="23F96B80" w14:textId="200AE6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2185</w:t>
            </w:r>
          </w:p>
        </w:tc>
        <w:tc>
          <w:tcPr>
            <w:tcW w:w="232" w:type="pct"/>
          </w:tcPr>
          <w:p w14:paraId="329DCC3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B03517" w14:textId="5D31D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4F1AEC4" w14:textId="5C0039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6CA4EE6" w14:textId="0FA368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NR_47GHz_Band-Core, NR_47GHz_Band-Perf</w:t>
            </w:r>
          </w:p>
        </w:tc>
        <w:tc>
          <w:tcPr>
            <w:tcW w:w="694" w:type="pct"/>
          </w:tcPr>
          <w:p w14:paraId="5A41A226" w14:textId="0AFF6A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6CAC53A" w14:textId="77777777" w:rsidTr="000C2718">
        <w:tc>
          <w:tcPr>
            <w:tcW w:w="464" w:type="pct"/>
          </w:tcPr>
          <w:p w14:paraId="009913D3" w14:textId="5BFD2F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  <w:tc>
          <w:tcPr>
            <w:tcW w:w="927" w:type="pct"/>
          </w:tcPr>
          <w:p w14:paraId="0B9A34C9" w14:textId="1B0A2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829" w:type="pct"/>
          </w:tcPr>
          <w:p w14:paraId="35E7C02A" w14:textId="6FFB13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16C3D2A1" w14:textId="0E270D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38.1334</w:t>
            </w:r>
          </w:p>
        </w:tc>
        <w:tc>
          <w:tcPr>
            <w:tcW w:w="242" w:type="pct"/>
          </w:tcPr>
          <w:p w14:paraId="717431AB" w14:textId="0B3834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1858</w:t>
            </w:r>
          </w:p>
        </w:tc>
        <w:tc>
          <w:tcPr>
            <w:tcW w:w="232" w:type="pct"/>
          </w:tcPr>
          <w:p w14:paraId="11A25C65" w14:textId="063F0CD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CBF3821" w14:textId="3BDB66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ED90E9F" w14:textId="6AFDB5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812D24A" w14:textId="221706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251A2359" w14:textId="685188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556CC9" w14:textId="77777777" w:rsidTr="000C2718">
        <w:tc>
          <w:tcPr>
            <w:tcW w:w="464" w:type="pct"/>
          </w:tcPr>
          <w:p w14:paraId="0ABB0C01" w14:textId="183B4C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R4-2109395</w:t>
            </w:r>
          </w:p>
        </w:tc>
        <w:tc>
          <w:tcPr>
            <w:tcW w:w="927" w:type="pct"/>
          </w:tcPr>
          <w:p w14:paraId="44C844AD" w14:textId="35E885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829" w:type="pct"/>
          </w:tcPr>
          <w:p w14:paraId="51FF712C" w14:textId="344F67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FA57408" w14:textId="653D4D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196148F3" w14:textId="7BC1C5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0206</w:t>
            </w:r>
          </w:p>
        </w:tc>
        <w:tc>
          <w:tcPr>
            <w:tcW w:w="232" w:type="pct"/>
          </w:tcPr>
          <w:p w14:paraId="4438574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797086" w14:textId="53C7D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DDE98D4" w14:textId="348A64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F99AFD1" w14:textId="3C4DC7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NR_RF_FR1-Perf</w:t>
            </w:r>
          </w:p>
        </w:tc>
        <w:tc>
          <w:tcPr>
            <w:tcW w:w="694" w:type="pct"/>
          </w:tcPr>
          <w:p w14:paraId="35FAC49C" w14:textId="0EEACA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865EF6D" w14:textId="77777777" w:rsidTr="000C2718">
        <w:tc>
          <w:tcPr>
            <w:tcW w:w="464" w:type="pct"/>
          </w:tcPr>
          <w:p w14:paraId="218F5E98" w14:textId="199EF2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R4-2109396</w:t>
            </w:r>
          </w:p>
        </w:tc>
        <w:tc>
          <w:tcPr>
            <w:tcW w:w="927" w:type="pct"/>
          </w:tcPr>
          <w:p w14:paraId="142CBE5E" w14:textId="01CBEF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829" w:type="pct"/>
          </w:tcPr>
          <w:p w14:paraId="138FEB20" w14:textId="07BA75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33BEF56" w14:textId="174D5C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7D597F5E" w14:textId="0DEE18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232" w:type="pct"/>
          </w:tcPr>
          <w:p w14:paraId="6D78442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9DAF0D2" w14:textId="023E2A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F5576BE" w14:textId="25FEAF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CB91152" w14:textId="36A42E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NR_RF_FR1-Perf</w:t>
            </w:r>
          </w:p>
        </w:tc>
        <w:tc>
          <w:tcPr>
            <w:tcW w:w="694" w:type="pct"/>
          </w:tcPr>
          <w:p w14:paraId="52DA3667" w14:textId="53934C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1A81012" w14:textId="77777777" w:rsidTr="000C2718">
        <w:tc>
          <w:tcPr>
            <w:tcW w:w="464" w:type="pct"/>
          </w:tcPr>
          <w:p w14:paraId="198A8EB9" w14:textId="177D45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R4-2109598</w:t>
            </w:r>
          </w:p>
        </w:tc>
        <w:tc>
          <w:tcPr>
            <w:tcW w:w="927" w:type="pct"/>
          </w:tcPr>
          <w:p w14:paraId="73920AFF" w14:textId="3BDB4E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(catB)</w:t>
            </w:r>
          </w:p>
        </w:tc>
        <w:tc>
          <w:tcPr>
            <w:tcW w:w="829" w:type="pct"/>
          </w:tcPr>
          <w:p w14:paraId="44BCD6E4" w14:textId="6763B5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B8CC538" w14:textId="773AA3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276A766" w14:textId="1F957A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232" w:type="pct"/>
          </w:tcPr>
          <w:p w14:paraId="1D00B4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F1647D6" w14:textId="448D7A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4CEBADA" w14:textId="02A26E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9E31C6F" w14:textId="2C6E50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38C67CA1" w14:textId="1F2521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E6D7D2E" w14:textId="77777777" w:rsidTr="000C2718">
        <w:tc>
          <w:tcPr>
            <w:tcW w:w="464" w:type="pct"/>
          </w:tcPr>
          <w:p w14:paraId="79546F2D" w14:textId="496859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R4-2109599</w:t>
            </w:r>
          </w:p>
        </w:tc>
        <w:tc>
          <w:tcPr>
            <w:tcW w:w="927" w:type="pct"/>
          </w:tcPr>
          <w:p w14:paraId="373A18F8" w14:textId="4333E8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(catA)</w:t>
            </w:r>
          </w:p>
        </w:tc>
        <w:tc>
          <w:tcPr>
            <w:tcW w:w="829" w:type="pct"/>
          </w:tcPr>
          <w:p w14:paraId="4ADCB33E" w14:textId="3963B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FD52080" w14:textId="4083B3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7E4C9335" w14:textId="178CB9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232" w:type="pct"/>
          </w:tcPr>
          <w:p w14:paraId="5AB847B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AA54F03" w14:textId="0CC314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2D5241E" w14:textId="32ECA1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D780AC" w14:textId="3AF24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576FFDEE" w14:textId="7BA619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C272BBF" w14:textId="77777777" w:rsidTr="000C2718">
        <w:tc>
          <w:tcPr>
            <w:tcW w:w="464" w:type="pct"/>
          </w:tcPr>
          <w:p w14:paraId="1A54DE44" w14:textId="55C5FC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R4-2109604</w:t>
            </w:r>
          </w:p>
        </w:tc>
        <w:tc>
          <w:tcPr>
            <w:tcW w:w="927" w:type="pct"/>
          </w:tcPr>
          <w:p w14:paraId="44DF86CF" w14:textId="2771CA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(catF)</w:t>
            </w:r>
          </w:p>
        </w:tc>
        <w:tc>
          <w:tcPr>
            <w:tcW w:w="829" w:type="pct"/>
          </w:tcPr>
          <w:p w14:paraId="4E437E34" w14:textId="537AEE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E4D63EA" w14:textId="2E2EC9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9FEC560" w14:textId="53F54E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232" w:type="pct"/>
          </w:tcPr>
          <w:p w14:paraId="4DE6C4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12E6CD" w14:textId="04C404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52D1FC9" w14:textId="6EEA0C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F294FA4" w14:textId="23F275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2EE11674" w14:textId="2799E9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0EBC2B10" w14:textId="77777777" w:rsidTr="000C2718">
        <w:tc>
          <w:tcPr>
            <w:tcW w:w="464" w:type="pct"/>
          </w:tcPr>
          <w:p w14:paraId="2DB35B7A" w14:textId="63CCBF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R4-2109607</w:t>
            </w:r>
          </w:p>
        </w:tc>
        <w:tc>
          <w:tcPr>
            <w:tcW w:w="927" w:type="pct"/>
          </w:tcPr>
          <w:p w14:paraId="54C92AB7" w14:textId="40D7D4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(catA)</w:t>
            </w:r>
          </w:p>
        </w:tc>
        <w:tc>
          <w:tcPr>
            <w:tcW w:w="829" w:type="pct"/>
          </w:tcPr>
          <w:p w14:paraId="44788EB0" w14:textId="32F72C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006D877" w14:textId="4F7668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1AB47F8" w14:textId="0C8C7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232" w:type="pct"/>
          </w:tcPr>
          <w:p w14:paraId="22F4967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3C1A03" w14:textId="0377BD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8BEAEF8" w14:textId="23B276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64B3DAE" w14:textId="106B4D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1F8A1108" w14:textId="7F7C61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B0CC289" w14:textId="77777777" w:rsidTr="000C2718">
        <w:tc>
          <w:tcPr>
            <w:tcW w:w="464" w:type="pct"/>
          </w:tcPr>
          <w:p w14:paraId="798ED9EE" w14:textId="438FD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R4-2109708</w:t>
            </w:r>
          </w:p>
        </w:tc>
        <w:tc>
          <w:tcPr>
            <w:tcW w:w="927" w:type="pct"/>
          </w:tcPr>
          <w:p w14:paraId="784B76F8" w14:textId="7F8FD0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829" w:type="pct"/>
          </w:tcPr>
          <w:p w14:paraId="021FFD83" w14:textId="4B4C83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204D2FFB" w14:textId="515CCD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C367C2A" w14:textId="704048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232" w:type="pct"/>
          </w:tcPr>
          <w:p w14:paraId="614628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974C1C" w14:textId="6D2FE1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64FA4A3" w14:textId="60EC78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86BF295" w14:textId="6ACCFD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0461126" w14:textId="552F56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7892BF3" w14:textId="77777777" w:rsidTr="000C2718">
        <w:tc>
          <w:tcPr>
            <w:tcW w:w="464" w:type="pct"/>
          </w:tcPr>
          <w:p w14:paraId="6B62F3DB" w14:textId="7467F0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R4-2109709</w:t>
            </w:r>
          </w:p>
        </w:tc>
        <w:tc>
          <w:tcPr>
            <w:tcW w:w="927" w:type="pct"/>
          </w:tcPr>
          <w:p w14:paraId="4E3208BA" w14:textId="52948F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829" w:type="pct"/>
          </w:tcPr>
          <w:p w14:paraId="70859E42" w14:textId="28578B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5115503F" w14:textId="4186F0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9B46DE8" w14:textId="70C7D9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232" w:type="pct"/>
          </w:tcPr>
          <w:p w14:paraId="59E942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9AFEEC" w14:textId="3DE9E9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9328525" w14:textId="51B64A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22A9504" w14:textId="59464A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06A37341" w14:textId="78A6B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AEE0853" w14:textId="77777777" w:rsidTr="000C2718">
        <w:tc>
          <w:tcPr>
            <w:tcW w:w="464" w:type="pct"/>
          </w:tcPr>
          <w:p w14:paraId="5E7F9A8B" w14:textId="58C22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R4-2109801</w:t>
            </w:r>
          </w:p>
        </w:tc>
        <w:tc>
          <w:tcPr>
            <w:tcW w:w="927" w:type="pct"/>
          </w:tcPr>
          <w:p w14:paraId="6058AF18" w14:textId="2C77D5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829" w:type="pct"/>
          </w:tcPr>
          <w:p w14:paraId="45421B70" w14:textId="0C3E0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14236ADC" w14:textId="43C54B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2DC7453A" w14:textId="02F317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232" w:type="pct"/>
          </w:tcPr>
          <w:p w14:paraId="50B78A9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C4D0931" w14:textId="42EBF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2666F13" w14:textId="716582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EBFF050" w14:textId="5E4BA7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347300AF" w14:textId="175301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7429C6" w14:textId="77777777" w:rsidTr="000C2718">
        <w:tc>
          <w:tcPr>
            <w:tcW w:w="464" w:type="pct"/>
          </w:tcPr>
          <w:p w14:paraId="6BEB853F" w14:textId="537344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R4-2109802</w:t>
            </w:r>
          </w:p>
        </w:tc>
        <w:tc>
          <w:tcPr>
            <w:tcW w:w="927" w:type="pct"/>
          </w:tcPr>
          <w:p w14:paraId="4563C35D" w14:textId="08227A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829" w:type="pct"/>
          </w:tcPr>
          <w:p w14:paraId="1F4A9BD5" w14:textId="2DCE1B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0C48F414" w14:textId="571462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65C8517F" w14:textId="441934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232" w:type="pct"/>
          </w:tcPr>
          <w:p w14:paraId="50EB51B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EABF9B4" w14:textId="15FDF7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6976F1E" w14:textId="4B18F7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A8EAE24" w14:textId="17CF42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1EBB3F32" w14:textId="053906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A8C35B" w14:textId="77777777" w:rsidTr="000C2718">
        <w:tc>
          <w:tcPr>
            <w:tcW w:w="464" w:type="pct"/>
          </w:tcPr>
          <w:p w14:paraId="4C217C8B" w14:textId="475B46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R4-2109828</w:t>
            </w:r>
          </w:p>
        </w:tc>
        <w:tc>
          <w:tcPr>
            <w:tcW w:w="927" w:type="pct"/>
          </w:tcPr>
          <w:p w14:paraId="3BB3CCFE" w14:textId="13ABE7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829" w:type="pct"/>
          </w:tcPr>
          <w:p w14:paraId="7BCC06B5" w14:textId="44D830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D2A572C" w14:textId="34B77A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C5F11EB" w14:textId="7DEEC0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232" w:type="pct"/>
          </w:tcPr>
          <w:p w14:paraId="263F438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0E861B" w14:textId="4B58C0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C3BA183" w14:textId="26E4BE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6AFE10D" w14:textId="305EFF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4598DFC" w14:textId="478C54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7EA0AA1" w14:textId="77777777" w:rsidTr="000C2718">
        <w:tc>
          <w:tcPr>
            <w:tcW w:w="464" w:type="pct"/>
          </w:tcPr>
          <w:p w14:paraId="5944AE37" w14:textId="58A685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  <w:tc>
          <w:tcPr>
            <w:tcW w:w="927" w:type="pct"/>
          </w:tcPr>
          <w:p w14:paraId="3ADC50BE" w14:textId="074CF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829" w:type="pct"/>
          </w:tcPr>
          <w:p w14:paraId="31125DEB" w14:textId="2F7714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8A9D27F" w14:textId="0662CA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15FD089D" w14:textId="16FAEE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232" w:type="pct"/>
          </w:tcPr>
          <w:p w14:paraId="27402489" w14:textId="33AB59C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2C669C5" w14:textId="4F9FDC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0D487C6" w14:textId="42DD86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469B5A3" w14:textId="476FAF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669E7B0" w14:textId="22BCEE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6F2CB54" w14:textId="77777777" w:rsidTr="000C2718">
        <w:tc>
          <w:tcPr>
            <w:tcW w:w="464" w:type="pct"/>
          </w:tcPr>
          <w:p w14:paraId="4DE66101" w14:textId="1B6F14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R4-2109829</w:t>
            </w:r>
          </w:p>
        </w:tc>
        <w:tc>
          <w:tcPr>
            <w:tcW w:w="927" w:type="pct"/>
          </w:tcPr>
          <w:p w14:paraId="1A2446A5" w14:textId="0F67F6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829" w:type="pct"/>
          </w:tcPr>
          <w:p w14:paraId="7CB6F544" w14:textId="226A2D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1EC1CEE" w14:textId="5E6FD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2A1E873E" w14:textId="039709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0217</w:t>
            </w:r>
          </w:p>
        </w:tc>
        <w:tc>
          <w:tcPr>
            <w:tcW w:w="232" w:type="pct"/>
          </w:tcPr>
          <w:p w14:paraId="7037128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BCE2640" w14:textId="545104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E9E260F" w14:textId="4317E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427123A" w14:textId="06019E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9F2E974" w14:textId="073261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B6AB2CC" w14:textId="77777777" w:rsidTr="000C2718">
        <w:tc>
          <w:tcPr>
            <w:tcW w:w="464" w:type="pct"/>
          </w:tcPr>
          <w:p w14:paraId="78D1BDAC" w14:textId="1759FD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R4-2109830</w:t>
            </w:r>
          </w:p>
        </w:tc>
        <w:tc>
          <w:tcPr>
            <w:tcW w:w="927" w:type="pct"/>
          </w:tcPr>
          <w:p w14:paraId="21665BAF" w14:textId="725FC7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829" w:type="pct"/>
          </w:tcPr>
          <w:p w14:paraId="6ED80723" w14:textId="5F6657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096BD40" w14:textId="74305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61E7440C" w14:textId="7EC59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0218</w:t>
            </w:r>
          </w:p>
        </w:tc>
        <w:tc>
          <w:tcPr>
            <w:tcW w:w="232" w:type="pct"/>
          </w:tcPr>
          <w:p w14:paraId="002A6D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6BE8692" w14:textId="7E17F1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63D917F" w14:textId="7798FA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30359C8" w14:textId="42D44D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297FA51" w14:textId="65AE25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22DA63" w14:textId="77777777" w:rsidTr="000C2718">
        <w:tc>
          <w:tcPr>
            <w:tcW w:w="464" w:type="pct"/>
          </w:tcPr>
          <w:p w14:paraId="73938236" w14:textId="1C20ED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R4-2110096</w:t>
            </w:r>
          </w:p>
        </w:tc>
        <w:tc>
          <w:tcPr>
            <w:tcW w:w="927" w:type="pct"/>
          </w:tcPr>
          <w:p w14:paraId="7CF746BA" w14:textId="364999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829" w:type="pct"/>
          </w:tcPr>
          <w:p w14:paraId="35614A2D" w14:textId="408248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0677CE2" w14:textId="611E14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D2ED074" w14:textId="5A0B76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232" w:type="pct"/>
          </w:tcPr>
          <w:p w14:paraId="17FFD0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BF92594" w14:textId="04C193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0237CF4" w14:textId="11550D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C7D5C7A" w14:textId="06FDFF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5051AB3B" w14:textId="59326B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14766E6" w14:textId="77777777" w:rsidTr="000C2718">
        <w:tc>
          <w:tcPr>
            <w:tcW w:w="464" w:type="pct"/>
          </w:tcPr>
          <w:p w14:paraId="20F5EBB7" w14:textId="4B433F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  <w:tc>
          <w:tcPr>
            <w:tcW w:w="927" w:type="pct"/>
          </w:tcPr>
          <w:p w14:paraId="1560A1BA" w14:textId="6DDB6E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829" w:type="pct"/>
          </w:tcPr>
          <w:p w14:paraId="372912AB" w14:textId="163D27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DBE0981" w14:textId="431549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E7F7C78" w14:textId="22AFF2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232" w:type="pct"/>
          </w:tcPr>
          <w:p w14:paraId="3BD6E2EF" w14:textId="52F179A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DCCAE69" w14:textId="14D3F6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04BC5D6" w14:textId="22B38E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5F19ED3" w14:textId="5D6040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4166D6B3" w14:textId="50A22C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FED5FE" w14:textId="77777777" w:rsidTr="000C2718">
        <w:tc>
          <w:tcPr>
            <w:tcW w:w="464" w:type="pct"/>
          </w:tcPr>
          <w:p w14:paraId="12B68F8D" w14:textId="776434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R4-2110108</w:t>
            </w:r>
          </w:p>
        </w:tc>
        <w:tc>
          <w:tcPr>
            <w:tcW w:w="927" w:type="pct"/>
          </w:tcPr>
          <w:p w14:paraId="00ADD1E5" w14:textId="5A49CF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829" w:type="pct"/>
          </w:tcPr>
          <w:p w14:paraId="2759DE1D" w14:textId="5CB3AC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DAAC08C" w14:textId="73E2FE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5AA9A12C" w14:textId="66539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232" w:type="pct"/>
          </w:tcPr>
          <w:p w14:paraId="3899032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119E346" w14:textId="300AE8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930EFEA" w14:textId="2D921F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570A4AC" w14:textId="59DF68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6D6A2AF4" w14:textId="6ABC4A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214CD6E" w14:textId="77777777" w:rsidTr="000C2718">
        <w:tc>
          <w:tcPr>
            <w:tcW w:w="464" w:type="pct"/>
          </w:tcPr>
          <w:p w14:paraId="776F0645" w14:textId="2319E8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  <w:tc>
          <w:tcPr>
            <w:tcW w:w="927" w:type="pct"/>
          </w:tcPr>
          <w:p w14:paraId="79508C16" w14:textId="34019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829" w:type="pct"/>
          </w:tcPr>
          <w:p w14:paraId="221B0E1F" w14:textId="3C1C61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2F984EC" w14:textId="27DC4B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96CF40D" w14:textId="49594B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232" w:type="pct"/>
          </w:tcPr>
          <w:p w14:paraId="23DB77E9" w14:textId="01C320A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593E050" w14:textId="35C8D1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5113F86" w14:textId="741A21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1BE9EB9" w14:textId="2974A7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08DBC4AD" w14:textId="7B5471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7BFA963" w14:textId="77777777" w:rsidTr="000C2718">
        <w:tc>
          <w:tcPr>
            <w:tcW w:w="464" w:type="pct"/>
          </w:tcPr>
          <w:p w14:paraId="4AAE9596" w14:textId="2ED1F1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R4-2110135</w:t>
            </w:r>
          </w:p>
        </w:tc>
        <w:tc>
          <w:tcPr>
            <w:tcW w:w="927" w:type="pct"/>
          </w:tcPr>
          <w:p w14:paraId="26AD7DF3" w14:textId="473C50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– Test configurations for NR-U BS conformance tests</w:t>
            </w:r>
          </w:p>
        </w:tc>
        <w:tc>
          <w:tcPr>
            <w:tcW w:w="829" w:type="pct"/>
          </w:tcPr>
          <w:p w14:paraId="68C5A0AD" w14:textId="6FEEA1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0B1FF0B" w14:textId="30B4E5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791F594" w14:textId="26CEFA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0221</w:t>
            </w:r>
          </w:p>
        </w:tc>
        <w:tc>
          <w:tcPr>
            <w:tcW w:w="232" w:type="pct"/>
          </w:tcPr>
          <w:p w14:paraId="45870B8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D21A66" w14:textId="6D67D8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F4BAB85" w14:textId="43D9D2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4FFFFCE" w14:textId="166AAB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1C0570A8" w14:textId="153BF9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17548" w14:paraId="395405D5" w14:textId="77777777" w:rsidTr="000C2718">
        <w:tc>
          <w:tcPr>
            <w:tcW w:w="464" w:type="pct"/>
          </w:tcPr>
          <w:p w14:paraId="494A0201" w14:textId="677085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R4-2110202</w:t>
            </w:r>
          </w:p>
        </w:tc>
        <w:tc>
          <w:tcPr>
            <w:tcW w:w="927" w:type="pct"/>
          </w:tcPr>
          <w:p w14:paraId="373BCEBC" w14:textId="62D160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PUSCH demod requirement error correction (8.2.1)</w:t>
            </w:r>
          </w:p>
        </w:tc>
        <w:tc>
          <w:tcPr>
            <w:tcW w:w="829" w:type="pct"/>
          </w:tcPr>
          <w:p w14:paraId="0C76CB21" w14:textId="155EB9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445B79BE" w14:textId="6DFD4B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45A562D" w14:textId="294F7F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0222</w:t>
            </w:r>
          </w:p>
        </w:tc>
        <w:tc>
          <w:tcPr>
            <w:tcW w:w="232" w:type="pct"/>
          </w:tcPr>
          <w:p w14:paraId="18A8C2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D312383" w14:textId="69CCFD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12C21A6" w14:textId="7820B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513949B" w14:textId="1996D4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B38B3BC" w14:textId="4A544D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1D7F4A" w14:textId="77777777" w:rsidTr="000C2718">
        <w:tc>
          <w:tcPr>
            <w:tcW w:w="464" w:type="pct"/>
          </w:tcPr>
          <w:p w14:paraId="10265FAE" w14:textId="03A8EF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R4-2110206</w:t>
            </w:r>
          </w:p>
        </w:tc>
        <w:tc>
          <w:tcPr>
            <w:tcW w:w="927" w:type="pct"/>
          </w:tcPr>
          <w:p w14:paraId="2B314498" w14:textId="02FCF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829" w:type="pct"/>
          </w:tcPr>
          <w:p w14:paraId="1C213F68" w14:textId="3C983E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428A377F" w14:textId="37AF24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B7FDE40" w14:textId="55176E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232" w:type="pct"/>
          </w:tcPr>
          <w:p w14:paraId="037E124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90A74F" w14:textId="7F0592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66F2FEE" w14:textId="13D87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28E9A13" w14:textId="72657C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3B991DD" w14:textId="3A549F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938B62" w14:textId="77777777" w:rsidTr="000C2718">
        <w:tc>
          <w:tcPr>
            <w:tcW w:w="464" w:type="pct"/>
          </w:tcPr>
          <w:p w14:paraId="7F5B3E7B" w14:textId="6056F5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R4-2110208</w:t>
            </w:r>
          </w:p>
        </w:tc>
        <w:tc>
          <w:tcPr>
            <w:tcW w:w="927" w:type="pct"/>
          </w:tcPr>
          <w:p w14:paraId="6A78EF7D" w14:textId="03118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829" w:type="pct"/>
          </w:tcPr>
          <w:p w14:paraId="3C888386" w14:textId="52D78A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5C2A81D9" w14:textId="31E41A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65C43753" w14:textId="16D211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0224</w:t>
            </w:r>
          </w:p>
        </w:tc>
        <w:tc>
          <w:tcPr>
            <w:tcW w:w="232" w:type="pct"/>
          </w:tcPr>
          <w:p w14:paraId="338B4EA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2556544" w14:textId="13EBD7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11A9A34" w14:textId="59BE0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49A6EB9" w14:textId="692559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39671AC" w14:textId="58E5B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1D22DF" w14:textId="77777777" w:rsidTr="000C2718">
        <w:tc>
          <w:tcPr>
            <w:tcW w:w="464" w:type="pct"/>
          </w:tcPr>
          <w:p w14:paraId="74F7B641" w14:textId="78CF84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R4-2110486</w:t>
            </w:r>
          </w:p>
        </w:tc>
        <w:tc>
          <w:tcPr>
            <w:tcW w:w="927" w:type="pct"/>
          </w:tcPr>
          <w:p w14:paraId="5E17BF57" w14:textId="4C22B0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829" w:type="pct"/>
          </w:tcPr>
          <w:p w14:paraId="501463D1" w14:textId="69C6EA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9462264" w14:textId="0F2516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52A22B85" w14:textId="1CCEED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0225</w:t>
            </w:r>
          </w:p>
        </w:tc>
        <w:tc>
          <w:tcPr>
            <w:tcW w:w="232" w:type="pct"/>
          </w:tcPr>
          <w:p w14:paraId="326C7B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C3786B" w14:textId="49855D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3EF57DF" w14:textId="1C6513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00AC5ED" w14:textId="6CB72E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1857EC9E" w14:textId="4A6F31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DFD29CD" w14:textId="77777777" w:rsidTr="000C2718">
        <w:tc>
          <w:tcPr>
            <w:tcW w:w="464" w:type="pct"/>
          </w:tcPr>
          <w:p w14:paraId="35930594" w14:textId="343969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R4-2110565</w:t>
            </w:r>
          </w:p>
        </w:tc>
        <w:tc>
          <w:tcPr>
            <w:tcW w:w="927" w:type="pct"/>
          </w:tcPr>
          <w:p w14:paraId="6449D096" w14:textId="199501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829" w:type="pct"/>
          </w:tcPr>
          <w:p w14:paraId="7ED3F1D1" w14:textId="046398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3F0CB46" w14:textId="7BE5BB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67B30914" w14:textId="3745F2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232" w:type="pct"/>
          </w:tcPr>
          <w:p w14:paraId="5A703D8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EF42D4C" w14:textId="117456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87A6F43" w14:textId="371B52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C0B2F17" w14:textId="2E440A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41A3F5A" w14:textId="034208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D119BE3" w14:textId="77777777" w:rsidTr="000C2718">
        <w:tc>
          <w:tcPr>
            <w:tcW w:w="464" w:type="pct"/>
          </w:tcPr>
          <w:p w14:paraId="39C493A2" w14:textId="679628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  <w:tc>
          <w:tcPr>
            <w:tcW w:w="927" w:type="pct"/>
          </w:tcPr>
          <w:p w14:paraId="456083B8" w14:textId="068E83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829" w:type="pct"/>
          </w:tcPr>
          <w:p w14:paraId="22AA09D4" w14:textId="24682A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047D7A4" w14:textId="4B3970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F288F50" w14:textId="758FA0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232" w:type="pct"/>
          </w:tcPr>
          <w:p w14:paraId="220EB6B9" w14:textId="221D25A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98495B3" w14:textId="533B0A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E6FBA3C" w14:textId="1B063A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F487133" w14:textId="59118C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192BB6D4" w14:textId="1140F7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0C1159" w14:textId="77777777" w:rsidTr="000C2718">
        <w:tc>
          <w:tcPr>
            <w:tcW w:w="464" w:type="pct"/>
          </w:tcPr>
          <w:p w14:paraId="2A4FD40C" w14:textId="13024D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R4-2110566</w:t>
            </w:r>
          </w:p>
        </w:tc>
        <w:tc>
          <w:tcPr>
            <w:tcW w:w="927" w:type="pct"/>
          </w:tcPr>
          <w:p w14:paraId="5386A746" w14:textId="5A5EAD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829" w:type="pct"/>
          </w:tcPr>
          <w:p w14:paraId="6FCC1D3E" w14:textId="7D43E9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048AB42F" w14:textId="316152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582F2ED6" w14:textId="7DAD9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232" w:type="pct"/>
          </w:tcPr>
          <w:p w14:paraId="2524B7B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CA79CA7" w14:textId="069A41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531719C" w14:textId="66C9EA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4E03754" w14:textId="6B432F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8B75A32" w14:textId="0B7FED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A54A21D" w14:textId="77777777" w:rsidTr="000C2718">
        <w:tc>
          <w:tcPr>
            <w:tcW w:w="464" w:type="pct"/>
          </w:tcPr>
          <w:p w14:paraId="7EA17F7B" w14:textId="4BDC2E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  <w:tc>
          <w:tcPr>
            <w:tcW w:w="927" w:type="pct"/>
          </w:tcPr>
          <w:p w14:paraId="14A4927D" w14:textId="58EF75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829" w:type="pct"/>
          </w:tcPr>
          <w:p w14:paraId="0894822E" w14:textId="758358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452DE1A" w14:textId="4AE705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A1F588C" w14:textId="1BD3D2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232" w:type="pct"/>
          </w:tcPr>
          <w:p w14:paraId="5F94C92D" w14:textId="282DB42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9F6A6C6" w14:textId="7C662D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668FB8E" w14:textId="76F779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4875990" w14:textId="0EFCD2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0783E77F" w14:textId="14180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FF406F" w14:textId="77777777" w:rsidTr="000C2718">
        <w:tc>
          <w:tcPr>
            <w:tcW w:w="464" w:type="pct"/>
          </w:tcPr>
          <w:p w14:paraId="16D4F7FA" w14:textId="0457B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R4-2110584</w:t>
            </w:r>
          </w:p>
        </w:tc>
        <w:tc>
          <w:tcPr>
            <w:tcW w:w="927" w:type="pct"/>
          </w:tcPr>
          <w:p w14:paraId="0339FCFA" w14:textId="3447C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829" w:type="pct"/>
          </w:tcPr>
          <w:p w14:paraId="62AABD6A" w14:textId="41F133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B3166FF" w14:textId="5D4EBE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1492D29" w14:textId="30DEEB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232" w:type="pct"/>
          </w:tcPr>
          <w:p w14:paraId="2F5666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0AC9F3C" w14:textId="72F0AB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9658BBA" w14:textId="15F64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7AE2A9F" w14:textId="23141F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1FA5FD9D" w14:textId="561982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32136CE" w14:textId="77777777" w:rsidTr="000C2718">
        <w:tc>
          <w:tcPr>
            <w:tcW w:w="464" w:type="pct"/>
          </w:tcPr>
          <w:p w14:paraId="164D4877" w14:textId="7C403A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  <w:tc>
          <w:tcPr>
            <w:tcW w:w="927" w:type="pct"/>
          </w:tcPr>
          <w:p w14:paraId="2DE1B4C1" w14:textId="47088D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829" w:type="pct"/>
          </w:tcPr>
          <w:p w14:paraId="46E01A71" w14:textId="2E2A8F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E634216" w14:textId="31C538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60EB0215" w14:textId="76023D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232" w:type="pct"/>
          </w:tcPr>
          <w:p w14:paraId="32BBD365" w14:textId="4F1081D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AA99584" w14:textId="47516B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D9E244" w14:textId="19A7ED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FCA0119" w14:textId="5A54CA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33991757" w14:textId="01D653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8298466" w14:textId="77777777" w:rsidTr="000C2718">
        <w:tc>
          <w:tcPr>
            <w:tcW w:w="464" w:type="pct"/>
          </w:tcPr>
          <w:p w14:paraId="34DDC934" w14:textId="5BC903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R4-2110585</w:t>
            </w:r>
          </w:p>
        </w:tc>
        <w:tc>
          <w:tcPr>
            <w:tcW w:w="927" w:type="pct"/>
          </w:tcPr>
          <w:p w14:paraId="3B7C993F" w14:textId="498C22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829" w:type="pct"/>
          </w:tcPr>
          <w:p w14:paraId="360FD90F" w14:textId="2022CE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1906DFC1" w14:textId="725630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7C2B7A5" w14:textId="6F98E0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232" w:type="pct"/>
          </w:tcPr>
          <w:p w14:paraId="440C083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A2EBB6" w14:textId="56ED96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1396987" w14:textId="73B7EC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29233AB" w14:textId="71E7F2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3DD4CF82" w14:textId="6A46B7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58CCBA3" w14:textId="77777777" w:rsidTr="000C2718">
        <w:tc>
          <w:tcPr>
            <w:tcW w:w="464" w:type="pct"/>
          </w:tcPr>
          <w:p w14:paraId="605C9BD1" w14:textId="056CEF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R4-2110620</w:t>
            </w:r>
          </w:p>
        </w:tc>
        <w:tc>
          <w:tcPr>
            <w:tcW w:w="927" w:type="pct"/>
          </w:tcPr>
          <w:p w14:paraId="5BD2796A" w14:textId="3F29FF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829" w:type="pct"/>
          </w:tcPr>
          <w:p w14:paraId="3488C534" w14:textId="4947B8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7E0232BB" w14:textId="5F8CAC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5611DC8" w14:textId="32C7D0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232" w:type="pct"/>
          </w:tcPr>
          <w:p w14:paraId="69C0403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F6C97E3" w14:textId="369DEA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40B9663" w14:textId="632F50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B953346" w14:textId="2941FF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05DCE012" w14:textId="63FE4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99991B7" w14:textId="77777777" w:rsidTr="000C2718">
        <w:tc>
          <w:tcPr>
            <w:tcW w:w="464" w:type="pct"/>
          </w:tcPr>
          <w:p w14:paraId="3B52BAD1" w14:textId="4377FE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  <w:tc>
          <w:tcPr>
            <w:tcW w:w="927" w:type="pct"/>
          </w:tcPr>
          <w:p w14:paraId="6FD5BA9D" w14:textId="6D706E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829" w:type="pct"/>
          </w:tcPr>
          <w:p w14:paraId="75651F4E" w14:textId="0D5C97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436EE05B" w14:textId="34365A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FA1E7FE" w14:textId="2446FB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232" w:type="pct"/>
          </w:tcPr>
          <w:p w14:paraId="514DA216" w14:textId="5225E6C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2A500348" w14:textId="1313C2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A9A9A1A" w14:textId="781C70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816B314" w14:textId="761586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19E10C17" w14:textId="32D46F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87C260" w14:textId="77777777" w:rsidTr="000C2718">
        <w:tc>
          <w:tcPr>
            <w:tcW w:w="464" w:type="pct"/>
          </w:tcPr>
          <w:p w14:paraId="559FB3A5" w14:textId="5638AE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R4-2110621</w:t>
            </w:r>
          </w:p>
        </w:tc>
        <w:tc>
          <w:tcPr>
            <w:tcW w:w="927" w:type="pct"/>
          </w:tcPr>
          <w:p w14:paraId="6ABB94C9" w14:textId="57818A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829" w:type="pct"/>
          </w:tcPr>
          <w:p w14:paraId="3947C6AD" w14:textId="1FB55F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119DA4A8" w14:textId="0C2D5E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67C27148" w14:textId="43860A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232" w:type="pct"/>
          </w:tcPr>
          <w:p w14:paraId="2980D6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B037A5" w14:textId="0849F8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953996B" w14:textId="18BBB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7318DF6" w14:textId="758E4F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43200C61" w14:textId="6F7DA6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038DCA" w14:textId="77777777" w:rsidTr="000C2718">
        <w:tc>
          <w:tcPr>
            <w:tcW w:w="464" w:type="pct"/>
          </w:tcPr>
          <w:p w14:paraId="091EC8D5" w14:textId="516340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R4-2110624</w:t>
            </w:r>
          </w:p>
        </w:tc>
        <w:tc>
          <w:tcPr>
            <w:tcW w:w="927" w:type="pct"/>
          </w:tcPr>
          <w:p w14:paraId="7D0B3671" w14:textId="679BDE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829" w:type="pct"/>
          </w:tcPr>
          <w:p w14:paraId="32348D8E" w14:textId="61A64B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252747D8" w14:textId="43BC4B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6EFBF957" w14:textId="299E88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232" w:type="pct"/>
          </w:tcPr>
          <w:p w14:paraId="539970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807585" w14:textId="41D612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B29390C" w14:textId="4CA383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77E5103" w14:textId="3808D2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3F696C9" w14:textId="459067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E27600E" w14:textId="77777777" w:rsidTr="000C2718">
        <w:tc>
          <w:tcPr>
            <w:tcW w:w="464" w:type="pct"/>
          </w:tcPr>
          <w:p w14:paraId="70D996C6" w14:textId="779CE3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  <w:tc>
          <w:tcPr>
            <w:tcW w:w="927" w:type="pct"/>
          </w:tcPr>
          <w:p w14:paraId="667A1E24" w14:textId="58E122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829" w:type="pct"/>
          </w:tcPr>
          <w:p w14:paraId="75E340CA" w14:textId="4FF7C6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2A396CEF" w14:textId="6F9853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7814E7DC" w14:textId="41D7E0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232" w:type="pct"/>
          </w:tcPr>
          <w:p w14:paraId="550FD75C" w14:textId="11C2993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BC5C8C0" w14:textId="717BD1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DB34FE8" w14:textId="362120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30D4F2B" w14:textId="2FE891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0A3274B" w14:textId="08308A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0F6A404" w14:textId="77777777" w:rsidTr="000C2718">
        <w:tc>
          <w:tcPr>
            <w:tcW w:w="464" w:type="pct"/>
          </w:tcPr>
          <w:p w14:paraId="2FA64142" w14:textId="50FF0E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R4-2110625</w:t>
            </w:r>
          </w:p>
        </w:tc>
        <w:tc>
          <w:tcPr>
            <w:tcW w:w="927" w:type="pct"/>
          </w:tcPr>
          <w:p w14:paraId="1822563F" w14:textId="63D8AD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829" w:type="pct"/>
          </w:tcPr>
          <w:p w14:paraId="78537D7C" w14:textId="0A89F1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3601ECA4" w14:textId="68FDBB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2E02D51" w14:textId="69085B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232" w:type="pct"/>
          </w:tcPr>
          <w:p w14:paraId="6D3738D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A8B9333" w14:textId="00BD9D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79B043C" w14:textId="0551FD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0FE639C" w14:textId="356D17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A405480" w14:textId="3521F4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3DC7B67" w14:textId="77777777" w:rsidTr="000C2718">
        <w:tc>
          <w:tcPr>
            <w:tcW w:w="464" w:type="pct"/>
          </w:tcPr>
          <w:p w14:paraId="2C7B7B76" w14:textId="3C76D4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R4-2110626</w:t>
            </w:r>
          </w:p>
        </w:tc>
        <w:tc>
          <w:tcPr>
            <w:tcW w:w="927" w:type="pct"/>
          </w:tcPr>
          <w:p w14:paraId="183C1B3C" w14:textId="35CC4A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829" w:type="pct"/>
          </w:tcPr>
          <w:p w14:paraId="54ED9D92" w14:textId="796422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3AC2BC89" w14:textId="118D24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5BC7AD15" w14:textId="6EC8C5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232" w:type="pct"/>
          </w:tcPr>
          <w:p w14:paraId="1647EC4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3F231F" w14:textId="275A20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1334E3A" w14:textId="4791F1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84CEB79" w14:textId="44E71B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9F26A16" w14:textId="71139C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9E9B4D" w14:textId="77777777" w:rsidTr="000C2718">
        <w:tc>
          <w:tcPr>
            <w:tcW w:w="464" w:type="pct"/>
          </w:tcPr>
          <w:p w14:paraId="676C4BFD" w14:textId="5CB88B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R4-2111113</w:t>
            </w:r>
          </w:p>
        </w:tc>
        <w:tc>
          <w:tcPr>
            <w:tcW w:w="927" w:type="pct"/>
          </w:tcPr>
          <w:p w14:paraId="40AC22BE" w14:textId="2EBD2B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829" w:type="pct"/>
          </w:tcPr>
          <w:p w14:paraId="26BDBA34" w14:textId="2A4548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79D14F0" w14:textId="3EED2E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0390FEF" w14:textId="2C121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232" w:type="pct"/>
          </w:tcPr>
          <w:p w14:paraId="682508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FB119CD" w14:textId="4D53BB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837CEF2" w14:textId="203FAC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00B1553" w14:textId="45D107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43DCAED" w14:textId="7F0EF8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D89C8E0" w14:textId="77777777" w:rsidTr="000C2718">
        <w:tc>
          <w:tcPr>
            <w:tcW w:w="464" w:type="pct"/>
          </w:tcPr>
          <w:p w14:paraId="2088943F" w14:textId="69EC00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  <w:tc>
          <w:tcPr>
            <w:tcW w:w="927" w:type="pct"/>
          </w:tcPr>
          <w:p w14:paraId="32AC0164" w14:textId="1DCA17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829" w:type="pct"/>
          </w:tcPr>
          <w:p w14:paraId="0BBE1E44" w14:textId="6CFE5A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79BCE61" w14:textId="74D15F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F491124" w14:textId="1F53C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232" w:type="pct"/>
          </w:tcPr>
          <w:p w14:paraId="41236ADE" w14:textId="6B253AF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6C7A9DB" w14:textId="0E5350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4CBFCEB" w14:textId="2D5537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0B28C5B" w14:textId="39448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CBF2F64" w14:textId="14CA8F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78CBB1" w14:textId="77777777" w:rsidTr="000C2718">
        <w:tc>
          <w:tcPr>
            <w:tcW w:w="464" w:type="pct"/>
          </w:tcPr>
          <w:p w14:paraId="36BB071C" w14:textId="012B11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R4-2111114</w:t>
            </w:r>
          </w:p>
        </w:tc>
        <w:tc>
          <w:tcPr>
            <w:tcW w:w="927" w:type="pct"/>
          </w:tcPr>
          <w:p w14:paraId="400C9C8E" w14:textId="6C4871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829" w:type="pct"/>
          </w:tcPr>
          <w:p w14:paraId="3EDED631" w14:textId="3233E2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5CBF124" w14:textId="0B77AD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7BEEB5A9" w14:textId="0950EE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232" w:type="pct"/>
          </w:tcPr>
          <w:p w14:paraId="0FBC0E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C834DEF" w14:textId="00E018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451A2D8" w14:textId="301D35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AE0E3DB" w14:textId="6BA2C9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092028E" w14:textId="5F0FC0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3689E29" w14:textId="77777777" w:rsidTr="000C2718">
        <w:tc>
          <w:tcPr>
            <w:tcW w:w="464" w:type="pct"/>
          </w:tcPr>
          <w:p w14:paraId="76C94813" w14:textId="5F883F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R4-2111115</w:t>
            </w:r>
          </w:p>
        </w:tc>
        <w:tc>
          <w:tcPr>
            <w:tcW w:w="927" w:type="pct"/>
          </w:tcPr>
          <w:p w14:paraId="22DF0A79" w14:textId="08FB92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829" w:type="pct"/>
          </w:tcPr>
          <w:p w14:paraId="61A18A50" w14:textId="362146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0D440E69" w14:textId="35A2AE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6E9827A" w14:textId="3D14E9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232" w:type="pct"/>
          </w:tcPr>
          <w:p w14:paraId="473F3BD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FE87A4E" w14:textId="6641A5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4A8E730" w14:textId="7F755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0EBA0903" w14:textId="52D76A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1F87336" w14:textId="2D2F82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964A8E9" w14:textId="77777777" w:rsidTr="000C2718">
        <w:tc>
          <w:tcPr>
            <w:tcW w:w="464" w:type="pct"/>
          </w:tcPr>
          <w:p w14:paraId="358B9B86" w14:textId="35B0D3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R4-2108744</w:t>
            </w:r>
          </w:p>
        </w:tc>
        <w:tc>
          <w:tcPr>
            <w:tcW w:w="927" w:type="pct"/>
          </w:tcPr>
          <w:p w14:paraId="47DA3294" w14:textId="5B9B97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829" w:type="pct"/>
          </w:tcPr>
          <w:p w14:paraId="18D33BDF" w14:textId="7B0EA2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336" w:type="pct"/>
          </w:tcPr>
          <w:p w14:paraId="7AACA742" w14:textId="7B855B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4C999998" w14:textId="461A55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232" w:type="pct"/>
          </w:tcPr>
          <w:p w14:paraId="3BA6378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AE2C88" w14:textId="7B3FF0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EEF5777" w14:textId="5EFE57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EFB4606" w14:textId="5E71B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8BA2D31" w14:textId="4B64FE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936E2C7" w14:textId="77777777" w:rsidTr="000C2718">
        <w:tc>
          <w:tcPr>
            <w:tcW w:w="464" w:type="pct"/>
          </w:tcPr>
          <w:p w14:paraId="717ABC42" w14:textId="59A6CA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R4-2108745</w:t>
            </w:r>
          </w:p>
        </w:tc>
        <w:tc>
          <w:tcPr>
            <w:tcW w:w="927" w:type="pct"/>
          </w:tcPr>
          <w:p w14:paraId="0C95168F" w14:textId="6EACD0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829" w:type="pct"/>
          </w:tcPr>
          <w:p w14:paraId="4E8F12B0" w14:textId="76D261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336" w:type="pct"/>
          </w:tcPr>
          <w:p w14:paraId="61CCC041" w14:textId="7FF135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06F8610C" w14:textId="63A5BB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232" w:type="pct"/>
          </w:tcPr>
          <w:p w14:paraId="01AFBE4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E22CCF5" w14:textId="680647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81DAAD3" w14:textId="53E1A4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52F26A3" w14:textId="126451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CEA07B7" w14:textId="2D91BE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EBF6A1" w14:textId="77777777" w:rsidTr="000C2718">
        <w:tc>
          <w:tcPr>
            <w:tcW w:w="464" w:type="pct"/>
          </w:tcPr>
          <w:p w14:paraId="7DB353B4" w14:textId="046178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R4-2108746</w:t>
            </w:r>
          </w:p>
        </w:tc>
        <w:tc>
          <w:tcPr>
            <w:tcW w:w="927" w:type="pct"/>
          </w:tcPr>
          <w:p w14:paraId="639F1384" w14:textId="2A51C9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829" w:type="pct"/>
          </w:tcPr>
          <w:p w14:paraId="68BC9F91" w14:textId="1E9D49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336" w:type="pct"/>
          </w:tcPr>
          <w:p w14:paraId="27427E1B" w14:textId="13282F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42" w:type="pct"/>
          </w:tcPr>
          <w:p w14:paraId="3CEC9206" w14:textId="07B712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232" w:type="pct"/>
          </w:tcPr>
          <w:p w14:paraId="5AAABD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29699A" w14:textId="1543B2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6C5207F" w14:textId="6125F0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37C8307" w14:textId="077D46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ABB63AF" w14:textId="6C10D6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DC0A0B3" w14:textId="77777777" w:rsidTr="000C2718">
        <w:tc>
          <w:tcPr>
            <w:tcW w:w="464" w:type="pct"/>
          </w:tcPr>
          <w:p w14:paraId="0EAC7C85" w14:textId="11E1E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R4-2109107</w:t>
            </w:r>
          </w:p>
        </w:tc>
        <w:tc>
          <w:tcPr>
            <w:tcW w:w="927" w:type="pct"/>
          </w:tcPr>
          <w:p w14:paraId="0A31B058" w14:textId="22E3FF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requirement(Rel-16)</w:t>
            </w:r>
          </w:p>
        </w:tc>
        <w:tc>
          <w:tcPr>
            <w:tcW w:w="829" w:type="pct"/>
          </w:tcPr>
          <w:p w14:paraId="2F46D206" w14:textId="1FD552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4AF3F08B" w14:textId="55BEE5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B5FDF76" w14:textId="176FFA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232" w:type="pct"/>
          </w:tcPr>
          <w:p w14:paraId="780C78F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89D0C3" w14:textId="3DF4F1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F1A7652" w14:textId="78D6E9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53A0B71" w14:textId="67C407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ED5DE5D" w14:textId="666579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93B907C" w14:textId="77777777" w:rsidTr="000C2718">
        <w:tc>
          <w:tcPr>
            <w:tcW w:w="464" w:type="pct"/>
          </w:tcPr>
          <w:p w14:paraId="5D0CA380" w14:textId="6D22BF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R4-2109108</w:t>
            </w:r>
          </w:p>
        </w:tc>
        <w:tc>
          <w:tcPr>
            <w:tcW w:w="927" w:type="pct"/>
          </w:tcPr>
          <w:p w14:paraId="48E95FDC" w14:textId="690D5B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requirement(Rel-17)</w:t>
            </w:r>
          </w:p>
        </w:tc>
        <w:tc>
          <w:tcPr>
            <w:tcW w:w="829" w:type="pct"/>
          </w:tcPr>
          <w:p w14:paraId="3C0F4627" w14:textId="4080AB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336" w:type="pct"/>
          </w:tcPr>
          <w:p w14:paraId="310307BB" w14:textId="234C4E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5C4C684C" w14:textId="416FA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232" w:type="pct"/>
          </w:tcPr>
          <w:p w14:paraId="7A4A23D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94EE9F2" w14:textId="74310D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371AAC7" w14:textId="18D3CB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B1612C" w14:textId="103D1C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1E99665" w14:textId="137F50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12660C" w14:textId="77777777" w:rsidTr="000C2718">
        <w:tc>
          <w:tcPr>
            <w:tcW w:w="464" w:type="pct"/>
          </w:tcPr>
          <w:p w14:paraId="7E96DB52" w14:textId="21E18F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R4-2109283</w:t>
            </w:r>
          </w:p>
        </w:tc>
        <w:tc>
          <w:tcPr>
            <w:tcW w:w="927" w:type="pct"/>
          </w:tcPr>
          <w:p w14:paraId="7C68DD2F" w14:textId="655019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829" w:type="pct"/>
          </w:tcPr>
          <w:p w14:paraId="5DFA52C7" w14:textId="4CE7D5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7467C20" w14:textId="74EDB5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614BDAE" w14:textId="5E5E65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232" w:type="pct"/>
          </w:tcPr>
          <w:p w14:paraId="34BD7ED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B72A7C" w14:textId="665FB1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1E5BBF9" w14:textId="003AA5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56932FF" w14:textId="64F47A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6FD63DEB" w14:textId="11F963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535C83" w14:textId="77777777" w:rsidTr="000C2718">
        <w:tc>
          <w:tcPr>
            <w:tcW w:w="464" w:type="pct"/>
          </w:tcPr>
          <w:p w14:paraId="5D580FB3" w14:textId="4010F6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R4-2109284</w:t>
            </w:r>
          </w:p>
        </w:tc>
        <w:tc>
          <w:tcPr>
            <w:tcW w:w="927" w:type="pct"/>
          </w:tcPr>
          <w:p w14:paraId="165F2723" w14:textId="65D2BE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829" w:type="pct"/>
          </w:tcPr>
          <w:p w14:paraId="5B6D2CC6" w14:textId="60DE70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065B9794" w14:textId="507D49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2D2AE9C" w14:textId="718949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232" w:type="pct"/>
          </w:tcPr>
          <w:p w14:paraId="67813FB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476D774" w14:textId="3AD20B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E346AE9" w14:textId="271D6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BF64A74" w14:textId="2D2F1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32932DDE" w14:textId="031FC3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E333723" w14:textId="77777777" w:rsidTr="000C2718">
        <w:tc>
          <w:tcPr>
            <w:tcW w:w="464" w:type="pct"/>
          </w:tcPr>
          <w:p w14:paraId="6556F04D" w14:textId="3DD72A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R4-2109600</w:t>
            </w:r>
          </w:p>
        </w:tc>
        <w:tc>
          <w:tcPr>
            <w:tcW w:w="927" w:type="pct"/>
          </w:tcPr>
          <w:p w14:paraId="534DA5B8" w14:textId="0293F8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(catF)</w:t>
            </w:r>
          </w:p>
        </w:tc>
        <w:tc>
          <w:tcPr>
            <w:tcW w:w="829" w:type="pct"/>
          </w:tcPr>
          <w:p w14:paraId="64DB6553" w14:textId="01A521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FCB070E" w14:textId="36F3D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ADA7F20" w14:textId="4287C2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232" w:type="pct"/>
          </w:tcPr>
          <w:p w14:paraId="6B4BBC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3930335" w14:textId="6D488C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9EEDC8C" w14:textId="135386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B8FCDF5" w14:textId="065F19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06DD2DD0" w14:textId="096A20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8B4BC0E" w14:textId="77777777" w:rsidTr="000C2718">
        <w:tc>
          <w:tcPr>
            <w:tcW w:w="464" w:type="pct"/>
          </w:tcPr>
          <w:p w14:paraId="6162875B" w14:textId="589F48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R4-2109601</w:t>
            </w:r>
          </w:p>
        </w:tc>
        <w:tc>
          <w:tcPr>
            <w:tcW w:w="927" w:type="pct"/>
          </w:tcPr>
          <w:p w14:paraId="1BEF8A26" w14:textId="71B38A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(catA)</w:t>
            </w:r>
          </w:p>
        </w:tc>
        <w:tc>
          <w:tcPr>
            <w:tcW w:w="829" w:type="pct"/>
          </w:tcPr>
          <w:p w14:paraId="4F939059" w14:textId="0FE6B3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B15772D" w14:textId="208A58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189F92D" w14:textId="767847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232" w:type="pct"/>
          </w:tcPr>
          <w:p w14:paraId="152908B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23F43DE" w14:textId="7F49A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01B861F" w14:textId="4777A1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F53160" w14:textId="538501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1B73E8C0" w14:textId="308A8D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D06D260" w14:textId="77777777" w:rsidTr="000C2718">
        <w:tc>
          <w:tcPr>
            <w:tcW w:w="464" w:type="pct"/>
          </w:tcPr>
          <w:p w14:paraId="05965AFB" w14:textId="79C16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R4-2109605</w:t>
            </w:r>
          </w:p>
        </w:tc>
        <w:tc>
          <w:tcPr>
            <w:tcW w:w="927" w:type="pct"/>
          </w:tcPr>
          <w:p w14:paraId="742D0F65" w14:textId="0C6BD9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(catF)</w:t>
            </w:r>
          </w:p>
        </w:tc>
        <w:tc>
          <w:tcPr>
            <w:tcW w:w="829" w:type="pct"/>
          </w:tcPr>
          <w:p w14:paraId="7FB48914" w14:textId="2080A7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BFBB9FA" w14:textId="02B32E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31A9373" w14:textId="2F0077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232" w:type="pct"/>
          </w:tcPr>
          <w:p w14:paraId="7D975E4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3085F73" w14:textId="400697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3428548" w14:textId="57E241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A001871" w14:textId="1DE6C0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0B64F23" w14:textId="3878B4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D5CE3B6" w14:textId="77777777" w:rsidTr="000C2718">
        <w:tc>
          <w:tcPr>
            <w:tcW w:w="464" w:type="pct"/>
          </w:tcPr>
          <w:p w14:paraId="67E77AE6" w14:textId="0F9880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R4-2109608</w:t>
            </w:r>
          </w:p>
        </w:tc>
        <w:tc>
          <w:tcPr>
            <w:tcW w:w="927" w:type="pct"/>
          </w:tcPr>
          <w:p w14:paraId="3662A857" w14:textId="687D0D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(catA)</w:t>
            </w:r>
          </w:p>
        </w:tc>
        <w:tc>
          <w:tcPr>
            <w:tcW w:w="829" w:type="pct"/>
          </w:tcPr>
          <w:p w14:paraId="01E0E2D5" w14:textId="20899F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B6AB4F6" w14:textId="5AB3A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7AD01F5" w14:textId="396536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232" w:type="pct"/>
          </w:tcPr>
          <w:p w14:paraId="0330F48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8211DA2" w14:textId="7AF87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97A93BC" w14:textId="281A67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E8299DB" w14:textId="17FC7E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23556052" w14:textId="4C9F2F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29F7EF1" w14:textId="77777777" w:rsidTr="000C2718">
        <w:tc>
          <w:tcPr>
            <w:tcW w:w="464" w:type="pct"/>
          </w:tcPr>
          <w:p w14:paraId="3B6951AB" w14:textId="3BD5A3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R4-2109710</w:t>
            </w:r>
          </w:p>
        </w:tc>
        <w:tc>
          <w:tcPr>
            <w:tcW w:w="927" w:type="pct"/>
          </w:tcPr>
          <w:p w14:paraId="526EE71C" w14:textId="0DFB43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829" w:type="pct"/>
          </w:tcPr>
          <w:p w14:paraId="03A4FCC9" w14:textId="7B4A1E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6B8255CD" w14:textId="6587B1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2228ED1" w14:textId="21B945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232" w:type="pct"/>
          </w:tcPr>
          <w:p w14:paraId="02CD866D" w14:textId="77777777" w:rsidR="00217548" w:rsidRPr="00430E6D" w:rsidRDefault="00217548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AAB44E" w14:textId="110CB599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CD3E15C" w14:textId="2F9F6A00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7794E21" w14:textId="11B25D6A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63B71B4F" w14:textId="02B67611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26F88C06" w14:textId="77777777" w:rsidTr="000C2718">
        <w:tc>
          <w:tcPr>
            <w:tcW w:w="464" w:type="pct"/>
          </w:tcPr>
          <w:p w14:paraId="624F6BBC" w14:textId="282084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  <w:tc>
          <w:tcPr>
            <w:tcW w:w="927" w:type="pct"/>
          </w:tcPr>
          <w:p w14:paraId="1BE4F3D3" w14:textId="027F06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829" w:type="pct"/>
          </w:tcPr>
          <w:p w14:paraId="396AA80A" w14:textId="5E289E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4BBD5EED" w14:textId="5753DF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AEF7507" w14:textId="47AF18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232" w:type="pct"/>
          </w:tcPr>
          <w:p w14:paraId="0F695999" w14:textId="2357B09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79F0411" w14:textId="761E60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A6BF6F1" w14:textId="065D92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AED2B34" w14:textId="4EC7D4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279F57D0" w14:textId="632044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FEA285E" w14:textId="77777777" w:rsidTr="000C2718">
        <w:tc>
          <w:tcPr>
            <w:tcW w:w="464" w:type="pct"/>
          </w:tcPr>
          <w:p w14:paraId="65226213" w14:textId="251B66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R4-2109711</w:t>
            </w:r>
          </w:p>
        </w:tc>
        <w:tc>
          <w:tcPr>
            <w:tcW w:w="927" w:type="pct"/>
          </w:tcPr>
          <w:p w14:paraId="7319549B" w14:textId="2727F5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829" w:type="pct"/>
          </w:tcPr>
          <w:p w14:paraId="2DCFB91E" w14:textId="4301AF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336" w:type="pct"/>
          </w:tcPr>
          <w:p w14:paraId="14FD82A7" w14:textId="32BC5B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5C89F079" w14:textId="7EFEFE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232" w:type="pct"/>
          </w:tcPr>
          <w:p w14:paraId="32DB2774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C854A49" w14:textId="17655F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07F8E63" w14:textId="2710EB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8864AD2" w14:textId="4F1887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52F158D8" w14:textId="7B0F92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F35F66C" w14:textId="77777777" w:rsidTr="000C2718">
        <w:tc>
          <w:tcPr>
            <w:tcW w:w="464" w:type="pct"/>
          </w:tcPr>
          <w:p w14:paraId="274BF0FE" w14:textId="543B8F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R4-2110097</w:t>
            </w:r>
          </w:p>
        </w:tc>
        <w:tc>
          <w:tcPr>
            <w:tcW w:w="927" w:type="pct"/>
          </w:tcPr>
          <w:p w14:paraId="27690A9B" w14:textId="0BFB70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829" w:type="pct"/>
          </w:tcPr>
          <w:p w14:paraId="03C896FB" w14:textId="480534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154D747" w14:textId="0ABFC8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6ED38C31" w14:textId="7A6A2E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232" w:type="pct"/>
          </w:tcPr>
          <w:p w14:paraId="44B625FE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ADC5439" w14:textId="5686E2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197C51C" w14:textId="0FBBA2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67171B5" w14:textId="2C4BF4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4923D883" w14:textId="78F738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77257933" w14:textId="77777777" w:rsidTr="000C2718">
        <w:tc>
          <w:tcPr>
            <w:tcW w:w="464" w:type="pct"/>
          </w:tcPr>
          <w:p w14:paraId="76AAFBF3" w14:textId="73A79A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  <w:tc>
          <w:tcPr>
            <w:tcW w:w="927" w:type="pct"/>
          </w:tcPr>
          <w:p w14:paraId="18909AC2" w14:textId="7FDB4B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829" w:type="pct"/>
          </w:tcPr>
          <w:p w14:paraId="7E8DB327" w14:textId="1AEA08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D1EE597" w14:textId="1F6006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455AA699" w14:textId="41D3E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232" w:type="pct"/>
          </w:tcPr>
          <w:p w14:paraId="41B62621" w14:textId="79AFAF6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3E1A512" w14:textId="63E7E4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286584B" w14:textId="5234AD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6F5E3EC" w14:textId="49EA52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694" w:type="pct"/>
          </w:tcPr>
          <w:p w14:paraId="5235DB28" w14:textId="3D630A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E1898B2" w14:textId="77777777" w:rsidTr="000C2718">
        <w:tc>
          <w:tcPr>
            <w:tcW w:w="464" w:type="pct"/>
          </w:tcPr>
          <w:p w14:paraId="159E0801" w14:textId="00A6A0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R4-2110109</w:t>
            </w:r>
          </w:p>
        </w:tc>
        <w:tc>
          <w:tcPr>
            <w:tcW w:w="927" w:type="pct"/>
          </w:tcPr>
          <w:p w14:paraId="6AA5C73B" w14:textId="1374DF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829" w:type="pct"/>
          </w:tcPr>
          <w:p w14:paraId="74D91D77" w14:textId="05B890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84C41CF" w14:textId="148AB7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0858B7A" w14:textId="28A7D3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232" w:type="pct"/>
          </w:tcPr>
          <w:p w14:paraId="0E4482AB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558833" w14:textId="49580D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D570190" w14:textId="52124C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3DE3E706" w14:textId="231942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694" w:type="pct"/>
          </w:tcPr>
          <w:p w14:paraId="6B22B8CE" w14:textId="1B1D81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6E9675DA" w14:textId="77777777" w:rsidTr="000C2718">
        <w:tc>
          <w:tcPr>
            <w:tcW w:w="464" w:type="pct"/>
          </w:tcPr>
          <w:p w14:paraId="2176407A" w14:textId="1D340C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  <w:tc>
          <w:tcPr>
            <w:tcW w:w="927" w:type="pct"/>
          </w:tcPr>
          <w:p w14:paraId="50945EDD" w14:textId="70C6EE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829" w:type="pct"/>
          </w:tcPr>
          <w:p w14:paraId="67081641" w14:textId="1AB303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3C4AB0E0" w14:textId="609E36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870657B" w14:textId="309F0E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232" w:type="pct"/>
          </w:tcPr>
          <w:p w14:paraId="2AF1ECF0" w14:textId="61085B1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E1B7115" w14:textId="189B62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DCDE775" w14:textId="1C11B2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F352926" w14:textId="6E0588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NR_n85-Perf</w:t>
            </w:r>
          </w:p>
        </w:tc>
        <w:tc>
          <w:tcPr>
            <w:tcW w:w="694" w:type="pct"/>
          </w:tcPr>
          <w:p w14:paraId="3578991B" w14:textId="656436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2FF793F" w14:textId="77777777" w:rsidTr="000C2718">
        <w:tc>
          <w:tcPr>
            <w:tcW w:w="464" w:type="pct"/>
          </w:tcPr>
          <w:p w14:paraId="3FAC465F" w14:textId="2DDB55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R4-2110136</w:t>
            </w:r>
          </w:p>
        </w:tc>
        <w:tc>
          <w:tcPr>
            <w:tcW w:w="927" w:type="pct"/>
          </w:tcPr>
          <w:p w14:paraId="4F147B49" w14:textId="5258EF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– Test configurations for NR-U BS conformance tests</w:t>
            </w:r>
          </w:p>
        </w:tc>
        <w:tc>
          <w:tcPr>
            <w:tcW w:w="829" w:type="pct"/>
          </w:tcPr>
          <w:p w14:paraId="5FCA8904" w14:textId="38E960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7F75510" w14:textId="6C35C3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66873541" w14:textId="65A618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232" w:type="pct"/>
          </w:tcPr>
          <w:p w14:paraId="6C12F4E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E4AFAAC" w14:textId="3000C5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D7F528F" w14:textId="28AD6D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688EE2A8" w14:textId="20410D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4C9A3566" w14:textId="7AB807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17B41C65" w14:textId="77777777" w:rsidTr="000C2718">
        <w:tc>
          <w:tcPr>
            <w:tcW w:w="464" w:type="pct"/>
          </w:tcPr>
          <w:p w14:paraId="2E325019" w14:textId="73B213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R4-2110205</w:t>
            </w:r>
          </w:p>
        </w:tc>
        <w:tc>
          <w:tcPr>
            <w:tcW w:w="927" w:type="pct"/>
          </w:tcPr>
          <w:p w14:paraId="5B379BBB" w14:textId="11A1FF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829" w:type="pct"/>
          </w:tcPr>
          <w:p w14:paraId="7F5E4E2A" w14:textId="0ED08C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5FE99D6A" w14:textId="71A91D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2048C49A" w14:textId="7FD020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232" w:type="pct"/>
          </w:tcPr>
          <w:p w14:paraId="22AAFA4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5111D9" w14:textId="6E8C3A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5267C51" w14:textId="14AC49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07BD1AB" w14:textId="308A35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9276756" w14:textId="41431E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4E8F7E40" w14:textId="77777777" w:rsidTr="000C2718">
        <w:tc>
          <w:tcPr>
            <w:tcW w:w="464" w:type="pct"/>
          </w:tcPr>
          <w:p w14:paraId="68DA80D3" w14:textId="71EB2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  <w:tc>
          <w:tcPr>
            <w:tcW w:w="927" w:type="pct"/>
          </w:tcPr>
          <w:p w14:paraId="218D0F32" w14:textId="65A216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829" w:type="pct"/>
          </w:tcPr>
          <w:p w14:paraId="3B8CC443" w14:textId="164880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225202AD" w14:textId="768342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F3D7380" w14:textId="248D6C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232" w:type="pct"/>
          </w:tcPr>
          <w:p w14:paraId="3384C85F" w14:textId="6081486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0807BA4F" w14:textId="5AC35D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B831B5A" w14:textId="13DD45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FBD1D71" w14:textId="2AB3C2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51F5868" w14:textId="4D485B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B540D75" w14:textId="77777777" w:rsidTr="000C2718">
        <w:tc>
          <w:tcPr>
            <w:tcW w:w="464" w:type="pct"/>
          </w:tcPr>
          <w:p w14:paraId="46618304" w14:textId="029504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R4-2110207</w:t>
            </w:r>
          </w:p>
        </w:tc>
        <w:tc>
          <w:tcPr>
            <w:tcW w:w="927" w:type="pct"/>
          </w:tcPr>
          <w:p w14:paraId="25EC10D0" w14:textId="29DA18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829" w:type="pct"/>
          </w:tcPr>
          <w:p w14:paraId="6C4DC5AA" w14:textId="2EDAD4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7EA4FD3F" w14:textId="1C100D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A9448B5" w14:textId="2EE1EA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232" w:type="pct"/>
          </w:tcPr>
          <w:p w14:paraId="45B6141B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52E2D2B" w14:textId="2BE62B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787B0E7" w14:textId="381D72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B9A3F24" w14:textId="5CD0D4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775553E" w14:textId="526FAA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EB7DB85" w14:textId="77777777" w:rsidTr="000C2718">
        <w:tc>
          <w:tcPr>
            <w:tcW w:w="464" w:type="pct"/>
          </w:tcPr>
          <w:p w14:paraId="55404F85" w14:textId="7E6D4D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R4-2110209</w:t>
            </w:r>
          </w:p>
        </w:tc>
        <w:tc>
          <w:tcPr>
            <w:tcW w:w="927" w:type="pct"/>
          </w:tcPr>
          <w:p w14:paraId="1F3778AF" w14:textId="42315C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829" w:type="pct"/>
          </w:tcPr>
          <w:p w14:paraId="2E1DA379" w14:textId="7ABCAC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421520E3" w14:textId="3323C3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F9B8CB1" w14:textId="7E1E65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232" w:type="pct"/>
          </w:tcPr>
          <w:p w14:paraId="4D712F2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2BB920" w14:textId="6F2BCC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4A69CA0E" w14:textId="7E556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7795539" w14:textId="2C8E1E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4C75940" w14:textId="632948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430E6D" w14:paraId="05F6C668" w14:textId="77777777" w:rsidTr="000C2718">
        <w:tc>
          <w:tcPr>
            <w:tcW w:w="464" w:type="pct"/>
          </w:tcPr>
          <w:p w14:paraId="245EB3CF" w14:textId="67263F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R4-2110567</w:t>
            </w:r>
          </w:p>
        </w:tc>
        <w:tc>
          <w:tcPr>
            <w:tcW w:w="927" w:type="pct"/>
          </w:tcPr>
          <w:p w14:paraId="6024C511" w14:textId="414DA3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(Rel-16)</w:t>
            </w:r>
          </w:p>
        </w:tc>
        <w:tc>
          <w:tcPr>
            <w:tcW w:w="829" w:type="pct"/>
          </w:tcPr>
          <w:p w14:paraId="7DA91834" w14:textId="5A7AAE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5B128CD5" w14:textId="2F7E74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71B1B0A7" w14:textId="215A77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32" w:type="pct"/>
          </w:tcPr>
          <w:p w14:paraId="48D2D86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C3AF51" w14:textId="26B8C3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D29AB76" w14:textId="192C1D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2A3C36E" w14:textId="4C7E53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1F8D2CA7" w14:textId="25628F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430E6D" w14:paraId="7D1D13D6" w14:textId="77777777" w:rsidTr="000C2718">
        <w:tc>
          <w:tcPr>
            <w:tcW w:w="464" w:type="pct"/>
          </w:tcPr>
          <w:p w14:paraId="4BA0859F" w14:textId="5F8EEB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R4-2110568</w:t>
            </w:r>
          </w:p>
        </w:tc>
        <w:tc>
          <w:tcPr>
            <w:tcW w:w="927" w:type="pct"/>
          </w:tcPr>
          <w:p w14:paraId="68330AE3" w14:textId="08DA85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(Rel-17)</w:t>
            </w:r>
          </w:p>
        </w:tc>
        <w:tc>
          <w:tcPr>
            <w:tcW w:w="829" w:type="pct"/>
          </w:tcPr>
          <w:p w14:paraId="09359669" w14:textId="42489D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67D7FBDB" w14:textId="76BF4C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63E5E5DC" w14:textId="23E6BF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232" w:type="pct"/>
          </w:tcPr>
          <w:p w14:paraId="05B018F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B99E3B" w14:textId="665A5F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EF81E9E" w14:textId="34205D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FBB5D6E" w14:textId="58BB37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694" w:type="pct"/>
          </w:tcPr>
          <w:p w14:paraId="41FC0A1F" w14:textId="214CDB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549353D1" w14:textId="77777777" w:rsidTr="000C2718">
        <w:tc>
          <w:tcPr>
            <w:tcW w:w="464" w:type="pct"/>
          </w:tcPr>
          <w:p w14:paraId="20D19732" w14:textId="330368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R4-2110586</w:t>
            </w:r>
          </w:p>
        </w:tc>
        <w:tc>
          <w:tcPr>
            <w:tcW w:w="927" w:type="pct"/>
          </w:tcPr>
          <w:p w14:paraId="23A2200D" w14:textId="24D255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829" w:type="pct"/>
          </w:tcPr>
          <w:p w14:paraId="1DB456C3" w14:textId="341804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2A71279F" w14:textId="187E74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5209BBC1" w14:textId="464D64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232" w:type="pct"/>
          </w:tcPr>
          <w:p w14:paraId="5A74AF6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97A0FE2" w14:textId="2213D5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AC0288A" w14:textId="6DE48A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8E0355C" w14:textId="73A1B1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7C6BF498" w14:textId="1D114E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DA7A191" w14:textId="77777777" w:rsidTr="000C2718">
        <w:tc>
          <w:tcPr>
            <w:tcW w:w="464" w:type="pct"/>
          </w:tcPr>
          <w:p w14:paraId="5EF35F01" w14:textId="02EE2B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  <w:tc>
          <w:tcPr>
            <w:tcW w:w="927" w:type="pct"/>
          </w:tcPr>
          <w:p w14:paraId="39909D5A" w14:textId="05FCBA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829" w:type="pct"/>
          </w:tcPr>
          <w:p w14:paraId="7BF1666D" w14:textId="4B82A2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6F3508A" w14:textId="6D8E3F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6F65C287" w14:textId="052F63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232" w:type="pct"/>
          </w:tcPr>
          <w:p w14:paraId="2DE4B3C0" w14:textId="0601DC7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9D08639" w14:textId="10728F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FB9F866" w14:textId="15F801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C7B23AA" w14:textId="664C80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4B141CF4" w14:textId="1FE88E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BE4F173" w14:textId="77777777" w:rsidTr="000C2718">
        <w:tc>
          <w:tcPr>
            <w:tcW w:w="464" w:type="pct"/>
          </w:tcPr>
          <w:p w14:paraId="1A16A087" w14:textId="190FD1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R4-2110587</w:t>
            </w:r>
          </w:p>
        </w:tc>
        <w:tc>
          <w:tcPr>
            <w:tcW w:w="927" w:type="pct"/>
          </w:tcPr>
          <w:p w14:paraId="71190B72" w14:textId="0EEB87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38.141-2: HST </w:t>
            </w:r>
            <w:r>
              <w:rPr>
                <w:sz w:val="16"/>
              </w:rPr>
              <w:lastRenderedPageBreak/>
              <w:t>demodulation specification maintenance</w:t>
            </w:r>
          </w:p>
        </w:tc>
        <w:tc>
          <w:tcPr>
            <w:tcW w:w="829" w:type="pct"/>
          </w:tcPr>
          <w:p w14:paraId="68D8FB4A" w14:textId="7CCA84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336" w:type="pct"/>
          </w:tcPr>
          <w:p w14:paraId="672D2EDB" w14:textId="003C01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38.141-</w:t>
            </w:r>
            <w:r>
              <w:rPr>
                <w:sz w:val="16"/>
              </w:rPr>
              <w:lastRenderedPageBreak/>
              <w:t>2</w:t>
            </w:r>
          </w:p>
        </w:tc>
        <w:tc>
          <w:tcPr>
            <w:tcW w:w="242" w:type="pct"/>
          </w:tcPr>
          <w:p w14:paraId="4B6B73C1" w14:textId="192247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0336</w:t>
            </w:r>
          </w:p>
        </w:tc>
        <w:tc>
          <w:tcPr>
            <w:tcW w:w="232" w:type="pct"/>
          </w:tcPr>
          <w:p w14:paraId="7444980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689AB2D" w14:textId="532561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215" w:type="pct"/>
          </w:tcPr>
          <w:p w14:paraId="6A78946B" w14:textId="5C2465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844" w:type="pct"/>
          </w:tcPr>
          <w:p w14:paraId="2EE2BA1E" w14:textId="7B63B9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694" w:type="pct"/>
          </w:tcPr>
          <w:p w14:paraId="4B0AE44B" w14:textId="3BD61F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ECA410D" w14:textId="77777777" w:rsidTr="000C2718">
        <w:tc>
          <w:tcPr>
            <w:tcW w:w="464" w:type="pct"/>
          </w:tcPr>
          <w:p w14:paraId="2F4EC8FC" w14:textId="302E83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R4-2110590</w:t>
            </w:r>
          </w:p>
        </w:tc>
        <w:tc>
          <w:tcPr>
            <w:tcW w:w="927" w:type="pct"/>
          </w:tcPr>
          <w:p w14:paraId="7C813A5E" w14:textId="03715E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829" w:type="pct"/>
          </w:tcPr>
          <w:p w14:paraId="04A92BA7" w14:textId="2F45E9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68FC50C0" w14:textId="280FFB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2B2C099" w14:textId="081F24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232" w:type="pct"/>
          </w:tcPr>
          <w:p w14:paraId="0E93882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DBCA9D" w14:textId="2DC42E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6F8BF94" w14:textId="5A38CF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FDA62BD" w14:textId="507763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680ABB8F" w14:textId="0F411F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E0C1ACA" w14:textId="77777777" w:rsidTr="000C2718">
        <w:tc>
          <w:tcPr>
            <w:tcW w:w="464" w:type="pct"/>
          </w:tcPr>
          <w:p w14:paraId="16FD2679" w14:textId="116C95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  <w:tc>
          <w:tcPr>
            <w:tcW w:w="927" w:type="pct"/>
          </w:tcPr>
          <w:p w14:paraId="08B99B15" w14:textId="0DB881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829" w:type="pct"/>
          </w:tcPr>
          <w:p w14:paraId="537F296A" w14:textId="7A5179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5064B337" w14:textId="229E65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423C361F" w14:textId="31B747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232" w:type="pct"/>
          </w:tcPr>
          <w:p w14:paraId="1AF527BE" w14:textId="5F39F12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A026DC1" w14:textId="4CE590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A3954C3" w14:textId="1DD535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47599E6" w14:textId="17710D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0E9DFD53" w14:textId="671202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3DC6ACE" w14:textId="77777777" w:rsidTr="000C2718">
        <w:tc>
          <w:tcPr>
            <w:tcW w:w="464" w:type="pct"/>
          </w:tcPr>
          <w:p w14:paraId="55C8CE5C" w14:textId="69FA4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R4-2110591</w:t>
            </w:r>
          </w:p>
        </w:tc>
        <w:tc>
          <w:tcPr>
            <w:tcW w:w="927" w:type="pct"/>
          </w:tcPr>
          <w:p w14:paraId="13A19417" w14:textId="41983A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829" w:type="pct"/>
          </w:tcPr>
          <w:p w14:paraId="38BAE2B7" w14:textId="08035C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74984E55" w14:textId="040AD5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2021A81" w14:textId="2EB6D4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232" w:type="pct"/>
          </w:tcPr>
          <w:p w14:paraId="75BF71A5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C77BC47" w14:textId="37071E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87EDB04" w14:textId="2727B0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5A4FF86" w14:textId="38AF4F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694" w:type="pct"/>
          </w:tcPr>
          <w:p w14:paraId="45EB6DB4" w14:textId="388AB5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DF8FC4A" w14:textId="77777777" w:rsidTr="000C2718">
        <w:tc>
          <w:tcPr>
            <w:tcW w:w="464" w:type="pct"/>
          </w:tcPr>
          <w:p w14:paraId="39410785" w14:textId="63F37C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R4-2110592</w:t>
            </w:r>
          </w:p>
        </w:tc>
        <w:tc>
          <w:tcPr>
            <w:tcW w:w="927" w:type="pct"/>
          </w:tcPr>
          <w:p w14:paraId="0ECA5901" w14:textId="0F0496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829" w:type="pct"/>
          </w:tcPr>
          <w:p w14:paraId="03C52D1F" w14:textId="3E1D0F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E60A2C1" w14:textId="7BDA33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C508B33" w14:textId="7CEB90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232" w:type="pct"/>
          </w:tcPr>
          <w:p w14:paraId="58F8E92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14B3BD" w14:textId="741C48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15403334" w14:textId="7C1066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AF907B0" w14:textId="1C2FC9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694" w:type="pct"/>
          </w:tcPr>
          <w:p w14:paraId="1EA8D4D0" w14:textId="704EE6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3FCA10EE" w14:textId="77777777" w:rsidTr="000C2718">
        <w:tc>
          <w:tcPr>
            <w:tcW w:w="464" w:type="pct"/>
          </w:tcPr>
          <w:p w14:paraId="2A594619" w14:textId="45F84F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R4-2110598</w:t>
            </w:r>
          </w:p>
        </w:tc>
        <w:tc>
          <w:tcPr>
            <w:tcW w:w="927" w:type="pct"/>
          </w:tcPr>
          <w:p w14:paraId="3DE2EE6C" w14:textId="61FDA8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829" w:type="pct"/>
          </w:tcPr>
          <w:p w14:paraId="45E167B2" w14:textId="5B3DA1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7353F5EC" w14:textId="667C1A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770E4BE7" w14:textId="422138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232" w:type="pct"/>
          </w:tcPr>
          <w:p w14:paraId="7A82CFC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76A1708" w14:textId="0F8A40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C024CA0" w14:textId="45E648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F424AE0" w14:textId="2E8992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694" w:type="pct"/>
          </w:tcPr>
          <w:p w14:paraId="3D3F486B" w14:textId="6EB6EB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430E6D" w14:paraId="429674AF" w14:textId="77777777" w:rsidTr="000C2718">
        <w:tc>
          <w:tcPr>
            <w:tcW w:w="464" w:type="pct"/>
          </w:tcPr>
          <w:p w14:paraId="7CBB68FD" w14:textId="210722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927" w:type="pct"/>
          </w:tcPr>
          <w:p w14:paraId="3CB7B15D" w14:textId="29D212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829" w:type="pct"/>
          </w:tcPr>
          <w:p w14:paraId="6E1C1593" w14:textId="7B20FB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6748B9B" w14:textId="3B4C49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01CA609" w14:textId="789DAF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232" w:type="pct"/>
          </w:tcPr>
          <w:p w14:paraId="661A49E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9916029" w14:textId="545A3D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922CCD3" w14:textId="24F6BB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718A2E1" w14:textId="2878BA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72D5EB1" w14:textId="3A909C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18DD9097" w14:textId="77777777" w:rsidTr="000C2718">
        <w:tc>
          <w:tcPr>
            <w:tcW w:w="464" w:type="pct"/>
          </w:tcPr>
          <w:p w14:paraId="36048B25" w14:textId="0700A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  <w:tc>
          <w:tcPr>
            <w:tcW w:w="927" w:type="pct"/>
          </w:tcPr>
          <w:p w14:paraId="675AD06C" w14:textId="3F28D3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829" w:type="pct"/>
          </w:tcPr>
          <w:p w14:paraId="21FAB21A" w14:textId="1C5996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298F5462" w14:textId="33E44E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7AA4EB45" w14:textId="58A106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232" w:type="pct"/>
          </w:tcPr>
          <w:p w14:paraId="23E2B4B3" w14:textId="347806F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B3AE99B" w14:textId="7BAFA7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2E20AA17" w14:textId="1CB85E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629F279" w14:textId="680DCE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247D5B1" w14:textId="74C0B6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4A309DEF" w14:textId="77777777" w:rsidTr="000C2718">
        <w:tc>
          <w:tcPr>
            <w:tcW w:w="464" w:type="pct"/>
          </w:tcPr>
          <w:p w14:paraId="170D30AB" w14:textId="4627B7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R4-2110628</w:t>
            </w:r>
          </w:p>
        </w:tc>
        <w:tc>
          <w:tcPr>
            <w:tcW w:w="927" w:type="pct"/>
          </w:tcPr>
          <w:p w14:paraId="7010C47E" w14:textId="7CAE4C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829" w:type="pct"/>
          </w:tcPr>
          <w:p w14:paraId="4E4F14B4" w14:textId="45AEFA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ADA0BD7" w14:textId="64BD97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2A0517C4" w14:textId="5872A4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232" w:type="pct"/>
          </w:tcPr>
          <w:p w14:paraId="206D79D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2E728EF" w14:textId="410D16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191A22C8" w14:textId="2E300B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AB510D9" w14:textId="0434A4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F542588" w14:textId="72858B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79E649D2" w14:textId="77777777" w:rsidTr="000C2718">
        <w:tc>
          <w:tcPr>
            <w:tcW w:w="464" w:type="pct"/>
          </w:tcPr>
          <w:p w14:paraId="776773A4" w14:textId="12AB02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R4-2110629</w:t>
            </w:r>
          </w:p>
        </w:tc>
        <w:tc>
          <w:tcPr>
            <w:tcW w:w="927" w:type="pct"/>
          </w:tcPr>
          <w:p w14:paraId="56CC5B87" w14:textId="458F13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829" w:type="pct"/>
          </w:tcPr>
          <w:p w14:paraId="78E03B1B" w14:textId="1CF49B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4D487EAF" w14:textId="6EF456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7130CD6C" w14:textId="2EB079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232" w:type="pct"/>
          </w:tcPr>
          <w:p w14:paraId="78459DDE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C654BF" w14:textId="433FC7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0ADEA0B" w14:textId="00DB76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AF88CDA" w14:textId="7E6F89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C404D67" w14:textId="180137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4E3F4052" w14:textId="77777777" w:rsidTr="000C2718">
        <w:tc>
          <w:tcPr>
            <w:tcW w:w="464" w:type="pct"/>
          </w:tcPr>
          <w:p w14:paraId="68E8CC1B" w14:textId="6B9367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927" w:type="pct"/>
          </w:tcPr>
          <w:p w14:paraId="45EB046C" w14:textId="10E903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829" w:type="pct"/>
          </w:tcPr>
          <w:p w14:paraId="64156A31" w14:textId="562814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497B42B" w14:textId="5A9C8F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6AE78B58" w14:textId="432C60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232" w:type="pct"/>
          </w:tcPr>
          <w:p w14:paraId="4FD991E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BE0F38" w14:textId="187A05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E5AD72B" w14:textId="1C3FB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DFD882D" w14:textId="528D0A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625E1457" w14:textId="07E835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0108F555" w14:textId="77777777" w:rsidTr="000C2718">
        <w:tc>
          <w:tcPr>
            <w:tcW w:w="464" w:type="pct"/>
          </w:tcPr>
          <w:p w14:paraId="732549DD" w14:textId="4FB867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  <w:tc>
          <w:tcPr>
            <w:tcW w:w="927" w:type="pct"/>
          </w:tcPr>
          <w:p w14:paraId="788F9240" w14:textId="707192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829" w:type="pct"/>
          </w:tcPr>
          <w:p w14:paraId="36EAA1E7" w14:textId="5005D5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251F01C" w14:textId="0AE73C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7C75502A" w14:textId="6413D0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232" w:type="pct"/>
          </w:tcPr>
          <w:p w14:paraId="3B914DF9" w14:textId="673D090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06926E4" w14:textId="2B904E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D05E612" w14:textId="5A15C4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6583A4D" w14:textId="10124D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51C155E4" w14:textId="294652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EA18889" w14:textId="77777777" w:rsidTr="000C2718">
        <w:tc>
          <w:tcPr>
            <w:tcW w:w="464" w:type="pct"/>
          </w:tcPr>
          <w:p w14:paraId="2EBECE12" w14:textId="75FFE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R4-2110921</w:t>
            </w:r>
          </w:p>
        </w:tc>
        <w:tc>
          <w:tcPr>
            <w:tcW w:w="927" w:type="pct"/>
          </w:tcPr>
          <w:p w14:paraId="68F466B9" w14:textId="750DC7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829" w:type="pct"/>
          </w:tcPr>
          <w:p w14:paraId="0315AD6A" w14:textId="2CAB0F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1AA65B1" w14:textId="398DF6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10C1B42" w14:textId="163FD1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232" w:type="pct"/>
          </w:tcPr>
          <w:p w14:paraId="387E895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968C58B" w14:textId="295347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36F6300" w14:textId="7AF281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335DA5C" w14:textId="446BA0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694" w:type="pct"/>
          </w:tcPr>
          <w:p w14:paraId="1406A981" w14:textId="6FEA93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945CCF3" w14:textId="77777777" w:rsidTr="000C2718">
        <w:tc>
          <w:tcPr>
            <w:tcW w:w="464" w:type="pct"/>
          </w:tcPr>
          <w:p w14:paraId="0C7E70D7" w14:textId="05D490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R4-2110923</w:t>
            </w:r>
          </w:p>
        </w:tc>
        <w:tc>
          <w:tcPr>
            <w:tcW w:w="927" w:type="pct"/>
          </w:tcPr>
          <w:p w14:paraId="69BB8DCB" w14:textId="46C49C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829" w:type="pct"/>
          </w:tcPr>
          <w:p w14:paraId="5B3B8C98" w14:textId="7FB7E7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68D99FC" w14:textId="4D2E9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51590833" w14:textId="0FD1FF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232" w:type="pct"/>
          </w:tcPr>
          <w:p w14:paraId="5F9C7A7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12532A" w14:textId="063C91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70D2D61" w14:textId="5C9B5C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F92A1C8" w14:textId="4F3372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7552A54" w14:textId="03B284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386CACA1" w14:textId="77777777" w:rsidTr="000C2718">
        <w:tc>
          <w:tcPr>
            <w:tcW w:w="464" w:type="pct"/>
          </w:tcPr>
          <w:p w14:paraId="072E5FAE" w14:textId="3C275E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  <w:tc>
          <w:tcPr>
            <w:tcW w:w="927" w:type="pct"/>
          </w:tcPr>
          <w:p w14:paraId="19194C03" w14:textId="4D5B6F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829" w:type="pct"/>
          </w:tcPr>
          <w:p w14:paraId="7A85D299" w14:textId="47D41B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AED2AAB" w14:textId="2F3BEA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778AE252" w14:textId="289A7F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232" w:type="pct"/>
          </w:tcPr>
          <w:p w14:paraId="26195BE7" w14:textId="4A0E8EB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5E766FD" w14:textId="2B85A5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0966C8FC" w14:textId="4118A6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739338E" w14:textId="69C7CF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87B976A" w14:textId="318163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4B600B6" w14:textId="77777777" w:rsidTr="000C2718">
        <w:tc>
          <w:tcPr>
            <w:tcW w:w="464" w:type="pct"/>
          </w:tcPr>
          <w:p w14:paraId="63C5D20F" w14:textId="75461B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R4-2110924</w:t>
            </w:r>
          </w:p>
        </w:tc>
        <w:tc>
          <w:tcPr>
            <w:tcW w:w="927" w:type="pct"/>
          </w:tcPr>
          <w:p w14:paraId="37188395" w14:textId="1DA6B2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829" w:type="pct"/>
          </w:tcPr>
          <w:p w14:paraId="427CC7D1" w14:textId="1F25C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480A6ADA" w14:textId="070FE8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52B20370" w14:textId="08481D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232" w:type="pct"/>
          </w:tcPr>
          <w:p w14:paraId="123ABC2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250DD30" w14:textId="519967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3425D0C" w14:textId="0517C6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3F84A55" w14:textId="7C1583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274888D4" w14:textId="6067F6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6E84C9E" w14:textId="77777777" w:rsidTr="000C2718">
        <w:tc>
          <w:tcPr>
            <w:tcW w:w="464" w:type="pct"/>
          </w:tcPr>
          <w:p w14:paraId="7FF1115A" w14:textId="28D033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R4-2110925</w:t>
            </w:r>
          </w:p>
        </w:tc>
        <w:tc>
          <w:tcPr>
            <w:tcW w:w="927" w:type="pct"/>
          </w:tcPr>
          <w:p w14:paraId="5E33B43C" w14:textId="564331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829" w:type="pct"/>
          </w:tcPr>
          <w:p w14:paraId="00965C75" w14:textId="6AD087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365B53E" w14:textId="5CF2AE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FE6E2F8" w14:textId="652021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232" w:type="pct"/>
          </w:tcPr>
          <w:p w14:paraId="279E0219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3C34B8A" w14:textId="1CAF65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2635D626" w14:textId="0FD9D3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A6525F9" w14:textId="329ABB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56ECE2D" w14:textId="7513A4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1A91734" w14:textId="77777777" w:rsidTr="000C2718">
        <w:tc>
          <w:tcPr>
            <w:tcW w:w="464" w:type="pct"/>
          </w:tcPr>
          <w:p w14:paraId="5F260255" w14:textId="4EEBE2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R4-2111048</w:t>
            </w:r>
          </w:p>
        </w:tc>
        <w:tc>
          <w:tcPr>
            <w:tcW w:w="927" w:type="pct"/>
          </w:tcPr>
          <w:p w14:paraId="50346519" w14:textId="4A6BCC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829" w:type="pct"/>
          </w:tcPr>
          <w:p w14:paraId="05175158" w14:textId="248D31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6A98479A" w14:textId="57A780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6EFFC658" w14:textId="4FF5B7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232" w:type="pct"/>
          </w:tcPr>
          <w:p w14:paraId="6569114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0AC8E5FB" w14:textId="209059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82B7419" w14:textId="5CB9AD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11B97A" w14:textId="5A41CA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105415B" w14:textId="28F0A0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2E124C9E" w14:textId="77777777" w:rsidTr="000C2718">
        <w:tc>
          <w:tcPr>
            <w:tcW w:w="464" w:type="pct"/>
          </w:tcPr>
          <w:p w14:paraId="4E448520" w14:textId="0F121A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  <w:tc>
          <w:tcPr>
            <w:tcW w:w="927" w:type="pct"/>
          </w:tcPr>
          <w:p w14:paraId="35B3F33E" w14:textId="4496FB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829" w:type="pct"/>
          </w:tcPr>
          <w:p w14:paraId="53876A76" w14:textId="6F3E19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0D0C2203" w14:textId="3C5ADC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25818B35" w14:textId="04D0B6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232" w:type="pct"/>
          </w:tcPr>
          <w:p w14:paraId="75C639FB" w14:textId="55F954E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0AB4832" w14:textId="593A4B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5FD834D" w14:textId="2C6A83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9A2F257" w14:textId="0D46BF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7B37FDD8" w14:textId="6E3039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B5C07DE" w14:textId="77777777" w:rsidTr="000C2718">
        <w:tc>
          <w:tcPr>
            <w:tcW w:w="464" w:type="pct"/>
          </w:tcPr>
          <w:p w14:paraId="365B428B" w14:textId="04A68F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R4-2111049</w:t>
            </w:r>
          </w:p>
        </w:tc>
        <w:tc>
          <w:tcPr>
            <w:tcW w:w="927" w:type="pct"/>
          </w:tcPr>
          <w:p w14:paraId="66149A06" w14:textId="04ECBE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829" w:type="pct"/>
          </w:tcPr>
          <w:p w14:paraId="3F65B59E" w14:textId="0948DC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3BF53548" w14:textId="4B385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4909DE8D" w14:textId="4C7717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232" w:type="pct"/>
          </w:tcPr>
          <w:p w14:paraId="1AABA76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43097E" w14:textId="0FDD8A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4CFFB25" w14:textId="411C30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9E28227" w14:textId="718850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1A7BF20" w14:textId="1593BA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018EB0C5" w14:textId="77777777" w:rsidTr="000C2718">
        <w:tc>
          <w:tcPr>
            <w:tcW w:w="464" w:type="pct"/>
          </w:tcPr>
          <w:p w14:paraId="716C214F" w14:textId="5A201B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  <w:tc>
          <w:tcPr>
            <w:tcW w:w="927" w:type="pct"/>
          </w:tcPr>
          <w:p w14:paraId="5C46C0B8" w14:textId="1CD973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829" w:type="pct"/>
          </w:tcPr>
          <w:p w14:paraId="215C37C6" w14:textId="5D2E24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69D4741B" w14:textId="4E3049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6770D19" w14:textId="2D7A76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232" w:type="pct"/>
          </w:tcPr>
          <w:p w14:paraId="703E3106" w14:textId="4E0DF7AD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CEBB52F" w14:textId="08E396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992853F" w14:textId="1E150A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50E8C11" w14:textId="2841B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A203B46" w14:textId="7C2BAC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F49AF8B" w14:textId="77777777" w:rsidTr="000C2718">
        <w:tc>
          <w:tcPr>
            <w:tcW w:w="464" w:type="pct"/>
          </w:tcPr>
          <w:p w14:paraId="4FB5A2D3" w14:textId="28E047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R4-2111050</w:t>
            </w:r>
          </w:p>
        </w:tc>
        <w:tc>
          <w:tcPr>
            <w:tcW w:w="927" w:type="pct"/>
          </w:tcPr>
          <w:p w14:paraId="06345A96" w14:textId="3F1787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Rel-17</w:t>
            </w:r>
          </w:p>
        </w:tc>
        <w:tc>
          <w:tcPr>
            <w:tcW w:w="829" w:type="pct"/>
          </w:tcPr>
          <w:p w14:paraId="2183EF7B" w14:textId="04C29A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5D8703FE" w14:textId="38BC22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FB11DF6" w14:textId="2474DE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232" w:type="pct"/>
          </w:tcPr>
          <w:p w14:paraId="68D7356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329158D" w14:textId="328FFC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A2C873A" w14:textId="58CFD5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94CC771" w14:textId="3845C3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18BE7D5" w14:textId="67686F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C51B2E6" w14:textId="77777777" w:rsidTr="000C2718">
        <w:tc>
          <w:tcPr>
            <w:tcW w:w="464" w:type="pct"/>
          </w:tcPr>
          <w:p w14:paraId="7C59E1CF" w14:textId="154905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927" w:type="pct"/>
          </w:tcPr>
          <w:p w14:paraId="1F38BB83" w14:textId="2D7391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829" w:type="pct"/>
          </w:tcPr>
          <w:p w14:paraId="5E7E4710" w14:textId="459B48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D790CAD" w14:textId="714252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7E816DA" w14:textId="187147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232" w:type="pct"/>
          </w:tcPr>
          <w:p w14:paraId="3DC1600B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E8E5E56" w14:textId="4CBE4B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76C5E8FF" w14:textId="3B6DFD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1888416" w14:textId="05A849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D4006CE" w14:textId="24086F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3954B403" w14:textId="77777777" w:rsidTr="000C2718">
        <w:tc>
          <w:tcPr>
            <w:tcW w:w="464" w:type="pct"/>
          </w:tcPr>
          <w:p w14:paraId="38401D0D" w14:textId="018A9F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  <w:tc>
          <w:tcPr>
            <w:tcW w:w="927" w:type="pct"/>
          </w:tcPr>
          <w:p w14:paraId="0EA74D06" w14:textId="3E0C0A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829" w:type="pct"/>
          </w:tcPr>
          <w:p w14:paraId="434295BA" w14:textId="6F018F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6C76E366" w14:textId="29ECBB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27FEB04D" w14:textId="79EFC4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232" w:type="pct"/>
          </w:tcPr>
          <w:p w14:paraId="70BE3158" w14:textId="7E47048F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4B77DFB9" w14:textId="0586E3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50CEA5A1" w14:textId="22E3C0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2B50122" w14:textId="1668B5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14F9418E" w14:textId="4A110D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C4F8664" w14:textId="77777777" w:rsidTr="000C2718">
        <w:tc>
          <w:tcPr>
            <w:tcW w:w="464" w:type="pct"/>
          </w:tcPr>
          <w:p w14:paraId="35128C96" w14:textId="01E36D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R4-2111117</w:t>
            </w:r>
          </w:p>
        </w:tc>
        <w:tc>
          <w:tcPr>
            <w:tcW w:w="927" w:type="pct"/>
          </w:tcPr>
          <w:p w14:paraId="23A81EA6" w14:textId="0CFF5D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829" w:type="pct"/>
          </w:tcPr>
          <w:p w14:paraId="03AC9D13" w14:textId="3BB5A2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012A26B" w14:textId="4214C3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35EDA569" w14:textId="319999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232" w:type="pct"/>
          </w:tcPr>
          <w:p w14:paraId="78EF6C0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40F71C7" w14:textId="6CB0A3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F8CAC3F" w14:textId="4F86EF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2B8B545" w14:textId="0694E5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30EDD60" w14:textId="19479A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C56F6B8" w14:textId="77777777" w:rsidTr="000C2718">
        <w:tc>
          <w:tcPr>
            <w:tcW w:w="464" w:type="pct"/>
          </w:tcPr>
          <w:p w14:paraId="5C598A11" w14:textId="5F43E5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R4-2111118</w:t>
            </w:r>
          </w:p>
        </w:tc>
        <w:tc>
          <w:tcPr>
            <w:tcW w:w="927" w:type="pct"/>
          </w:tcPr>
          <w:p w14:paraId="721294FA" w14:textId="4ACE3E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829" w:type="pct"/>
          </w:tcPr>
          <w:p w14:paraId="4DEA1CC0" w14:textId="654AAB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295DDB2D" w14:textId="7CAD1B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0AE16A1" w14:textId="18145D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232" w:type="pct"/>
          </w:tcPr>
          <w:p w14:paraId="01A6EAB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8657B9" w14:textId="60580A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BE042BA" w14:textId="2C9F7D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56CBBF4" w14:textId="7DABB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7734627" w14:textId="403AB8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CFFFBE2" w14:textId="77777777" w:rsidTr="000C2718">
        <w:tc>
          <w:tcPr>
            <w:tcW w:w="464" w:type="pct"/>
          </w:tcPr>
          <w:p w14:paraId="7090676B" w14:textId="236EC9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R4-2111503</w:t>
            </w:r>
          </w:p>
        </w:tc>
        <w:tc>
          <w:tcPr>
            <w:tcW w:w="927" w:type="pct"/>
          </w:tcPr>
          <w:p w14:paraId="6EDC77F8" w14:textId="6C432F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829" w:type="pct"/>
          </w:tcPr>
          <w:p w14:paraId="1AF347ED" w14:textId="687E4F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021B190E" w14:textId="50BD77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649CEC46" w14:textId="0FA645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232" w:type="pct"/>
          </w:tcPr>
          <w:p w14:paraId="7321307E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B4E344E" w14:textId="78B7C0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23968C7" w14:textId="3C597A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4F758F55" w14:textId="4FAC3F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C087F13" w14:textId="1E0E13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5DE82AE" w14:textId="77777777" w:rsidTr="000C2718">
        <w:tc>
          <w:tcPr>
            <w:tcW w:w="464" w:type="pct"/>
          </w:tcPr>
          <w:p w14:paraId="6868DF79" w14:textId="24483B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R4-2111505</w:t>
            </w:r>
          </w:p>
        </w:tc>
        <w:tc>
          <w:tcPr>
            <w:tcW w:w="927" w:type="pct"/>
          </w:tcPr>
          <w:p w14:paraId="1A521859" w14:textId="022E0B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829" w:type="pct"/>
          </w:tcPr>
          <w:p w14:paraId="5A7CDDAE" w14:textId="3B79CC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035143C4" w14:textId="4AAE3F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5FA16ABA" w14:textId="19BC62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232" w:type="pct"/>
          </w:tcPr>
          <w:p w14:paraId="4E884813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D41DDF6" w14:textId="6B2AC8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2ED1722" w14:textId="63540F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C9D5B5B" w14:textId="2AF25B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BC66A07" w14:textId="2EACDD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6F9377ED" w14:textId="77777777" w:rsidTr="000C2718">
        <w:tc>
          <w:tcPr>
            <w:tcW w:w="464" w:type="pct"/>
          </w:tcPr>
          <w:p w14:paraId="413B6DAD" w14:textId="076CC1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  <w:tc>
          <w:tcPr>
            <w:tcW w:w="927" w:type="pct"/>
          </w:tcPr>
          <w:p w14:paraId="1FEB6648" w14:textId="723B9B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829" w:type="pct"/>
          </w:tcPr>
          <w:p w14:paraId="24BFA93B" w14:textId="73C5F0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67CC0470" w14:textId="0BABF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8D32BE2" w14:textId="5EEF3F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232" w:type="pct"/>
          </w:tcPr>
          <w:p w14:paraId="784745DB" w14:textId="1B67D79B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614FCAB5" w14:textId="79C714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D206E2D" w14:textId="657A83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02F87D1" w14:textId="281CD9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6A7A441A" w14:textId="75E330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C649FDC" w14:textId="77777777" w:rsidTr="000C2718">
        <w:tc>
          <w:tcPr>
            <w:tcW w:w="464" w:type="pct"/>
          </w:tcPr>
          <w:p w14:paraId="3BE238B2" w14:textId="4B55A3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R4-2111506</w:t>
            </w:r>
          </w:p>
        </w:tc>
        <w:tc>
          <w:tcPr>
            <w:tcW w:w="927" w:type="pct"/>
          </w:tcPr>
          <w:p w14:paraId="70A5E70B" w14:textId="2F6C35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829" w:type="pct"/>
          </w:tcPr>
          <w:p w14:paraId="279D7DCB" w14:textId="654063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336" w:type="pct"/>
          </w:tcPr>
          <w:p w14:paraId="5FEFA4B1" w14:textId="7237E3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78E133D" w14:textId="65121B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232" w:type="pct"/>
          </w:tcPr>
          <w:p w14:paraId="7084C514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8979C4" w14:textId="02AB1B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5112474" w14:textId="7941FD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DB03E39" w14:textId="73A45D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D4FE082" w14:textId="039932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C242698" w14:textId="77777777" w:rsidTr="000C2718">
        <w:tc>
          <w:tcPr>
            <w:tcW w:w="464" w:type="pct"/>
          </w:tcPr>
          <w:p w14:paraId="22D18DC7" w14:textId="21E971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R4-2108719</w:t>
            </w:r>
          </w:p>
        </w:tc>
        <w:tc>
          <w:tcPr>
            <w:tcW w:w="927" w:type="pct"/>
          </w:tcPr>
          <w:p w14:paraId="5C38C55C" w14:textId="13AF80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829" w:type="pct"/>
          </w:tcPr>
          <w:p w14:paraId="08F851DC" w14:textId="4ED2A5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39692CEE" w14:textId="021AD5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2ED6F4B" w14:textId="5A7117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232" w:type="pct"/>
          </w:tcPr>
          <w:p w14:paraId="39D35901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C0A3D26" w14:textId="3F9AE3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FD8C714" w14:textId="34296C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2A5A0FE0" w14:textId="343453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C1FD466" w14:textId="567615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F2058FE" w14:textId="77777777" w:rsidTr="000C2718">
        <w:tc>
          <w:tcPr>
            <w:tcW w:w="464" w:type="pct"/>
          </w:tcPr>
          <w:p w14:paraId="3FC19459" w14:textId="17030B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R4-2108720</w:t>
            </w:r>
          </w:p>
        </w:tc>
        <w:tc>
          <w:tcPr>
            <w:tcW w:w="927" w:type="pct"/>
          </w:tcPr>
          <w:p w14:paraId="006502DC" w14:textId="6AD63D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829" w:type="pct"/>
          </w:tcPr>
          <w:p w14:paraId="3E2B744F" w14:textId="37F4DE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2419D1FF" w14:textId="480407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D99D697" w14:textId="5DA398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232" w:type="pct"/>
          </w:tcPr>
          <w:p w14:paraId="61CA261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324F669" w14:textId="681F2B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5C0DE5BF" w14:textId="0EDEC4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1C33B4CB" w14:textId="1335F0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06AB9283" w14:textId="175DD2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3EDC6CA7" w14:textId="77777777" w:rsidTr="000C2718">
        <w:tc>
          <w:tcPr>
            <w:tcW w:w="464" w:type="pct"/>
          </w:tcPr>
          <w:p w14:paraId="0A757855" w14:textId="294108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R4-2108747</w:t>
            </w:r>
          </w:p>
        </w:tc>
        <w:tc>
          <w:tcPr>
            <w:tcW w:w="927" w:type="pct"/>
          </w:tcPr>
          <w:p w14:paraId="5795FD90" w14:textId="3EE75B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829" w:type="pct"/>
          </w:tcPr>
          <w:p w14:paraId="302D6F5B" w14:textId="4CBA3A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336" w:type="pct"/>
          </w:tcPr>
          <w:p w14:paraId="5A15BB11" w14:textId="1F61C3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0EB6602F" w14:textId="0491BD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232" w:type="pct"/>
          </w:tcPr>
          <w:p w14:paraId="059498D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0B8E2B9" w14:textId="661440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3FDEB2E4" w14:textId="31FFC7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D81ACF1" w14:textId="3C8B40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52D48AC4" w14:textId="454304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6713A9B" w14:textId="77777777" w:rsidTr="000C2718">
        <w:tc>
          <w:tcPr>
            <w:tcW w:w="464" w:type="pct"/>
          </w:tcPr>
          <w:p w14:paraId="0EF8D48B" w14:textId="40E206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R4-2108748</w:t>
            </w:r>
          </w:p>
        </w:tc>
        <w:tc>
          <w:tcPr>
            <w:tcW w:w="927" w:type="pct"/>
          </w:tcPr>
          <w:p w14:paraId="7AFE9D34" w14:textId="3A1B88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829" w:type="pct"/>
          </w:tcPr>
          <w:p w14:paraId="14E1C363" w14:textId="4D492D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336" w:type="pct"/>
          </w:tcPr>
          <w:p w14:paraId="34116B3B" w14:textId="0B52D4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1B4B8E1A" w14:textId="03AA09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232" w:type="pct"/>
          </w:tcPr>
          <w:p w14:paraId="3C9742D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1EC8302" w14:textId="2D325D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96AA716" w14:textId="004760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B98DC25" w14:textId="4D4CA1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42425986" w14:textId="0FCE38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9746700" w14:textId="77777777" w:rsidTr="000C2718">
        <w:tc>
          <w:tcPr>
            <w:tcW w:w="464" w:type="pct"/>
          </w:tcPr>
          <w:p w14:paraId="0B8E55E7" w14:textId="61A04A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R4-2108749</w:t>
            </w:r>
          </w:p>
        </w:tc>
        <w:tc>
          <w:tcPr>
            <w:tcW w:w="927" w:type="pct"/>
          </w:tcPr>
          <w:p w14:paraId="6E8243D9" w14:textId="5D49D4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829" w:type="pct"/>
          </w:tcPr>
          <w:p w14:paraId="1671E03C" w14:textId="746DB2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336" w:type="pct"/>
          </w:tcPr>
          <w:p w14:paraId="29B40FC7" w14:textId="2F75CA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42" w:type="pct"/>
          </w:tcPr>
          <w:p w14:paraId="7BCDFEAF" w14:textId="54DABE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232" w:type="pct"/>
          </w:tcPr>
          <w:p w14:paraId="28B08506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6EBFDFD" w14:textId="66CB02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767B9F56" w14:textId="152326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F9C8A91" w14:textId="007971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694" w:type="pct"/>
          </w:tcPr>
          <w:p w14:paraId="337CE545" w14:textId="4E0F0A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1A6BAA1" w14:textId="77777777" w:rsidTr="000C2718">
        <w:tc>
          <w:tcPr>
            <w:tcW w:w="464" w:type="pct"/>
          </w:tcPr>
          <w:p w14:paraId="20817631" w14:textId="045289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R4-2108881</w:t>
            </w:r>
          </w:p>
        </w:tc>
        <w:tc>
          <w:tcPr>
            <w:tcW w:w="927" w:type="pct"/>
          </w:tcPr>
          <w:p w14:paraId="219FF3B2" w14:textId="6D6589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829" w:type="pct"/>
          </w:tcPr>
          <w:p w14:paraId="1054A87E" w14:textId="6B5D5F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336" w:type="pct"/>
          </w:tcPr>
          <w:p w14:paraId="1AD09F6D" w14:textId="782270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242" w:type="pct"/>
          </w:tcPr>
          <w:p w14:paraId="5080CE2C" w14:textId="5C4E35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232" w:type="pct"/>
          </w:tcPr>
          <w:p w14:paraId="787242F3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27F63BB" w14:textId="3F6FDE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C21D5B8" w14:textId="41B90F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910FD6A" w14:textId="73A4CE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694" w:type="pct"/>
          </w:tcPr>
          <w:p w14:paraId="5BD691DD" w14:textId="14A59C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4532BD1" w14:textId="77777777" w:rsidTr="000C2718">
        <w:tc>
          <w:tcPr>
            <w:tcW w:w="464" w:type="pct"/>
          </w:tcPr>
          <w:p w14:paraId="059D3564" w14:textId="05C496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R4-2110137</w:t>
            </w:r>
          </w:p>
        </w:tc>
        <w:tc>
          <w:tcPr>
            <w:tcW w:w="927" w:type="pct"/>
          </w:tcPr>
          <w:p w14:paraId="7B15F658" w14:textId="61D5CC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829" w:type="pct"/>
          </w:tcPr>
          <w:p w14:paraId="149896F1" w14:textId="621CFA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3CE35087" w14:textId="0CCC94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77950EA0" w14:textId="1F6A03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232" w:type="pct"/>
          </w:tcPr>
          <w:p w14:paraId="2C5F0A2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51682DE" w14:textId="410BF8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5BA757A9" w14:textId="03486A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3DDAE681" w14:textId="0C18D5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694" w:type="pct"/>
          </w:tcPr>
          <w:p w14:paraId="11C9C339" w14:textId="2FD3CC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72773E82" w14:textId="77777777" w:rsidTr="000C2718">
        <w:tc>
          <w:tcPr>
            <w:tcW w:w="464" w:type="pct"/>
          </w:tcPr>
          <w:p w14:paraId="23213652" w14:textId="63A601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R4-2110138</w:t>
            </w:r>
          </w:p>
        </w:tc>
        <w:tc>
          <w:tcPr>
            <w:tcW w:w="927" w:type="pct"/>
          </w:tcPr>
          <w:p w14:paraId="4C2DB68A" w14:textId="72A5C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829" w:type="pct"/>
          </w:tcPr>
          <w:p w14:paraId="10C0A24E" w14:textId="5D3E87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336" w:type="pct"/>
          </w:tcPr>
          <w:p w14:paraId="491F3977" w14:textId="42D638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4DEC6DBC" w14:textId="2F32FF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232" w:type="pct"/>
          </w:tcPr>
          <w:p w14:paraId="023AA78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1F39C4E8" w14:textId="527666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43AA1D" w14:textId="234EF3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CE1DCFE" w14:textId="26D826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694" w:type="pct"/>
          </w:tcPr>
          <w:p w14:paraId="2FE800E6" w14:textId="4D5AA2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6E55AECC" w14:textId="77777777" w:rsidTr="000C2718">
        <w:tc>
          <w:tcPr>
            <w:tcW w:w="464" w:type="pct"/>
          </w:tcPr>
          <w:p w14:paraId="1A72D78C" w14:textId="681FB8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R4-2110335</w:t>
            </w:r>
          </w:p>
        </w:tc>
        <w:tc>
          <w:tcPr>
            <w:tcW w:w="927" w:type="pct"/>
          </w:tcPr>
          <w:p w14:paraId="42C3CA76" w14:textId="23ED52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side conditions for IAB-MT R16</w:t>
            </w:r>
          </w:p>
        </w:tc>
        <w:tc>
          <w:tcPr>
            <w:tcW w:w="829" w:type="pct"/>
          </w:tcPr>
          <w:p w14:paraId="6C3AD7F9" w14:textId="62823E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87C53C2" w14:textId="39B603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44A60D52" w14:textId="16B74F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32" w:type="pct"/>
          </w:tcPr>
          <w:p w14:paraId="3159E67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0EA6D37" w14:textId="116810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C6CD3F7" w14:textId="604C39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60C5D4F" w14:textId="67567E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694" w:type="pct"/>
          </w:tcPr>
          <w:p w14:paraId="73646A7A" w14:textId="7C42D2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430E6D" w14:paraId="5D63B095" w14:textId="77777777" w:rsidTr="000C2718">
        <w:tc>
          <w:tcPr>
            <w:tcW w:w="464" w:type="pct"/>
          </w:tcPr>
          <w:p w14:paraId="5AA6357F" w14:textId="547A1F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R4-2110336</w:t>
            </w:r>
          </w:p>
        </w:tc>
        <w:tc>
          <w:tcPr>
            <w:tcW w:w="927" w:type="pct"/>
          </w:tcPr>
          <w:p w14:paraId="355F206E" w14:textId="6C0A82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on sharing factor of RLM and link recovery for IAB-MT R16</w:t>
            </w:r>
          </w:p>
        </w:tc>
        <w:tc>
          <w:tcPr>
            <w:tcW w:w="829" w:type="pct"/>
          </w:tcPr>
          <w:p w14:paraId="1D6BE6E4" w14:textId="6A44CA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F8584E1" w14:textId="6C2694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50479397" w14:textId="1F25E3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32" w:type="pct"/>
          </w:tcPr>
          <w:p w14:paraId="64F5D84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760BA2" w14:textId="0BA66B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9A90D69" w14:textId="0A89C8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5743A88" w14:textId="62CFD0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694" w:type="pct"/>
          </w:tcPr>
          <w:p w14:paraId="76F62E86" w14:textId="598D7D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C72211C" w14:textId="77777777" w:rsidTr="000C2718">
        <w:tc>
          <w:tcPr>
            <w:tcW w:w="464" w:type="pct"/>
          </w:tcPr>
          <w:p w14:paraId="5CCAC177" w14:textId="516D06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R4-2110539</w:t>
            </w:r>
          </w:p>
        </w:tc>
        <w:tc>
          <w:tcPr>
            <w:tcW w:w="927" w:type="pct"/>
          </w:tcPr>
          <w:p w14:paraId="696CD788" w14:textId="5E980E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829" w:type="pct"/>
          </w:tcPr>
          <w:p w14:paraId="0F956C6D" w14:textId="0A6DF3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726D5A46" w14:textId="371679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682D36F9" w14:textId="743A95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32" w:type="pct"/>
          </w:tcPr>
          <w:p w14:paraId="29A2DEE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84EF639" w14:textId="069418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848D787" w14:textId="7A6F54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D812252" w14:textId="1BFB46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3E0E7A2F" w14:textId="11BF7A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01AB5D15" w14:textId="77777777" w:rsidTr="000C2718">
        <w:tc>
          <w:tcPr>
            <w:tcW w:w="464" w:type="pct"/>
          </w:tcPr>
          <w:p w14:paraId="77C830F8" w14:textId="261EAB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  <w:tc>
          <w:tcPr>
            <w:tcW w:w="927" w:type="pct"/>
          </w:tcPr>
          <w:p w14:paraId="560B9F9D" w14:textId="01ADA6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829" w:type="pct"/>
          </w:tcPr>
          <w:p w14:paraId="16F73E40" w14:textId="7DE9CC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261BEC87" w14:textId="0D4710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184DB144" w14:textId="7A4C46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32" w:type="pct"/>
          </w:tcPr>
          <w:p w14:paraId="77963659" w14:textId="5B35F69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58AFDA75" w14:textId="404123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D5CAA85" w14:textId="1DF6AF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17069F5D" w14:textId="1BB01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741C6DC0" w14:textId="4E115C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088C6D9" w14:textId="77777777" w:rsidTr="000C2718">
        <w:tc>
          <w:tcPr>
            <w:tcW w:w="464" w:type="pct"/>
          </w:tcPr>
          <w:p w14:paraId="5BDDF73C" w14:textId="6A413A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R4-2110545</w:t>
            </w:r>
          </w:p>
        </w:tc>
        <w:tc>
          <w:tcPr>
            <w:tcW w:w="927" w:type="pct"/>
          </w:tcPr>
          <w:p w14:paraId="6D6291F6" w14:textId="637833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IAB-MT conducted performance requirements (General and Demodulation) in TS 38.174</w:t>
            </w:r>
          </w:p>
        </w:tc>
        <w:tc>
          <w:tcPr>
            <w:tcW w:w="829" w:type="pct"/>
          </w:tcPr>
          <w:p w14:paraId="79866A0C" w14:textId="154BE0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49F4CEA" w14:textId="1ADF3A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5E567EE7" w14:textId="00D409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32" w:type="pct"/>
          </w:tcPr>
          <w:p w14:paraId="374F523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911C9D7" w14:textId="618DC9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3A793059" w14:textId="177BE0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64087E5" w14:textId="065226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04AA3390" w14:textId="18965F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1F399A8B" w14:textId="77777777" w:rsidTr="000C2718">
        <w:tc>
          <w:tcPr>
            <w:tcW w:w="464" w:type="pct"/>
          </w:tcPr>
          <w:p w14:paraId="79AF9C41" w14:textId="7FEA89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927" w:type="pct"/>
          </w:tcPr>
          <w:p w14:paraId="610A5163" w14:textId="6397DD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IAB-MT RRM test cases in 38.174</w:t>
            </w:r>
          </w:p>
        </w:tc>
        <w:tc>
          <w:tcPr>
            <w:tcW w:w="829" w:type="pct"/>
          </w:tcPr>
          <w:p w14:paraId="63E132D5" w14:textId="540B4A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167F67C" w14:textId="5034FE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1C67DC79" w14:textId="1C0495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32" w:type="pct"/>
          </w:tcPr>
          <w:p w14:paraId="5781D73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B2B0B5D" w14:textId="76D694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D5FBE36" w14:textId="211BF7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D10E5C6" w14:textId="49050E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1C4BB3B3" w14:textId="62049F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6FC1C5C8" w14:textId="77777777" w:rsidTr="000C2718">
        <w:tc>
          <w:tcPr>
            <w:tcW w:w="464" w:type="pct"/>
          </w:tcPr>
          <w:p w14:paraId="14528C94" w14:textId="77CD7F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  <w:tc>
          <w:tcPr>
            <w:tcW w:w="927" w:type="pct"/>
          </w:tcPr>
          <w:p w14:paraId="3DE7D572" w14:textId="21A7A0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829" w:type="pct"/>
          </w:tcPr>
          <w:p w14:paraId="01F43B6D" w14:textId="36BBD5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1198833E" w14:textId="5EF77B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22EF8F4F" w14:textId="5739AF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32" w:type="pct"/>
          </w:tcPr>
          <w:p w14:paraId="5B599381" w14:textId="5B03C1F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67C927C" w14:textId="3A3544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40C51A0" w14:textId="287E85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27A431E8" w14:textId="18E670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611B4F65" w14:textId="5B7137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B99C242" w14:textId="77777777" w:rsidTr="000C2718">
        <w:tc>
          <w:tcPr>
            <w:tcW w:w="464" w:type="pct"/>
          </w:tcPr>
          <w:p w14:paraId="614209F7" w14:textId="54BE5F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R4-2111300</w:t>
            </w:r>
          </w:p>
        </w:tc>
        <w:tc>
          <w:tcPr>
            <w:tcW w:w="927" w:type="pct"/>
          </w:tcPr>
          <w:p w14:paraId="3D8524D1" w14:textId="26695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in IAB-MT RRC connection mobility requirements in TS 38.174</w:t>
            </w:r>
          </w:p>
        </w:tc>
        <w:tc>
          <w:tcPr>
            <w:tcW w:w="829" w:type="pct"/>
          </w:tcPr>
          <w:p w14:paraId="37E248D5" w14:textId="32A99A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7F10E439" w14:textId="2F9FB0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46105E89" w14:textId="1C40D7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32" w:type="pct"/>
          </w:tcPr>
          <w:p w14:paraId="7D07831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43DC51B" w14:textId="7EA4FF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70BF6111" w14:textId="1ADAE0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78FBB538" w14:textId="59EC5B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6B6422D9" w14:textId="5B902F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430E6D" w14:paraId="4358FA69" w14:textId="77777777" w:rsidTr="000C2718">
        <w:tc>
          <w:tcPr>
            <w:tcW w:w="464" w:type="pct"/>
          </w:tcPr>
          <w:p w14:paraId="0C8D472B" w14:textId="478B56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R4-2108097</w:t>
            </w:r>
          </w:p>
        </w:tc>
        <w:tc>
          <w:tcPr>
            <w:tcW w:w="927" w:type="pct"/>
          </w:tcPr>
          <w:p w14:paraId="22EFFDA9" w14:textId="4777BE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Core part of TS 38.174</w:t>
            </w:r>
          </w:p>
        </w:tc>
        <w:tc>
          <w:tcPr>
            <w:tcW w:w="829" w:type="pct"/>
          </w:tcPr>
          <w:p w14:paraId="6BE30958" w14:textId="57E235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336" w:type="pct"/>
          </w:tcPr>
          <w:p w14:paraId="7FEA63B6" w14:textId="1C30E3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42" w:type="pct"/>
          </w:tcPr>
          <w:p w14:paraId="5E0028F0" w14:textId="1A9334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32" w:type="pct"/>
          </w:tcPr>
          <w:p w14:paraId="472F67B6" w14:textId="1C64587A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6" w:type="pct"/>
          </w:tcPr>
          <w:p w14:paraId="00AA99DF" w14:textId="50A30B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BDDB0F1" w14:textId="19F362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72D9D87A" w14:textId="290F0B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2A52BE3D" w14:textId="41456E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9F44FC9" w14:textId="77777777" w:rsidTr="000C2718">
        <w:tc>
          <w:tcPr>
            <w:tcW w:w="464" w:type="pct"/>
          </w:tcPr>
          <w:p w14:paraId="537A0CA9" w14:textId="3CA5A2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927" w:type="pct"/>
          </w:tcPr>
          <w:p w14:paraId="0C448EDB" w14:textId="3951D9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829" w:type="pct"/>
          </w:tcPr>
          <w:p w14:paraId="3D292AC5" w14:textId="13FF60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6F5A9EC8" w14:textId="4725AD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42" w:type="pct"/>
          </w:tcPr>
          <w:p w14:paraId="028A48FC" w14:textId="0B704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32" w:type="pct"/>
          </w:tcPr>
          <w:p w14:paraId="0E1E956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6578B68" w14:textId="6DBE6E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78BFB96" w14:textId="3DA43D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03F650F" w14:textId="60C961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5B14D9CC" w14:textId="28A939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FC950B2" w14:textId="77777777" w:rsidTr="000C2718">
        <w:tc>
          <w:tcPr>
            <w:tcW w:w="464" w:type="pct"/>
          </w:tcPr>
          <w:p w14:paraId="5ADED447" w14:textId="4929AC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  <w:tc>
          <w:tcPr>
            <w:tcW w:w="927" w:type="pct"/>
          </w:tcPr>
          <w:p w14:paraId="318297F6" w14:textId="5ED27E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829" w:type="pct"/>
          </w:tcPr>
          <w:p w14:paraId="7A0C8EFB" w14:textId="4C4264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336" w:type="pct"/>
          </w:tcPr>
          <w:p w14:paraId="4ED6327C" w14:textId="2A21B0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42" w:type="pct"/>
          </w:tcPr>
          <w:p w14:paraId="0A5BB044" w14:textId="696F1A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32" w:type="pct"/>
          </w:tcPr>
          <w:p w14:paraId="7A85E5C9" w14:textId="664E62B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7DCD3BFD" w14:textId="682EB8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5834F5F" w14:textId="636B46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5988D018" w14:textId="2571F7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70A407BA" w14:textId="2038D6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F27AC9B" w14:textId="77777777" w:rsidTr="000C2718">
        <w:tc>
          <w:tcPr>
            <w:tcW w:w="464" w:type="pct"/>
          </w:tcPr>
          <w:p w14:paraId="58E16454" w14:textId="3015BA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927" w:type="pct"/>
          </w:tcPr>
          <w:p w14:paraId="59D2DC55" w14:textId="4C8EB6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exclusion bands and spatial exclusion for IAB </w:t>
            </w:r>
            <w:r>
              <w:rPr>
                <w:sz w:val="16"/>
              </w:rPr>
              <w:lastRenderedPageBreak/>
              <w:t>EMC Radiated Immunity testing</w:t>
            </w:r>
          </w:p>
        </w:tc>
        <w:tc>
          <w:tcPr>
            <w:tcW w:w="829" w:type="pct"/>
          </w:tcPr>
          <w:p w14:paraId="095B7F5A" w14:textId="1A04AD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336" w:type="pct"/>
          </w:tcPr>
          <w:p w14:paraId="16314457" w14:textId="408790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42" w:type="pct"/>
          </w:tcPr>
          <w:p w14:paraId="7B176A42" w14:textId="2BCCCE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32" w:type="pct"/>
          </w:tcPr>
          <w:p w14:paraId="4C54701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E5C3363" w14:textId="6B0FF7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122C366F" w14:textId="5E9ED1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4530EF28" w14:textId="0DE6EA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0153992B" w14:textId="6EBE0B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F7C4ED5" w14:textId="77777777" w:rsidTr="000C2718">
        <w:tc>
          <w:tcPr>
            <w:tcW w:w="464" w:type="pct"/>
          </w:tcPr>
          <w:p w14:paraId="089F0E42" w14:textId="3EE918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  <w:tc>
          <w:tcPr>
            <w:tcW w:w="927" w:type="pct"/>
          </w:tcPr>
          <w:p w14:paraId="58F2C1AF" w14:textId="0F4D4A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829" w:type="pct"/>
          </w:tcPr>
          <w:p w14:paraId="73FD29E4" w14:textId="232DE4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336" w:type="pct"/>
          </w:tcPr>
          <w:p w14:paraId="523D0F6E" w14:textId="32A15B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42" w:type="pct"/>
          </w:tcPr>
          <w:p w14:paraId="0B85D5B1" w14:textId="7333B9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32" w:type="pct"/>
          </w:tcPr>
          <w:p w14:paraId="28639BE7" w14:textId="22704DC8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1060B407" w14:textId="4964AA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8E7327A" w14:textId="35E352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8886C88" w14:textId="6CD66F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74B85AB2" w14:textId="797253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346F84F" w14:textId="77777777" w:rsidTr="000C2718">
        <w:tc>
          <w:tcPr>
            <w:tcW w:w="464" w:type="pct"/>
          </w:tcPr>
          <w:p w14:paraId="45DA369A" w14:textId="24B09D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R4-2108478</w:t>
            </w:r>
          </w:p>
        </w:tc>
        <w:tc>
          <w:tcPr>
            <w:tcW w:w="927" w:type="pct"/>
          </w:tcPr>
          <w:p w14:paraId="5F6D979F" w14:textId="2689D2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EMC test configurations and performance requirements (updated)</w:t>
            </w:r>
          </w:p>
        </w:tc>
        <w:tc>
          <w:tcPr>
            <w:tcW w:w="829" w:type="pct"/>
          </w:tcPr>
          <w:p w14:paraId="0A5E9B43" w14:textId="106464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336" w:type="pct"/>
          </w:tcPr>
          <w:p w14:paraId="6A770D6A" w14:textId="767190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42" w:type="pct"/>
          </w:tcPr>
          <w:p w14:paraId="744A7E8F" w14:textId="7DD072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32" w:type="pct"/>
          </w:tcPr>
          <w:p w14:paraId="68E6391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3294561" w14:textId="40CDA1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1577726" w14:textId="2BCA24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5382CFA2" w14:textId="04E1FC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694" w:type="pct"/>
          </w:tcPr>
          <w:p w14:paraId="5C646A18" w14:textId="6C9200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623B2B8" w14:textId="77777777" w:rsidTr="000C2718">
        <w:tc>
          <w:tcPr>
            <w:tcW w:w="464" w:type="pct"/>
          </w:tcPr>
          <w:p w14:paraId="0B0FB329" w14:textId="328C19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R4-2108910</w:t>
            </w:r>
          </w:p>
        </w:tc>
        <w:tc>
          <w:tcPr>
            <w:tcW w:w="927" w:type="pct"/>
          </w:tcPr>
          <w:p w14:paraId="7458DFE4" w14:textId="43B684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R16 CATF</w:t>
            </w:r>
          </w:p>
        </w:tc>
        <w:tc>
          <w:tcPr>
            <w:tcW w:w="829" w:type="pct"/>
          </w:tcPr>
          <w:p w14:paraId="10923048" w14:textId="4C0973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336" w:type="pct"/>
          </w:tcPr>
          <w:p w14:paraId="5352F6C6" w14:textId="219AAC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30D1E1BF" w14:textId="45D185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0061</w:t>
            </w:r>
          </w:p>
        </w:tc>
        <w:tc>
          <w:tcPr>
            <w:tcW w:w="232" w:type="pct"/>
          </w:tcPr>
          <w:p w14:paraId="7ECE31B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756A880" w14:textId="1208E1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628B211F" w14:textId="79C574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44" w:type="pct"/>
          </w:tcPr>
          <w:p w14:paraId="0E828E50" w14:textId="27225B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694" w:type="pct"/>
          </w:tcPr>
          <w:p w14:paraId="419A43B1" w14:textId="6C3001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91F37B0" w14:textId="77777777" w:rsidTr="000C2718">
        <w:tc>
          <w:tcPr>
            <w:tcW w:w="464" w:type="pct"/>
          </w:tcPr>
          <w:p w14:paraId="17B0685C" w14:textId="2DA817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R4-2108911</w:t>
            </w:r>
          </w:p>
        </w:tc>
        <w:tc>
          <w:tcPr>
            <w:tcW w:w="927" w:type="pct"/>
          </w:tcPr>
          <w:p w14:paraId="65A0565B" w14:textId="249C7A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R17 CATA</w:t>
            </w:r>
          </w:p>
        </w:tc>
        <w:tc>
          <w:tcPr>
            <w:tcW w:w="829" w:type="pct"/>
          </w:tcPr>
          <w:p w14:paraId="531DD619" w14:textId="221096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336" w:type="pct"/>
          </w:tcPr>
          <w:p w14:paraId="3AAB4C48" w14:textId="71748C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589A3FC5" w14:textId="1F3B5C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0062</w:t>
            </w:r>
          </w:p>
        </w:tc>
        <w:tc>
          <w:tcPr>
            <w:tcW w:w="232" w:type="pct"/>
          </w:tcPr>
          <w:p w14:paraId="308D4BB3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379DD16B" w14:textId="434F07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3C77C2F9" w14:textId="49EB03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97FA0C6" w14:textId="57EAE4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694" w:type="pct"/>
          </w:tcPr>
          <w:p w14:paraId="1047AF5D" w14:textId="695118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89693FB" w14:textId="77777777" w:rsidTr="000C2718">
        <w:tc>
          <w:tcPr>
            <w:tcW w:w="464" w:type="pct"/>
          </w:tcPr>
          <w:p w14:paraId="6D4B171D" w14:textId="73B7EF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R4-2110424</w:t>
            </w:r>
          </w:p>
        </w:tc>
        <w:tc>
          <w:tcPr>
            <w:tcW w:w="927" w:type="pct"/>
          </w:tcPr>
          <w:p w14:paraId="74C2A340" w14:textId="726B1F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combinations(Rel-15)</w:t>
            </w:r>
          </w:p>
        </w:tc>
        <w:tc>
          <w:tcPr>
            <w:tcW w:w="829" w:type="pct"/>
          </w:tcPr>
          <w:p w14:paraId="69FDC7DB" w14:textId="12ACAE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7E91545" w14:textId="05A320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53E1C372" w14:textId="5E324A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0063</w:t>
            </w:r>
          </w:p>
        </w:tc>
        <w:tc>
          <w:tcPr>
            <w:tcW w:w="232" w:type="pct"/>
          </w:tcPr>
          <w:p w14:paraId="1713BBE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B1CCF21" w14:textId="4A5A87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4B431DFF" w14:textId="0E1AA2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8E2A6F6" w14:textId="2ED4BB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5A2C17B6" w14:textId="3220A0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60A82517" w14:textId="77777777" w:rsidTr="000C2718">
        <w:tc>
          <w:tcPr>
            <w:tcW w:w="464" w:type="pct"/>
          </w:tcPr>
          <w:p w14:paraId="61EE99D3" w14:textId="2DA3BD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R4-2110425</w:t>
            </w:r>
          </w:p>
        </w:tc>
        <w:tc>
          <w:tcPr>
            <w:tcW w:w="927" w:type="pct"/>
          </w:tcPr>
          <w:p w14:paraId="19900D7E" w14:textId="7DB4F7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combinations(Rel-16)</w:t>
            </w:r>
          </w:p>
        </w:tc>
        <w:tc>
          <w:tcPr>
            <w:tcW w:w="829" w:type="pct"/>
          </w:tcPr>
          <w:p w14:paraId="46626C72" w14:textId="229352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48E72ACE" w14:textId="08C77F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6761EF0F" w14:textId="686A7D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232" w:type="pct"/>
          </w:tcPr>
          <w:p w14:paraId="331D0491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B44FAA6" w14:textId="585755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050B98D" w14:textId="297573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53EB2AD1" w14:textId="19DF5F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FD67089" w14:textId="295662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28E613C9" w14:textId="77777777" w:rsidTr="000C2718">
        <w:tc>
          <w:tcPr>
            <w:tcW w:w="464" w:type="pct"/>
          </w:tcPr>
          <w:p w14:paraId="6A5BDAD9" w14:textId="1D91D5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R4-2110426</w:t>
            </w:r>
          </w:p>
        </w:tc>
        <w:tc>
          <w:tcPr>
            <w:tcW w:w="927" w:type="pct"/>
          </w:tcPr>
          <w:p w14:paraId="60E7A281" w14:textId="7EB07E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combinations(Rel-17)</w:t>
            </w:r>
          </w:p>
        </w:tc>
        <w:tc>
          <w:tcPr>
            <w:tcW w:w="829" w:type="pct"/>
          </w:tcPr>
          <w:p w14:paraId="31520961" w14:textId="53FE6A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336" w:type="pct"/>
          </w:tcPr>
          <w:p w14:paraId="333E91E6" w14:textId="62364E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026FFF39" w14:textId="5866F6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0065</w:t>
            </w:r>
          </w:p>
        </w:tc>
        <w:tc>
          <w:tcPr>
            <w:tcW w:w="232" w:type="pct"/>
          </w:tcPr>
          <w:p w14:paraId="1D9ED8F1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71F567F9" w14:textId="0102E9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6EA2A4CE" w14:textId="67D2CE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70995BA8" w14:textId="1D5A30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465E40BB" w14:textId="27FBA7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15818E14" w14:textId="77777777" w:rsidTr="000C2718">
        <w:tc>
          <w:tcPr>
            <w:tcW w:w="464" w:type="pct"/>
          </w:tcPr>
          <w:p w14:paraId="777EAC94" w14:textId="263454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927" w:type="pct"/>
          </w:tcPr>
          <w:p w14:paraId="51AF992F" w14:textId="40A07E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829" w:type="pct"/>
          </w:tcPr>
          <w:p w14:paraId="58947DCF" w14:textId="6813B4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53AB50F4" w14:textId="5706E7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6E4D89EA" w14:textId="3EEDE7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232" w:type="pct"/>
          </w:tcPr>
          <w:p w14:paraId="2FB0B7B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984BBED" w14:textId="47D663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42A41C5" w14:textId="06A1DB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42A1821" w14:textId="0A692D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1DEC839B" w14:textId="000D8D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41E0182F" w14:textId="77777777" w:rsidTr="000C2718">
        <w:tc>
          <w:tcPr>
            <w:tcW w:w="464" w:type="pct"/>
          </w:tcPr>
          <w:p w14:paraId="04E956F9" w14:textId="4D0C96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  <w:tc>
          <w:tcPr>
            <w:tcW w:w="927" w:type="pct"/>
          </w:tcPr>
          <w:p w14:paraId="06BA3580" w14:textId="76FDF9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829" w:type="pct"/>
          </w:tcPr>
          <w:p w14:paraId="30A32076" w14:textId="08562D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7D2128D5" w14:textId="6D231B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7C288137" w14:textId="76E27B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232" w:type="pct"/>
          </w:tcPr>
          <w:p w14:paraId="38F21557" w14:textId="69B6345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6" w:type="pct"/>
          </w:tcPr>
          <w:p w14:paraId="3A2975E9" w14:textId="0E028E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15" w:type="pct"/>
          </w:tcPr>
          <w:p w14:paraId="639D342C" w14:textId="132194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20E77598" w14:textId="0A45F2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6A971A7D" w14:textId="387416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11D32B79" w14:textId="77777777" w:rsidTr="000C2718">
        <w:tc>
          <w:tcPr>
            <w:tcW w:w="464" w:type="pct"/>
          </w:tcPr>
          <w:p w14:paraId="38A14DC8" w14:textId="6D3769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R4-2110449</w:t>
            </w:r>
          </w:p>
        </w:tc>
        <w:tc>
          <w:tcPr>
            <w:tcW w:w="927" w:type="pct"/>
          </w:tcPr>
          <w:p w14:paraId="1F31CEA5" w14:textId="01D6EA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829" w:type="pct"/>
          </w:tcPr>
          <w:p w14:paraId="54D15360" w14:textId="2CFD86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7D7875FE" w14:textId="15307C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1153959A" w14:textId="001849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232" w:type="pct"/>
          </w:tcPr>
          <w:p w14:paraId="4E9EE00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0055764" w14:textId="3EC693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7F671EB" w14:textId="631DFC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347D0F00" w14:textId="107E98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3CB5498B" w14:textId="63B206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64A7703F" w14:textId="77777777" w:rsidTr="000C2718">
        <w:tc>
          <w:tcPr>
            <w:tcW w:w="464" w:type="pct"/>
          </w:tcPr>
          <w:p w14:paraId="3EECE2C3" w14:textId="0689FB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R4-2110450</w:t>
            </w:r>
          </w:p>
        </w:tc>
        <w:tc>
          <w:tcPr>
            <w:tcW w:w="927" w:type="pct"/>
          </w:tcPr>
          <w:p w14:paraId="20C41B99" w14:textId="7675C2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829" w:type="pct"/>
          </w:tcPr>
          <w:p w14:paraId="1E637E5F" w14:textId="1EB236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336" w:type="pct"/>
          </w:tcPr>
          <w:p w14:paraId="69F3C86B" w14:textId="35D852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42" w:type="pct"/>
          </w:tcPr>
          <w:p w14:paraId="485C9CC5" w14:textId="46E2C2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232" w:type="pct"/>
          </w:tcPr>
          <w:p w14:paraId="23F6FAA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4F9836C" w14:textId="0451A6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15" w:type="pct"/>
          </w:tcPr>
          <w:p w14:paraId="0333A207" w14:textId="4B6E75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44" w:type="pct"/>
          </w:tcPr>
          <w:p w14:paraId="6EDB8736" w14:textId="67A009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694" w:type="pct"/>
          </w:tcPr>
          <w:p w14:paraId="76DF03F3" w14:textId="019C09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2D2EDE85" w14:textId="77777777" w:rsidTr="000C2718">
        <w:tc>
          <w:tcPr>
            <w:tcW w:w="464" w:type="pct"/>
          </w:tcPr>
          <w:p w14:paraId="4D729AF6" w14:textId="7A1B67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R4-2110000</w:t>
            </w:r>
          </w:p>
        </w:tc>
        <w:tc>
          <w:tcPr>
            <w:tcW w:w="927" w:type="pct"/>
          </w:tcPr>
          <w:p w14:paraId="40AFB3B2" w14:textId="0863B1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on TR38.809</w:t>
            </w:r>
          </w:p>
        </w:tc>
        <w:tc>
          <w:tcPr>
            <w:tcW w:w="829" w:type="pct"/>
          </w:tcPr>
          <w:p w14:paraId="2F8D95D2" w14:textId="739B95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336" w:type="pct"/>
          </w:tcPr>
          <w:p w14:paraId="65B9712E" w14:textId="32D140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38.809</w:t>
            </w:r>
          </w:p>
        </w:tc>
        <w:tc>
          <w:tcPr>
            <w:tcW w:w="242" w:type="pct"/>
          </w:tcPr>
          <w:p w14:paraId="1637CE07" w14:textId="20A88E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32" w:type="pct"/>
          </w:tcPr>
          <w:p w14:paraId="75E78DA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4F311DF9" w14:textId="7D67A3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A57B432" w14:textId="0BE9A7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01A8BABC" w14:textId="1DD9AD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694" w:type="pct"/>
          </w:tcPr>
          <w:p w14:paraId="4110663C" w14:textId="42EC01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BFD1585" w14:textId="77777777" w:rsidTr="000C2718">
        <w:tc>
          <w:tcPr>
            <w:tcW w:w="464" w:type="pct"/>
          </w:tcPr>
          <w:p w14:paraId="46C6FD1F" w14:textId="572F60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R4-2109672</w:t>
            </w:r>
          </w:p>
        </w:tc>
        <w:tc>
          <w:tcPr>
            <w:tcW w:w="927" w:type="pct"/>
          </w:tcPr>
          <w:p w14:paraId="5AE96314" w14:textId="4F8630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TR38.827:FR2 measurement data processing update</w:t>
            </w:r>
          </w:p>
        </w:tc>
        <w:tc>
          <w:tcPr>
            <w:tcW w:w="829" w:type="pct"/>
          </w:tcPr>
          <w:p w14:paraId="468AE7C8" w14:textId="69F9D4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59EAC49D" w14:textId="30618F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242" w:type="pct"/>
          </w:tcPr>
          <w:p w14:paraId="1E859686" w14:textId="29B7C0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32" w:type="pct"/>
          </w:tcPr>
          <w:p w14:paraId="05EC6435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58CCEA58" w14:textId="096B5A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48470870" w14:textId="767F84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681B7BB0" w14:textId="1502C3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694" w:type="pct"/>
          </w:tcPr>
          <w:p w14:paraId="01650853" w14:textId="260598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70AD8EA" w14:textId="77777777" w:rsidTr="000C2718">
        <w:tc>
          <w:tcPr>
            <w:tcW w:w="464" w:type="pct"/>
          </w:tcPr>
          <w:p w14:paraId="05C2FDE8" w14:textId="16303F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R4-2109673</w:t>
            </w:r>
          </w:p>
        </w:tc>
        <w:tc>
          <w:tcPr>
            <w:tcW w:w="927" w:type="pct"/>
          </w:tcPr>
          <w:p w14:paraId="24934FFA" w14:textId="53EEEE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TR38.827:Clarification of number of slots</w:t>
            </w:r>
          </w:p>
        </w:tc>
        <w:tc>
          <w:tcPr>
            <w:tcW w:w="829" w:type="pct"/>
          </w:tcPr>
          <w:p w14:paraId="426FE11E" w14:textId="1039A6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591C17AF" w14:textId="0EB5F0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242" w:type="pct"/>
          </w:tcPr>
          <w:p w14:paraId="25C581F9" w14:textId="74E82E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32" w:type="pct"/>
          </w:tcPr>
          <w:p w14:paraId="2517E86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213C7591" w14:textId="0A4BE6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2776F898" w14:textId="1CDB35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1A2BAC8C" w14:textId="20A45E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694" w:type="pct"/>
          </w:tcPr>
          <w:p w14:paraId="18873BB9" w14:textId="5CDBF3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72DEC7C" w14:textId="77777777" w:rsidTr="000C2718">
        <w:tc>
          <w:tcPr>
            <w:tcW w:w="464" w:type="pct"/>
          </w:tcPr>
          <w:p w14:paraId="37DDE8D9" w14:textId="07D612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R4-2109674</w:t>
            </w:r>
          </w:p>
        </w:tc>
        <w:tc>
          <w:tcPr>
            <w:tcW w:w="927" w:type="pct"/>
          </w:tcPr>
          <w:p w14:paraId="573AA8FE" w14:textId="3A8F02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TR38.827:Calibration procedure and Test procedure correction</w:t>
            </w:r>
          </w:p>
        </w:tc>
        <w:tc>
          <w:tcPr>
            <w:tcW w:w="829" w:type="pct"/>
          </w:tcPr>
          <w:p w14:paraId="00720227" w14:textId="1B57F7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336" w:type="pct"/>
          </w:tcPr>
          <w:p w14:paraId="30C93888" w14:textId="18C847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242" w:type="pct"/>
          </w:tcPr>
          <w:p w14:paraId="328A933F" w14:textId="567C64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32" w:type="pct"/>
          </w:tcPr>
          <w:p w14:paraId="093FB51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216" w:type="pct"/>
          </w:tcPr>
          <w:p w14:paraId="6C11E87C" w14:textId="7D3129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15" w:type="pct"/>
          </w:tcPr>
          <w:p w14:paraId="0610D20D" w14:textId="6217F6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44" w:type="pct"/>
          </w:tcPr>
          <w:p w14:paraId="4E56F54B" w14:textId="4C478A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694" w:type="pct"/>
          </w:tcPr>
          <w:p w14:paraId="790D1D67" w14:textId="6F8C82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6D4B17C1" w14:textId="77777777" w:rsidR="00D412E4" w:rsidRDefault="00D412E4" w:rsidP="00D412E4"/>
    <w:p w14:paraId="2C42590C" w14:textId="77777777" w:rsidR="00430E6D" w:rsidRDefault="00430E6D" w:rsidP="00430E6D">
      <w:pPr>
        <w:pStyle w:val="Heading2"/>
      </w:pPr>
      <w:r>
        <w:br w:type="page"/>
      </w:r>
      <w:r>
        <w:lastRenderedPageBreak/>
        <w:t>Annex C: Lists of liaisons</w:t>
      </w:r>
    </w:p>
    <w:p w14:paraId="3B2BAF7D" w14:textId="77777777" w:rsidR="00430E6D" w:rsidRDefault="00430E6D" w:rsidP="00430E6D">
      <w:pPr>
        <w:pStyle w:val="Heading3"/>
      </w:pPr>
      <w:r>
        <w:t>C1: Incoming liaison statements</w:t>
      </w:r>
    </w:p>
    <w:p w14:paraId="6CD6894A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138"/>
        <w:gridCol w:w="4562"/>
        <w:gridCol w:w="884"/>
        <w:gridCol w:w="967"/>
        <w:gridCol w:w="1207"/>
      </w:tblGrid>
      <w:tr w:rsidR="00430E6D" w14:paraId="5F204DDA" w14:textId="77777777" w:rsidTr="00120816">
        <w:tc>
          <w:tcPr>
            <w:tcW w:w="0" w:type="auto"/>
          </w:tcPr>
          <w:p w14:paraId="0D7E2309" w14:textId="75577C3C" w:rsidR="00430E6D" w:rsidRDefault="00430E6D" w:rsidP="00430E6D">
            <w:pPr>
              <w:pStyle w:val="TAH"/>
            </w:pPr>
            <w:r>
              <w:t>Document</w:t>
            </w:r>
          </w:p>
        </w:tc>
        <w:tc>
          <w:tcPr>
            <w:tcW w:w="1138" w:type="dxa"/>
          </w:tcPr>
          <w:p w14:paraId="3B12C206" w14:textId="3845F40C" w:rsidR="00430E6D" w:rsidRDefault="00430E6D" w:rsidP="00430E6D">
            <w:pPr>
              <w:pStyle w:val="TAH"/>
            </w:pPr>
            <w:r>
              <w:t>Original</w:t>
            </w:r>
          </w:p>
        </w:tc>
        <w:tc>
          <w:tcPr>
            <w:tcW w:w="4562" w:type="dxa"/>
          </w:tcPr>
          <w:p w14:paraId="59AA2B08" w14:textId="6EB039B6" w:rsidR="00430E6D" w:rsidRDefault="00430E6D" w:rsidP="00430E6D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041BD5A" w14:textId="79A2F4A6" w:rsidR="00430E6D" w:rsidRDefault="00430E6D" w:rsidP="00430E6D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250A11AB" w14:textId="7B90761E" w:rsidR="00430E6D" w:rsidRDefault="00430E6D" w:rsidP="00430E6D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0E549D39" w14:textId="701059CD" w:rsidR="00430E6D" w:rsidRDefault="00430E6D" w:rsidP="00430E6D">
            <w:pPr>
              <w:pStyle w:val="TAH"/>
            </w:pPr>
            <w:r>
              <w:t>Reply TDoc</w:t>
            </w:r>
          </w:p>
        </w:tc>
      </w:tr>
      <w:tr w:rsidR="00430E6D" w14:paraId="630985A2" w14:textId="77777777" w:rsidTr="00120816">
        <w:tc>
          <w:tcPr>
            <w:tcW w:w="0" w:type="auto"/>
          </w:tcPr>
          <w:p w14:paraId="3264C164" w14:textId="7F588C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R4-2107604</w:t>
            </w:r>
          </w:p>
        </w:tc>
        <w:tc>
          <w:tcPr>
            <w:tcW w:w="1138" w:type="dxa"/>
          </w:tcPr>
          <w:p w14:paraId="5E5BDE7C" w14:textId="031EF6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R1-2102286</w:t>
            </w:r>
          </w:p>
        </w:tc>
        <w:tc>
          <w:tcPr>
            <w:tcW w:w="4562" w:type="dxa"/>
          </w:tcPr>
          <w:p w14:paraId="05732DFE" w14:textId="55D63A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uplink timing alignment for small data transmissions</w:t>
            </w:r>
          </w:p>
        </w:tc>
        <w:tc>
          <w:tcPr>
            <w:tcW w:w="0" w:type="auto"/>
          </w:tcPr>
          <w:p w14:paraId="2EB80ED0" w14:textId="168625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61D1B79" w14:textId="3357F9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B3EFF7" w14:textId="05055862" w:rsidR="00430E6D" w:rsidRPr="00430E6D" w:rsidRDefault="00120816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45F96B63" w14:textId="77777777" w:rsidTr="00120816">
        <w:tc>
          <w:tcPr>
            <w:tcW w:w="0" w:type="auto"/>
          </w:tcPr>
          <w:p w14:paraId="48815439" w14:textId="0C9990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R4-2107605</w:t>
            </w:r>
          </w:p>
        </w:tc>
        <w:tc>
          <w:tcPr>
            <w:tcW w:w="1138" w:type="dxa"/>
          </w:tcPr>
          <w:p w14:paraId="2488F18A" w14:textId="7A4783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R1-2104018</w:t>
            </w:r>
          </w:p>
        </w:tc>
        <w:tc>
          <w:tcPr>
            <w:tcW w:w="4562" w:type="dxa"/>
          </w:tcPr>
          <w:p w14:paraId="34A70503" w14:textId="2492DC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power control for NR-DC</w:t>
            </w:r>
          </w:p>
        </w:tc>
        <w:tc>
          <w:tcPr>
            <w:tcW w:w="0" w:type="auto"/>
          </w:tcPr>
          <w:p w14:paraId="067821AE" w14:textId="3116DA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9B0BEAB" w14:textId="54BC28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8F7147" w14:textId="51789B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CBBCF4F" w14:textId="77777777" w:rsidTr="00120816">
        <w:tc>
          <w:tcPr>
            <w:tcW w:w="0" w:type="auto"/>
          </w:tcPr>
          <w:p w14:paraId="38C5C9F6" w14:textId="3C0CC6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R4-2107606</w:t>
            </w:r>
          </w:p>
        </w:tc>
        <w:tc>
          <w:tcPr>
            <w:tcW w:w="1138" w:type="dxa"/>
          </w:tcPr>
          <w:p w14:paraId="16E1C26E" w14:textId="511E09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R1-2104033</w:t>
            </w:r>
          </w:p>
        </w:tc>
        <w:tc>
          <w:tcPr>
            <w:tcW w:w="4562" w:type="dxa"/>
          </w:tcPr>
          <w:p w14:paraId="6DECA430" w14:textId="085A5A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2A63C86A" w14:textId="0D60FE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10C5177" w14:textId="5CFDA7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9E1C98" w14:textId="09FFC3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13D002C" w14:textId="77777777" w:rsidTr="00120816">
        <w:tc>
          <w:tcPr>
            <w:tcW w:w="0" w:type="auto"/>
          </w:tcPr>
          <w:p w14:paraId="5DD873B8" w14:textId="3C3C5B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R4-2107608</w:t>
            </w:r>
          </w:p>
        </w:tc>
        <w:tc>
          <w:tcPr>
            <w:tcW w:w="1138" w:type="dxa"/>
          </w:tcPr>
          <w:p w14:paraId="53DC3EC5" w14:textId="728364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R1-2104061</w:t>
            </w:r>
          </w:p>
        </w:tc>
        <w:tc>
          <w:tcPr>
            <w:tcW w:w="4562" w:type="dxa"/>
          </w:tcPr>
          <w:p w14:paraId="4360FF1B" w14:textId="35AEC7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7B278C17" w14:textId="0D2AAF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7365407" w14:textId="399DE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426C2E" w14:textId="7AF5C5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CE1F00D" w14:textId="77777777" w:rsidTr="00120816">
        <w:tc>
          <w:tcPr>
            <w:tcW w:w="0" w:type="auto"/>
          </w:tcPr>
          <w:p w14:paraId="7B3711C1" w14:textId="32C304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R4-2107609</w:t>
            </w:r>
          </w:p>
        </w:tc>
        <w:tc>
          <w:tcPr>
            <w:tcW w:w="1138" w:type="dxa"/>
          </w:tcPr>
          <w:p w14:paraId="0AB11041" w14:textId="7E8AE4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R1-2104110</w:t>
            </w:r>
          </w:p>
        </w:tc>
        <w:tc>
          <w:tcPr>
            <w:tcW w:w="4562" w:type="dxa"/>
          </w:tcPr>
          <w:p w14:paraId="45C939E5" w14:textId="31710E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53BEED71" w14:textId="5943A9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EA7ED6D" w14:textId="13CBFE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4C6595" w14:textId="13F25F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31302F25" w14:textId="77777777" w:rsidTr="00120816">
        <w:tc>
          <w:tcPr>
            <w:tcW w:w="0" w:type="auto"/>
          </w:tcPr>
          <w:p w14:paraId="5814D783" w14:textId="208D6B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R4-2107610</w:t>
            </w:r>
          </w:p>
        </w:tc>
        <w:tc>
          <w:tcPr>
            <w:tcW w:w="1138" w:type="dxa"/>
          </w:tcPr>
          <w:p w14:paraId="329C95FB" w14:textId="6C6F09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R1-2104111</w:t>
            </w:r>
          </w:p>
        </w:tc>
        <w:tc>
          <w:tcPr>
            <w:tcW w:w="4562" w:type="dxa"/>
          </w:tcPr>
          <w:p w14:paraId="3C328C69" w14:textId="7AC47B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UE/TRP Tx/Rx Timing Errors</w:t>
            </w:r>
          </w:p>
        </w:tc>
        <w:tc>
          <w:tcPr>
            <w:tcW w:w="0" w:type="auto"/>
          </w:tcPr>
          <w:p w14:paraId="7A4163E5" w14:textId="5EC4D3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9A23A88" w14:textId="3FEFB2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AC5471" w14:textId="699316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095ABD8B" w14:textId="77777777" w:rsidTr="00120816">
        <w:tc>
          <w:tcPr>
            <w:tcW w:w="0" w:type="auto"/>
          </w:tcPr>
          <w:p w14:paraId="0E1F8A96" w14:textId="792621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R4-2107611</w:t>
            </w:r>
          </w:p>
        </w:tc>
        <w:tc>
          <w:tcPr>
            <w:tcW w:w="1138" w:type="dxa"/>
          </w:tcPr>
          <w:p w14:paraId="6B145D27" w14:textId="46DBAD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R1-2104119</w:t>
            </w:r>
          </w:p>
        </w:tc>
        <w:tc>
          <w:tcPr>
            <w:tcW w:w="4562" w:type="dxa"/>
          </w:tcPr>
          <w:p w14:paraId="07469802" w14:textId="7489CC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3A423B80" w14:textId="656E4E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F16EE0" w14:textId="53B450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3744E4" w14:textId="47742B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FA22ADE" w14:textId="77777777" w:rsidTr="00120816">
        <w:tc>
          <w:tcPr>
            <w:tcW w:w="0" w:type="auto"/>
          </w:tcPr>
          <w:p w14:paraId="213668B0" w14:textId="7B5353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R4-2107612</w:t>
            </w:r>
          </w:p>
        </w:tc>
        <w:tc>
          <w:tcPr>
            <w:tcW w:w="1138" w:type="dxa"/>
          </w:tcPr>
          <w:p w14:paraId="3F5ADE09" w14:textId="46AF83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R1-2104121</w:t>
            </w:r>
          </w:p>
        </w:tc>
        <w:tc>
          <w:tcPr>
            <w:tcW w:w="4562" w:type="dxa"/>
          </w:tcPr>
          <w:p w14:paraId="1C04DEA8" w14:textId="5661CB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RAN1#104bis-e</w:t>
            </w:r>
          </w:p>
        </w:tc>
        <w:tc>
          <w:tcPr>
            <w:tcW w:w="0" w:type="auto"/>
          </w:tcPr>
          <w:p w14:paraId="01DE8F47" w14:textId="00C562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22B4BC4" w14:textId="2F5122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068827" w14:textId="56A8B5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1086662B" w14:textId="77777777" w:rsidTr="00120816">
        <w:tc>
          <w:tcPr>
            <w:tcW w:w="0" w:type="auto"/>
          </w:tcPr>
          <w:p w14:paraId="3073E449" w14:textId="0F0A35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R4-2107613</w:t>
            </w:r>
          </w:p>
        </w:tc>
        <w:tc>
          <w:tcPr>
            <w:tcW w:w="1138" w:type="dxa"/>
          </w:tcPr>
          <w:p w14:paraId="69099990" w14:textId="15AD53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R1-2104137</w:t>
            </w:r>
          </w:p>
        </w:tc>
        <w:tc>
          <w:tcPr>
            <w:tcW w:w="4562" w:type="dxa"/>
          </w:tcPr>
          <w:p w14:paraId="3055095F" w14:textId="357789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4955561B" w14:textId="45D829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9D5266B" w14:textId="10B052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FC431" w14:textId="574D76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413C782F" w14:textId="77777777" w:rsidTr="00120816">
        <w:tc>
          <w:tcPr>
            <w:tcW w:w="0" w:type="auto"/>
          </w:tcPr>
          <w:p w14:paraId="0C0EBFA9" w14:textId="47DB8D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R4-2107614</w:t>
            </w:r>
          </w:p>
        </w:tc>
        <w:tc>
          <w:tcPr>
            <w:tcW w:w="1138" w:type="dxa"/>
          </w:tcPr>
          <w:p w14:paraId="2CDB7C3B" w14:textId="4CC0D2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R1-2104142</w:t>
            </w:r>
          </w:p>
        </w:tc>
        <w:tc>
          <w:tcPr>
            <w:tcW w:w="4562" w:type="dxa"/>
          </w:tcPr>
          <w:p w14:paraId="7B39A1FF" w14:textId="1C61BA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Assumption for Inter-Cell DL Measurement</w:t>
            </w:r>
          </w:p>
        </w:tc>
        <w:tc>
          <w:tcPr>
            <w:tcW w:w="0" w:type="auto"/>
          </w:tcPr>
          <w:p w14:paraId="6D08A72C" w14:textId="6C4F27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00246CA" w14:textId="33BD27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6253F9" w14:textId="7A9EE5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20A5D5B" w14:textId="77777777" w:rsidTr="00120816">
        <w:tc>
          <w:tcPr>
            <w:tcW w:w="0" w:type="auto"/>
          </w:tcPr>
          <w:p w14:paraId="31485FB0" w14:textId="02AC20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R4-2107615</w:t>
            </w:r>
          </w:p>
        </w:tc>
        <w:tc>
          <w:tcPr>
            <w:tcW w:w="1138" w:type="dxa"/>
          </w:tcPr>
          <w:p w14:paraId="408BB97B" w14:textId="20765A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R2-2104326</w:t>
            </w:r>
          </w:p>
        </w:tc>
        <w:tc>
          <w:tcPr>
            <w:tcW w:w="4562" w:type="dxa"/>
          </w:tcPr>
          <w:p w14:paraId="4B5775A8" w14:textId="776BE6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75497CEE" w14:textId="01759B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F4A9A91" w14:textId="17EBC9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879EE" w14:textId="4BA053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84EA520" w14:textId="77777777" w:rsidTr="00120816">
        <w:tc>
          <w:tcPr>
            <w:tcW w:w="0" w:type="auto"/>
          </w:tcPr>
          <w:p w14:paraId="4E604772" w14:textId="2C21A3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R4-2107616</w:t>
            </w:r>
          </w:p>
        </w:tc>
        <w:tc>
          <w:tcPr>
            <w:tcW w:w="1138" w:type="dxa"/>
          </w:tcPr>
          <w:p w14:paraId="5EA1B2F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4562" w:type="dxa"/>
          </w:tcPr>
          <w:p w14:paraId="7C5C4DD4" w14:textId="21900E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the capability of transparent TxD</w:t>
            </w:r>
          </w:p>
        </w:tc>
        <w:tc>
          <w:tcPr>
            <w:tcW w:w="0" w:type="auto"/>
          </w:tcPr>
          <w:p w14:paraId="7C22A783" w14:textId="2E7B58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8814333" w14:textId="4CEE47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BEA0B" w14:textId="6C3E17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19727ECA" w14:textId="77777777" w:rsidTr="00120816">
        <w:tc>
          <w:tcPr>
            <w:tcW w:w="0" w:type="auto"/>
          </w:tcPr>
          <w:p w14:paraId="36F76534" w14:textId="5876C0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R4-2107617</w:t>
            </w:r>
          </w:p>
        </w:tc>
        <w:tc>
          <w:tcPr>
            <w:tcW w:w="1138" w:type="dxa"/>
          </w:tcPr>
          <w:p w14:paraId="4BF24ACA" w14:textId="5ED54B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R2-2104357</w:t>
            </w:r>
          </w:p>
        </w:tc>
        <w:tc>
          <w:tcPr>
            <w:tcW w:w="4562" w:type="dxa"/>
          </w:tcPr>
          <w:p w14:paraId="292C0B7D" w14:textId="37D068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BCS for contiguous and non-contiguous intra-band (NG)EN-DC</w:t>
            </w:r>
          </w:p>
        </w:tc>
        <w:tc>
          <w:tcPr>
            <w:tcW w:w="0" w:type="auto"/>
          </w:tcPr>
          <w:p w14:paraId="19C187AA" w14:textId="51479B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07E42A6" w14:textId="432832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CFB57D" w14:textId="782B88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E288E81" w14:textId="77777777" w:rsidTr="00120816">
        <w:tc>
          <w:tcPr>
            <w:tcW w:w="0" w:type="auto"/>
          </w:tcPr>
          <w:p w14:paraId="2E9667DB" w14:textId="24EFEE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R4-2107618</w:t>
            </w:r>
          </w:p>
        </w:tc>
        <w:tc>
          <w:tcPr>
            <w:tcW w:w="1138" w:type="dxa"/>
          </w:tcPr>
          <w:p w14:paraId="5B1B0251" w14:textId="23A976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R2-2104391</w:t>
            </w:r>
          </w:p>
        </w:tc>
        <w:tc>
          <w:tcPr>
            <w:tcW w:w="4562" w:type="dxa"/>
          </w:tcPr>
          <w:p w14:paraId="3634BB63" w14:textId="373238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20059644" w14:textId="1CB32E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1626541" w14:textId="211D6F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D32B16" w14:textId="0140F8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1A6EB4C2" w14:textId="77777777" w:rsidTr="00120816">
        <w:tc>
          <w:tcPr>
            <w:tcW w:w="0" w:type="auto"/>
          </w:tcPr>
          <w:p w14:paraId="41B84235" w14:textId="241937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R4-2107619</w:t>
            </w:r>
          </w:p>
        </w:tc>
        <w:tc>
          <w:tcPr>
            <w:tcW w:w="1138" w:type="dxa"/>
          </w:tcPr>
          <w:p w14:paraId="54D0CCBC" w14:textId="766AF0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R2-2104392</w:t>
            </w:r>
          </w:p>
        </w:tc>
        <w:tc>
          <w:tcPr>
            <w:tcW w:w="4562" w:type="dxa"/>
          </w:tcPr>
          <w:p w14:paraId="694B2E32" w14:textId="7F9141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related to RSS based RSRQ for LTE-MTC</w:t>
            </w:r>
          </w:p>
        </w:tc>
        <w:tc>
          <w:tcPr>
            <w:tcW w:w="0" w:type="auto"/>
          </w:tcPr>
          <w:p w14:paraId="04383592" w14:textId="029D71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B6BC9BF" w14:textId="6D195A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27AEED" w14:textId="00B2CB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33BDFA9F" w14:textId="77777777" w:rsidTr="00120816">
        <w:tc>
          <w:tcPr>
            <w:tcW w:w="0" w:type="auto"/>
          </w:tcPr>
          <w:p w14:paraId="50B6B3A2" w14:textId="1A446C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R4-2107620</w:t>
            </w:r>
          </w:p>
        </w:tc>
        <w:tc>
          <w:tcPr>
            <w:tcW w:w="1138" w:type="dxa"/>
          </w:tcPr>
          <w:p w14:paraId="0C1640B8" w14:textId="4DF4AA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R2-2104550</w:t>
            </w:r>
          </w:p>
        </w:tc>
        <w:tc>
          <w:tcPr>
            <w:tcW w:w="4562" w:type="dxa"/>
          </w:tcPr>
          <w:p w14:paraId="4CBD97C7" w14:textId="3E33E3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Intra-band and Inter-band (NG)EN-DC/NE-DC Capabilities</w:t>
            </w:r>
          </w:p>
        </w:tc>
        <w:tc>
          <w:tcPr>
            <w:tcW w:w="0" w:type="auto"/>
          </w:tcPr>
          <w:p w14:paraId="20748B55" w14:textId="67A094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11EDC8" w14:textId="167CB5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DBEA72" w14:textId="494B3A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B1FA439" w14:textId="77777777" w:rsidTr="00120816">
        <w:tc>
          <w:tcPr>
            <w:tcW w:w="0" w:type="auto"/>
          </w:tcPr>
          <w:p w14:paraId="7AD4EC04" w14:textId="37EC1D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R4-2107621</w:t>
            </w:r>
          </w:p>
        </w:tc>
        <w:tc>
          <w:tcPr>
            <w:tcW w:w="1138" w:type="dxa"/>
          </w:tcPr>
          <w:p w14:paraId="556F5AE6" w14:textId="782B65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R2-2104557</w:t>
            </w:r>
          </w:p>
        </w:tc>
        <w:tc>
          <w:tcPr>
            <w:tcW w:w="4562" w:type="dxa"/>
          </w:tcPr>
          <w:p w14:paraId="2BFF16BA" w14:textId="33D79D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single-uplink operation in more than one band pair of a band combination</w:t>
            </w:r>
          </w:p>
        </w:tc>
        <w:tc>
          <w:tcPr>
            <w:tcW w:w="0" w:type="auto"/>
          </w:tcPr>
          <w:p w14:paraId="7417A9FF" w14:textId="71B263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AE17FF7" w14:textId="63A318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F708F6" w14:textId="02DCC6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486049CC" w14:textId="77777777" w:rsidTr="00120816">
        <w:tc>
          <w:tcPr>
            <w:tcW w:w="0" w:type="auto"/>
          </w:tcPr>
          <w:p w14:paraId="3A0761FF" w14:textId="30FBFC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R4-2107622</w:t>
            </w:r>
          </w:p>
        </w:tc>
        <w:tc>
          <w:tcPr>
            <w:tcW w:w="1138" w:type="dxa"/>
          </w:tcPr>
          <w:p w14:paraId="48474F33" w14:textId="4E1AB7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R2-2104580</w:t>
            </w:r>
          </w:p>
        </w:tc>
        <w:tc>
          <w:tcPr>
            <w:tcW w:w="4562" w:type="dxa"/>
          </w:tcPr>
          <w:p w14:paraId="72B63004" w14:textId="720413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handover with PSCell</w:t>
            </w:r>
          </w:p>
        </w:tc>
        <w:tc>
          <w:tcPr>
            <w:tcW w:w="0" w:type="auto"/>
          </w:tcPr>
          <w:p w14:paraId="525CF726" w14:textId="216CF8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38243A5" w14:textId="6C79DF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69FEC9" w14:textId="1A7062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59FC4018" w14:textId="77777777" w:rsidTr="00120816">
        <w:tc>
          <w:tcPr>
            <w:tcW w:w="0" w:type="auto"/>
          </w:tcPr>
          <w:p w14:paraId="7715000D" w14:textId="3D33BD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R4-2107623</w:t>
            </w:r>
          </w:p>
        </w:tc>
        <w:tc>
          <w:tcPr>
            <w:tcW w:w="1138" w:type="dxa"/>
          </w:tcPr>
          <w:p w14:paraId="7BAFDDB8" w14:textId="04E857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R2-2104603</w:t>
            </w:r>
          </w:p>
        </w:tc>
        <w:tc>
          <w:tcPr>
            <w:tcW w:w="4562" w:type="dxa"/>
          </w:tcPr>
          <w:p w14:paraId="24D9C45F" w14:textId="60723A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fallback applicability for UE FeatureSetDownLinkPerCC capability fields</w:t>
            </w:r>
          </w:p>
        </w:tc>
        <w:tc>
          <w:tcPr>
            <w:tcW w:w="0" w:type="auto"/>
          </w:tcPr>
          <w:p w14:paraId="514F32F9" w14:textId="19484C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66358B7" w14:textId="05B666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F51A8" w14:textId="4177DE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F8420AF" w14:textId="77777777" w:rsidTr="00120816">
        <w:tc>
          <w:tcPr>
            <w:tcW w:w="0" w:type="auto"/>
          </w:tcPr>
          <w:p w14:paraId="1583E0F1" w14:textId="7AE6AE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R4-2107624</w:t>
            </w:r>
          </w:p>
        </w:tc>
        <w:tc>
          <w:tcPr>
            <w:tcW w:w="1138" w:type="dxa"/>
          </w:tcPr>
          <w:p w14:paraId="7F593B70" w14:textId="7ECB83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R2-2104645</w:t>
            </w:r>
          </w:p>
        </w:tc>
        <w:tc>
          <w:tcPr>
            <w:tcW w:w="4562" w:type="dxa"/>
          </w:tcPr>
          <w:p w14:paraId="1D4A393E" w14:textId="607507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DL 1024QAM for NR</w:t>
            </w:r>
          </w:p>
        </w:tc>
        <w:tc>
          <w:tcPr>
            <w:tcW w:w="0" w:type="auto"/>
          </w:tcPr>
          <w:p w14:paraId="4382B53F" w14:textId="04BC20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87014CC" w14:textId="402B2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DA8098" w14:textId="52401B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AEA5FEF" w14:textId="77777777" w:rsidTr="00120816">
        <w:tc>
          <w:tcPr>
            <w:tcW w:w="0" w:type="auto"/>
          </w:tcPr>
          <w:p w14:paraId="652E35B8" w14:textId="7C6F15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R4-2108729</w:t>
            </w:r>
          </w:p>
        </w:tc>
        <w:tc>
          <w:tcPr>
            <w:tcW w:w="1138" w:type="dxa"/>
          </w:tcPr>
          <w:p w14:paraId="38CFCB48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4562" w:type="dxa"/>
          </w:tcPr>
          <w:p w14:paraId="16B6512A" w14:textId="4C8E8E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an OTA Testing Method for 5G FR1</w:t>
            </w:r>
          </w:p>
        </w:tc>
        <w:tc>
          <w:tcPr>
            <w:tcW w:w="0" w:type="auto"/>
          </w:tcPr>
          <w:p w14:paraId="6B548116" w14:textId="140110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23E9181D" w14:textId="07F5CD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4ED266" w14:textId="7BE5BA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34B5AF06" w14:textId="77777777" w:rsidTr="00120816">
        <w:tc>
          <w:tcPr>
            <w:tcW w:w="0" w:type="auto"/>
          </w:tcPr>
          <w:p w14:paraId="03225D7F" w14:textId="390843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R4-2108785</w:t>
            </w:r>
          </w:p>
        </w:tc>
        <w:tc>
          <w:tcPr>
            <w:tcW w:w="1138" w:type="dxa"/>
          </w:tcPr>
          <w:p w14:paraId="58697DD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4562" w:type="dxa"/>
          </w:tcPr>
          <w:p w14:paraId="620E9859" w14:textId="0D23F2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3GPP’s activities related to WRC-19 Resolutions</w:t>
            </w:r>
          </w:p>
        </w:tc>
        <w:tc>
          <w:tcPr>
            <w:tcW w:w="0" w:type="auto"/>
          </w:tcPr>
          <w:p w14:paraId="64F771FC" w14:textId="371A48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WP7C</w:t>
            </w:r>
          </w:p>
        </w:tc>
        <w:tc>
          <w:tcPr>
            <w:tcW w:w="0" w:type="auto"/>
          </w:tcPr>
          <w:p w14:paraId="03DCC0B8" w14:textId="0666C9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DA0319" w14:textId="305DFF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12CE80D1" w14:textId="77777777" w:rsidR="00430E6D" w:rsidRDefault="00430E6D" w:rsidP="00430E6D"/>
    <w:p w14:paraId="291FC548" w14:textId="77777777" w:rsidR="00430E6D" w:rsidRDefault="00430E6D" w:rsidP="00430E6D">
      <w:pPr>
        <w:pStyle w:val="Heading3"/>
      </w:pPr>
      <w:r>
        <w:lastRenderedPageBreak/>
        <w:t>C2: Outgoing liaison statements</w:t>
      </w:r>
    </w:p>
    <w:p w14:paraId="2CCB7E6A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894"/>
        <w:gridCol w:w="1432"/>
        <w:gridCol w:w="1266"/>
        <w:gridCol w:w="1166"/>
      </w:tblGrid>
      <w:tr w:rsidR="00430E6D" w14:paraId="20DD7EBF" w14:textId="77777777" w:rsidTr="00430E6D">
        <w:tc>
          <w:tcPr>
            <w:tcW w:w="0" w:type="auto"/>
          </w:tcPr>
          <w:p w14:paraId="5E2060B4" w14:textId="6C5433D6" w:rsidR="00430E6D" w:rsidRDefault="00430E6D" w:rsidP="00430E6D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B2AB508" w14:textId="75557966" w:rsidR="00430E6D" w:rsidRDefault="00430E6D" w:rsidP="00430E6D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06FB877" w14:textId="6B1F242E" w:rsidR="00430E6D" w:rsidRDefault="00430E6D" w:rsidP="00430E6D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69048EC9" w14:textId="24BBE8BB" w:rsidR="00430E6D" w:rsidRDefault="00430E6D" w:rsidP="00430E6D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6EE6A1E3" w14:textId="57DC16B0" w:rsidR="00430E6D" w:rsidRDefault="00430E6D" w:rsidP="00430E6D">
            <w:pPr>
              <w:pStyle w:val="TAH"/>
            </w:pPr>
            <w:r>
              <w:t>reply to i/c LS</w:t>
            </w:r>
          </w:p>
        </w:tc>
      </w:tr>
      <w:tr w:rsidR="00430E6D" w14:paraId="347F9EDA" w14:textId="77777777" w:rsidTr="00430E6D">
        <w:tc>
          <w:tcPr>
            <w:tcW w:w="0" w:type="auto"/>
          </w:tcPr>
          <w:p w14:paraId="7406A783" w14:textId="1EFDE9C1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R4-2107765</w:t>
            </w:r>
          </w:p>
        </w:tc>
        <w:tc>
          <w:tcPr>
            <w:tcW w:w="0" w:type="auto"/>
          </w:tcPr>
          <w:p w14:paraId="3E5547EC" w14:textId="0DFD50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68B501F9" w14:textId="49F942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319941D" w14:textId="7A7ACA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753CA2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E9F3833" w14:textId="77777777" w:rsidTr="00430E6D">
        <w:tc>
          <w:tcPr>
            <w:tcW w:w="0" w:type="auto"/>
          </w:tcPr>
          <w:p w14:paraId="7A1BB17B" w14:textId="4D3BC92E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R4-2107847</w:t>
            </w:r>
          </w:p>
        </w:tc>
        <w:tc>
          <w:tcPr>
            <w:tcW w:w="0" w:type="auto"/>
          </w:tcPr>
          <w:p w14:paraId="1374A230" w14:textId="09A1BC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7C7ED17E" w14:textId="1CCC75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2837C89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7C9A2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A62CD99" w14:textId="77777777" w:rsidTr="00430E6D">
        <w:tc>
          <w:tcPr>
            <w:tcW w:w="0" w:type="auto"/>
          </w:tcPr>
          <w:p w14:paraId="17EEA35F" w14:textId="0B762DB1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R4-2107878</w:t>
            </w:r>
          </w:p>
        </w:tc>
        <w:tc>
          <w:tcPr>
            <w:tcW w:w="0" w:type="auto"/>
          </w:tcPr>
          <w:p w14:paraId="38FE2437" w14:textId="4FC3A1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OTA test method in 52.6 – 71 GHz</w:t>
            </w:r>
          </w:p>
        </w:tc>
        <w:tc>
          <w:tcPr>
            <w:tcW w:w="0" w:type="auto"/>
          </w:tcPr>
          <w:p w14:paraId="08C02E5F" w14:textId="1F0D75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FBFA49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90F0B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2C44E836" w14:textId="77777777" w:rsidTr="00430E6D">
        <w:tc>
          <w:tcPr>
            <w:tcW w:w="0" w:type="auto"/>
          </w:tcPr>
          <w:p w14:paraId="1897FEE4" w14:textId="6A8D2539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R4-2107879</w:t>
            </w:r>
          </w:p>
        </w:tc>
        <w:tc>
          <w:tcPr>
            <w:tcW w:w="0" w:type="auto"/>
          </w:tcPr>
          <w:p w14:paraId="1A1A3AA3" w14:textId="43D9F2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 definition on 52.6 – 71 GHz</w:t>
            </w:r>
          </w:p>
        </w:tc>
        <w:tc>
          <w:tcPr>
            <w:tcW w:w="0" w:type="auto"/>
          </w:tcPr>
          <w:p w14:paraId="7B482F77" w14:textId="1B295C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B51E789" w14:textId="1CC52C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RAN2, RAN5</w:t>
            </w:r>
          </w:p>
        </w:tc>
        <w:tc>
          <w:tcPr>
            <w:tcW w:w="0" w:type="auto"/>
          </w:tcPr>
          <w:p w14:paraId="302C3DA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8042D4C" w14:textId="77777777" w:rsidTr="00430E6D">
        <w:tc>
          <w:tcPr>
            <w:tcW w:w="0" w:type="auto"/>
          </w:tcPr>
          <w:p w14:paraId="5A263284" w14:textId="334AAFED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R4-2107880</w:t>
            </w:r>
          </w:p>
        </w:tc>
        <w:tc>
          <w:tcPr>
            <w:tcW w:w="0" w:type="auto"/>
          </w:tcPr>
          <w:p w14:paraId="066CEB0B" w14:textId="534BDF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1B81A67E" w14:textId="20C936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7DCEAA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3731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A7BC6CA" w14:textId="77777777" w:rsidTr="00430E6D">
        <w:tc>
          <w:tcPr>
            <w:tcW w:w="0" w:type="auto"/>
          </w:tcPr>
          <w:p w14:paraId="35409E03" w14:textId="1985F266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R4-2107903</w:t>
            </w:r>
          </w:p>
        </w:tc>
        <w:tc>
          <w:tcPr>
            <w:tcW w:w="0" w:type="auto"/>
          </w:tcPr>
          <w:p w14:paraId="0AFAA479" w14:textId="42B103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4C845F18" w14:textId="1BE6EE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D40EAD9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E331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36275A20" w14:textId="77777777" w:rsidTr="00430E6D">
        <w:tc>
          <w:tcPr>
            <w:tcW w:w="0" w:type="auto"/>
          </w:tcPr>
          <w:p w14:paraId="0468D1A7" w14:textId="1EB95B10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R4-2107904</w:t>
            </w:r>
          </w:p>
        </w:tc>
        <w:tc>
          <w:tcPr>
            <w:tcW w:w="0" w:type="auto"/>
          </w:tcPr>
          <w:p w14:paraId="443FAF50" w14:textId="47E73B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5A355A04" w14:textId="0CE9EF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BCB3002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D8D6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90FD815" w14:textId="77777777" w:rsidTr="00430E6D">
        <w:tc>
          <w:tcPr>
            <w:tcW w:w="0" w:type="auto"/>
          </w:tcPr>
          <w:p w14:paraId="05314490" w14:textId="3FE15AEC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R4-2107907</w:t>
            </w:r>
          </w:p>
        </w:tc>
        <w:tc>
          <w:tcPr>
            <w:tcW w:w="0" w:type="auto"/>
          </w:tcPr>
          <w:p w14:paraId="4E2008AD" w14:textId="4369D9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R2-2104550 on the intra-band and inter-band (NG)EN-DC or NE-DC Capabilities</w:t>
            </w:r>
          </w:p>
        </w:tc>
        <w:tc>
          <w:tcPr>
            <w:tcW w:w="0" w:type="auto"/>
          </w:tcPr>
          <w:p w14:paraId="3DF9AFD0" w14:textId="4ECB59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EDA85AC" w14:textId="6A3EF3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046D96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79D4006" w14:textId="77777777" w:rsidTr="00430E6D">
        <w:tc>
          <w:tcPr>
            <w:tcW w:w="0" w:type="auto"/>
          </w:tcPr>
          <w:p w14:paraId="5655804E" w14:textId="76AE0004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R4-2107950</w:t>
            </w:r>
          </w:p>
        </w:tc>
        <w:tc>
          <w:tcPr>
            <w:tcW w:w="0" w:type="auto"/>
          </w:tcPr>
          <w:p w14:paraId="292826B9" w14:textId="0C4391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UE EIRP and conducted power</w:t>
            </w:r>
          </w:p>
        </w:tc>
        <w:tc>
          <w:tcPr>
            <w:tcW w:w="0" w:type="auto"/>
          </w:tcPr>
          <w:p w14:paraId="046260C0" w14:textId="173141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D265B8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2F3BB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A6FA127" w14:textId="77777777" w:rsidTr="00430E6D">
        <w:tc>
          <w:tcPr>
            <w:tcW w:w="0" w:type="auto"/>
          </w:tcPr>
          <w:p w14:paraId="74637FE0" w14:textId="7786032C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R4-2107985</w:t>
            </w:r>
          </w:p>
        </w:tc>
        <w:tc>
          <w:tcPr>
            <w:tcW w:w="0" w:type="auto"/>
          </w:tcPr>
          <w:p w14:paraId="282DA8F7" w14:textId="6B349D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60 GHz Time-related issues</w:t>
            </w:r>
          </w:p>
        </w:tc>
        <w:tc>
          <w:tcPr>
            <w:tcW w:w="0" w:type="auto"/>
          </w:tcPr>
          <w:p w14:paraId="7AB7D77B" w14:textId="5C79F5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9D27C05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CD337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BEADB87" w14:textId="77777777" w:rsidTr="00430E6D">
        <w:tc>
          <w:tcPr>
            <w:tcW w:w="0" w:type="auto"/>
          </w:tcPr>
          <w:p w14:paraId="7DFBE803" w14:textId="5BF4AE5F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R4-2108002</w:t>
            </w:r>
          </w:p>
        </w:tc>
        <w:tc>
          <w:tcPr>
            <w:tcW w:w="0" w:type="auto"/>
          </w:tcPr>
          <w:p w14:paraId="4400A39D" w14:textId="54D254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6791A6DC" w14:textId="2406FC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9BB242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7E5E1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7402A7BA" w14:textId="77777777" w:rsidTr="00430E6D">
        <w:tc>
          <w:tcPr>
            <w:tcW w:w="0" w:type="auto"/>
          </w:tcPr>
          <w:p w14:paraId="578C3141" w14:textId="24E9932B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R4-2108003</w:t>
            </w:r>
          </w:p>
        </w:tc>
        <w:tc>
          <w:tcPr>
            <w:tcW w:w="0" w:type="auto"/>
          </w:tcPr>
          <w:p w14:paraId="384A5C96" w14:textId="2FBF91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17CEB565" w14:textId="6331E3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011A16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AEC93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DDCA73F" w14:textId="77777777" w:rsidTr="00430E6D">
        <w:tc>
          <w:tcPr>
            <w:tcW w:w="0" w:type="auto"/>
          </w:tcPr>
          <w:p w14:paraId="4CD2BB1E" w14:textId="3508E432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R4-2108019</w:t>
            </w:r>
          </w:p>
        </w:tc>
        <w:tc>
          <w:tcPr>
            <w:tcW w:w="0" w:type="auto"/>
          </w:tcPr>
          <w:p w14:paraId="4B61529A" w14:textId="312710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 mask for NR V2X and LTE V2X switching in ITS band</w:t>
            </w:r>
          </w:p>
        </w:tc>
        <w:tc>
          <w:tcPr>
            <w:tcW w:w="0" w:type="auto"/>
          </w:tcPr>
          <w:p w14:paraId="6FAABC94" w14:textId="42B103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411636B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FB7D8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DB37708" w14:textId="77777777" w:rsidTr="00430E6D">
        <w:tc>
          <w:tcPr>
            <w:tcW w:w="0" w:type="auto"/>
          </w:tcPr>
          <w:p w14:paraId="06C231B7" w14:textId="78EA54EE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R4-2108044</w:t>
            </w:r>
          </w:p>
        </w:tc>
        <w:tc>
          <w:tcPr>
            <w:tcW w:w="0" w:type="auto"/>
          </w:tcPr>
          <w:p w14:paraId="62F9F03F" w14:textId="50C925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29829100" w14:textId="4FA8B1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0174C9" w14:textId="15B7BD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FE9F6F1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31E1EC06" w14:textId="77777777" w:rsidTr="00430E6D">
        <w:tc>
          <w:tcPr>
            <w:tcW w:w="0" w:type="auto"/>
          </w:tcPr>
          <w:p w14:paraId="7BD37232" w14:textId="432872CD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R4-2108080</w:t>
            </w:r>
          </w:p>
        </w:tc>
        <w:tc>
          <w:tcPr>
            <w:tcW w:w="0" w:type="auto"/>
          </w:tcPr>
          <w:p w14:paraId="79D0D5C8" w14:textId="01C90D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5BA64FF7" w14:textId="1913BD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 5D, ECC PT1</w:t>
            </w:r>
          </w:p>
        </w:tc>
        <w:tc>
          <w:tcPr>
            <w:tcW w:w="0" w:type="auto"/>
          </w:tcPr>
          <w:p w14:paraId="1656AFBE" w14:textId="255006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6A0CCE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DA226B5" w14:textId="77777777" w:rsidTr="00430E6D">
        <w:tc>
          <w:tcPr>
            <w:tcW w:w="0" w:type="auto"/>
          </w:tcPr>
          <w:p w14:paraId="0F83D8EC" w14:textId="20B3B516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R4-2108114</w:t>
            </w:r>
          </w:p>
        </w:tc>
        <w:tc>
          <w:tcPr>
            <w:tcW w:w="0" w:type="auto"/>
          </w:tcPr>
          <w:p w14:paraId="5025938D" w14:textId="2936E3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4C9A5C71" w14:textId="39CF50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D93B2F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055A4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84A76B0" w14:textId="77777777" w:rsidTr="00430E6D">
        <w:tc>
          <w:tcPr>
            <w:tcW w:w="0" w:type="auto"/>
          </w:tcPr>
          <w:p w14:paraId="79B9D2F4" w14:textId="6BB80C89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R4-2108230</w:t>
            </w:r>
          </w:p>
        </w:tc>
        <w:tc>
          <w:tcPr>
            <w:tcW w:w="0" w:type="auto"/>
          </w:tcPr>
          <w:p w14:paraId="68DECBEE" w14:textId="0EC5D2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in power saving</w:t>
            </w:r>
          </w:p>
        </w:tc>
        <w:tc>
          <w:tcPr>
            <w:tcW w:w="0" w:type="auto"/>
          </w:tcPr>
          <w:p w14:paraId="46425BE0" w14:textId="562417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ACB8839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5E977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212E0DFA" w14:textId="77777777" w:rsidTr="00430E6D">
        <w:tc>
          <w:tcPr>
            <w:tcW w:w="0" w:type="auto"/>
          </w:tcPr>
          <w:p w14:paraId="17A1FAE8" w14:textId="7EDAECE2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R4-2108233</w:t>
            </w:r>
          </w:p>
        </w:tc>
        <w:tc>
          <w:tcPr>
            <w:tcW w:w="0" w:type="auto"/>
          </w:tcPr>
          <w:p w14:paraId="3C234988" w14:textId="2FBE9B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 Bands for testing of A-GNSS Sensitivity requirements in NR and LTE</w:t>
            </w:r>
          </w:p>
        </w:tc>
        <w:tc>
          <w:tcPr>
            <w:tcW w:w="0" w:type="auto"/>
          </w:tcPr>
          <w:p w14:paraId="30C8C98A" w14:textId="3E6911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1E8728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E4BC7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6A16A8F1" w14:textId="77777777" w:rsidTr="00430E6D">
        <w:tc>
          <w:tcPr>
            <w:tcW w:w="0" w:type="auto"/>
          </w:tcPr>
          <w:p w14:paraId="43843DA7" w14:textId="025C0BC2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R4-2108262</w:t>
            </w:r>
          </w:p>
        </w:tc>
        <w:tc>
          <w:tcPr>
            <w:tcW w:w="0" w:type="auto"/>
          </w:tcPr>
          <w:p w14:paraId="433E077C" w14:textId="203BBB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NR-U Test Cases subject to statistical testing</w:t>
            </w:r>
          </w:p>
        </w:tc>
        <w:tc>
          <w:tcPr>
            <w:tcW w:w="0" w:type="auto"/>
          </w:tcPr>
          <w:p w14:paraId="3DB1F564" w14:textId="2E9B26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F1FD2E5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A85A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0BF0B2D" w14:textId="77777777" w:rsidTr="00430E6D">
        <w:tc>
          <w:tcPr>
            <w:tcW w:w="0" w:type="auto"/>
          </w:tcPr>
          <w:p w14:paraId="75ABFB1A" w14:textId="0C1C6C68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R4-2108333</w:t>
            </w:r>
          </w:p>
        </w:tc>
        <w:tc>
          <w:tcPr>
            <w:tcW w:w="0" w:type="auto"/>
          </w:tcPr>
          <w:p w14:paraId="61CD0C41" w14:textId="397787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updated RAN4 UE features lists for LTE and NR</w:t>
            </w:r>
          </w:p>
        </w:tc>
        <w:tc>
          <w:tcPr>
            <w:tcW w:w="0" w:type="auto"/>
          </w:tcPr>
          <w:p w14:paraId="125C048A" w14:textId="39A781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F26DD53" w14:textId="6A32CB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105A60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6EFA2336" w14:textId="77777777" w:rsidTr="00430E6D">
        <w:tc>
          <w:tcPr>
            <w:tcW w:w="0" w:type="auto"/>
          </w:tcPr>
          <w:p w14:paraId="29A793A8" w14:textId="0D25B9FE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R4-2108356</w:t>
            </w:r>
          </w:p>
        </w:tc>
        <w:tc>
          <w:tcPr>
            <w:tcW w:w="0" w:type="auto"/>
          </w:tcPr>
          <w:p w14:paraId="1CD85705" w14:textId="7B5D03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L1/L2 centric inter-cell mobility</w:t>
            </w:r>
          </w:p>
        </w:tc>
        <w:tc>
          <w:tcPr>
            <w:tcW w:w="0" w:type="auto"/>
          </w:tcPr>
          <w:p w14:paraId="328F1D21" w14:textId="3A6EDC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75D4B5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F0B1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2475780" w14:textId="77777777" w:rsidTr="00430E6D">
        <w:tc>
          <w:tcPr>
            <w:tcW w:w="0" w:type="auto"/>
          </w:tcPr>
          <w:p w14:paraId="4483279F" w14:textId="05F46AC6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R4-2108364</w:t>
            </w:r>
          </w:p>
        </w:tc>
        <w:tc>
          <w:tcPr>
            <w:tcW w:w="0" w:type="auto"/>
          </w:tcPr>
          <w:p w14:paraId="7693DAD8" w14:textId="0CB0D3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213F99BD" w14:textId="76BED2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1FF9B883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82CB1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427E519" w14:textId="77777777" w:rsidTr="00430E6D">
        <w:tc>
          <w:tcPr>
            <w:tcW w:w="0" w:type="auto"/>
          </w:tcPr>
          <w:p w14:paraId="40F0F678" w14:textId="198CDFCE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R4-2108621</w:t>
            </w:r>
          </w:p>
        </w:tc>
        <w:tc>
          <w:tcPr>
            <w:tcW w:w="0" w:type="auto"/>
          </w:tcPr>
          <w:p w14:paraId="772C2844" w14:textId="4C728E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Head and Hand Phantoms for 5G FR1 OTA testing</w:t>
            </w:r>
          </w:p>
        </w:tc>
        <w:tc>
          <w:tcPr>
            <w:tcW w:w="0" w:type="auto"/>
          </w:tcPr>
          <w:p w14:paraId="7411AE43" w14:textId="61D71B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</w:t>
            </w:r>
          </w:p>
        </w:tc>
        <w:tc>
          <w:tcPr>
            <w:tcW w:w="0" w:type="auto"/>
          </w:tcPr>
          <w:p w14:paraId="65574064" w14:textId="143D08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5F4E268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70298F2" w14:textId="77777777" w:rsidTr="00430E6D">
        <w:tc>
          <w:tcPr>
            <w:tcW w:w="0" w:type="auto"/>
          </w:tcPr>
          <w:p w14:paraId="509A47BB" w14:textId="19B24DBD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R4-2108622</w:t>
            </w:r>
          </w:p>
        </w:tc>
        <w:tc>
          <w:tcPr>
            <w:tcW w:w="0" w:type="auto"/>
          </w:tcPr>
          <w:p w14:paraId="49BEA66D" w14:textId="685D0C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 work of FR1 TRP TRS WI</w:t>
            </w:r>
          </w:p>
        </w:tc>
        <w:tc>
          <w:tcPr>
            <w:tcW w:w="0" w:type="auto"/>
          </w:tcPr>
          <w:p w14:paraId="3203871B" w14:textId="54BA1C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C62D2A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915B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9C370BD" w14:textId="77777777" w:rsidTr="00430E6D">
        <w:tc>
          <w:tcPr>
            <w:tcW w:w="0" w:type="auto"/>
          </w:tcPr>
          <w:p w14:paraId="4E437ADE" w14:textId="79C8C139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R4-2108623</w:t>
            </w:r>
          </w:p>
        </w:tc>
        <w:tc>
          <w:tcPr>
            <w:tcW w:w="0" w:type="auto"/>
          </w:tcPr>
          <w:p w14:paraId="0DCD835F" w14:textId="25A99B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 FR1 OTA Testing Method</w:t>
            </w:r>
          </w:p>
        </w:tc>
        <w:tc>
          <w:tcPr>
            <w:tcW w:w="0" w:type="auto"/>
          </w:tcPr>
          <w:p w14:paraId="20359C7F" w14:textId="76B59D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43C16477" w14:textId="306140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RAN5, RAN</w:t>
            </w:r>
          </w:p>
        </w:tc>
        <w:tc>
          <w:tcPr>
            <w:tcW w:w="0" w:type="auto"/>
          </w:tcPr>
          <w:p w14:paraId="6D380923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608DC41E" w14:textId="77777777" w:rsidTr="00430E6D">
        <w:tc>
          <w:tcPr>
            <w:tcW w:w="0" w:type="auto"/>
          </w:tcPr>
          <w:p w14:paraId="6C0321DC" w14:textId="39A98AA4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R4-2108648</w:t>
            </w:r>
          </w:p>
        </w:tc>
        <w:tc>
          <w:tcPr>
            <w:tcW w:w="0" w:type="auto"/>
          </w:tcPr>
          <w:p w14:paraId="4F36D8E0" w14:textId="383883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062AEF35" w14:textId="6B2B01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82771F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BBC9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C07BE99" w14:textId="77777777" w:rsidTr="00430E6D">
        <w:tc>
          <w:tcPr>
            <w:tcW w:w="0" w:type="auto"/>
          </w:tcPr>
          <w:p w14:paraId="6A49ACE4" w14:textId="3027E6C0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R4-2108649</w:t>
            </w:r>
          </w:p>
        </w:tc>
        <w:tc>
          <w:tcPr>
            <w:tcW w:w="0" w:type="auto"/>
          </w:tcPr>
          <w:p w14:paraId="277A92CD" w14:textId="05CC0E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245E9280" w14:textId="004961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5B26EBA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C2802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EA45F9A" w14:textId="77777777" w:rsidTr="00430E6D">
        <w:tc>
          <w:tcPr>
            <w:tcW w:w="0" w:type="auto"/>
          </w:tcPr>
          <w:p w14:paraId="69942A5E" w14:textId="22F460FA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R4-2109739</w:t>
            </w:r>
          </w:p>
        </w:tc>
        <w:tc>
          <w:tcPr>
            <w:tcW w:w="0" w:type="auto"/>
          </w:tcPr>
          <w:p w14:paraId="742A3728" w14:textId="14391B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LTE REFSENS Exceptions Simplification</w:t>
            </w:r>
          </w:p>
        </w:tc>
        <w:tc>
          <w:tcPr>
            <w:tcW w:w="0" w:type="auto"/>
          </w:tcPr>
          <w:p w14:paraId="1292DFA9" w14:textId="6DF338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79B200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95B68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118DD59" w14:textId="77777777" w:rsidTr="00430E6D">
        <w:tc>
          <w:tcPr>
            <w:tcW w:w="0" w:type="auto"/>
          </w:tcPr>
          <w:p w14:paraId="27DFBB03" w14:textId="41F08CCD" w:rsidR="00430E6D" w:rsidRPr="00120816" w:rsidRDefault="00430E6D" w:rsidP="00430E6D">
            <w:pPr>
              <w:pStyle w:val="TAL"/>
              <w:rPr>
                <w:sz w:val="16"/>
              </w:rPr>
            </w:pPr>
            <w:r w:rsidRPr="00120816">
              <w:rPr>
                <w:sz w:val="16"/>
              </w:rPr>
              <w:t>R4-2111452</w:t>
            </w:r>
          </w:p>
        </w:tc>
        <w:tc>
          <w:tcPr>
            <w:tcW w:w="0" w:type="auto"/>
          </w:tcPr>
          <w:p w14:paraId="4D163928" w14:textId="44567C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RxTx capability</w:t>
            </w:r>
          </w:p>
        </w:tc>
        <w:tc>
          <w:tcPr>
            <w:tcW w:w="0" w:type="auto"/>
          </w:tcPr>
          <w:p w14:paraId="689B8FEA" w14:textId="44FD8B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ED02C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0BFBF" w14:textId="4DE80E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R2-2102495</w:t>
            </w:r>
          </w:p>
        </w:tc>
      </w:tr>
    </w:tbl>
    <w:p w14:paraId="2266A032" w14:textId="77777777" w:rsidR="00430E6D" w:rsidRDefault="00430E6D" w:rsidP="00430E6D"/>
    <w:p w14:paraId="79DB4602" w14:textId="77777777" w:rsidR="00430E6D" w:rsidRDefault="00430E6D" w:rsidP="00430E6D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2FE34847" w14:textId="77777777" w:rsidR="00430E6D" w:rsidRDefault="00430E6D" w:rsidP="00430E6D">
      <w:pPr>
        <w:pStyle w:val="TH"/>
      </w:pPr>
    </w:p>
    <w:p w14:paraId="0C868D26" w14:textId="0FD4A584" w:rsidR="00430E6D" w:rsidRDefault="006A2208" w:rsidP="00430E6D">
      <w:r w:rsidRPr="006A2208">
        <w:t>None</w:t>
      </w:r>
    </w:p>
    <w:p w14:paraId="3CE4538A" w14:textId="77777777" w:rsidR="00430E6D" w:rsidRDefault="00430E6D" w:rsidP="00430E6D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3CBFE619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38"/>
        <w:gridCol w:w="587"/>
        <w:gridCol w:w="7133"/>
      </w:tblGrid>
      <w:tr w:rsidR="00430E6D" w14:paraId="5C28B0F3" w14:textId="77777777" w:rsidTr="00430E6D">
        <w:tc>
          <w:tcPr>
            <w:tcW w:w="0" w:type="auto"/>
          </w:tcPr>
          <w:p w14:paraId="38E0FA0E" w14:textId="20193265" w:rsidR="00430E6D" w:rsidRDefault="00430E6D" w:rsidP="00430E6D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9E5C0BB" w14:textId="01AF178D" w:rsidR="00430E6D" w:rsidRDefault="00430E6D" w:rsidP="00430E6D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6E1F9102" w14:textId="35271AF2" w:rsidR="00430E6D" w:rsidRDefault="00430E6D" w:rsidP="00430E6D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4C0AFA14" w14:textId="38417B87" w:rsidR="00430E6D" w:rsidRDefault="00430E6D" w:rsidP="00430E6D">
            <w:pPr>
              <w:pStyle w:val="TAH"/>
            </w:pPr>
            <w:r>
              <w:t>Doc title</w:t>
            </w:r>
          </w:p>
        </w:tc>
      </w:tr>
      <w:tr w:rsidR="00430E6D" w14:paraId="701FE96E" w14:textId="77777777" w:rsidTr="00430E6D">
        <w:tc>
          <w:tcPr>
            <w:tcW w:w="0" w:type="auto"/>
          </w:tcPr>
          <w:p w14:paraId="64D57C39" w14:textId="134B140E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  <w:tc>
          <w:tcPr>
            <w:tcW w:w="0" w:type="auto"/>
          </w:tcPr>
          <w:p w14:paraId="6D0B74AA" w14:textId="6244296A" w:rsidR="00430E6D" w:rsidRPr="00430E6D" w:rsidRDefault="00C60CBC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0" w:type="auto"/>
          </w:tcPr>
          <w:p w14:paraId="6B87956A" w14:textId="0B8C8BE4" w:rsidR="00430E6D" w:rsidRPr="00430E6D" w:rsidRDefault="00C60CBC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B7C06DB" w14:textId="424D10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</w:tr>
      <w:tr w:rsidR="00430E6D" w14:paraId="01C4EAFE" w14:textId="77777777" w:rsidTr="00430E6D">
        <w:tc>
          <w:tcPr>
            <w:tcW w:w="0" w:type="auto"/>
          </w:tcPr>
          <w:p w14:paraId="28BE0A52" w14:textId="7A77C5E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R4-2107905</w:t>
            </w:r>
          </w:p>
        </w:tc>
        <w:tc>
          <w:tcPr>
            <w:tcW w:w="0" w:type="auto"/>
          </w:tcPr>
          <w:p w14:paraId="1D9EA64F" w14:textId="5FEFE8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6A5EF937" w14:textId="02BBBD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</w:t>
            </w:r>
            <w:r w:rsidR="00C60CBC">
              <w:rPr>
                <w:sz w:val="16"/>
              </w:rPr>
              <w:t>1</w:t>
            </w:r>
            <w:r>
              <w:rPr>
                <w:sz w:val="16"/>
              </w:rPr>
              <w:t>.0</w:t>
            </w:r>
          </w:p>
        </w:tc>
        <w:tc>
          <w:tcPr>
            <w:tcW w:w="0" w:type="auto"/>
          </w:tcPr>
          <w:p w14:paraId="588BAEFC" w14:textId="545010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V1.2.0: High-power UE operation for fixed-wireless/vehicle-mounted use cases in Band 12, Band 5, and Band n71</w:t>
            </w:r>
          </w:p>
        </w:tc>
      </w:tr>
      <w:tr w:rsidR="00430E6D" w14:paraId="6D738644" w14:textId="77777777" w:rsidTr="00430E6D">
        <w:tc>
          <w:tcPr>
            <w:tcW w:w="0" w:type="auto"/>
          </w:tcPr>
          <w:p w14:paraId="47A91D58" w14:textId="03F2DFF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  <w:tc>
          <w:tcPr>
            <w:tcW w:w="0" w:type="auto"/>
          </w:tcPr>
          <w:p w14:paraId="3DD788B1" w14:textId="686A0EB1" w:rsidR="00430E6D" w:rsidRPr="00430E6D" w:rsidRDefault="00C60CBC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0" w:type="auto"/>
          </w:tcPr>
          <w:p w14:paraId="10A3D255" w14:textId="3E7DB281" w:rsidR="00430E6D" w:rsidRPr="00430E6D" w:rsidRDefault="00C60CBC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77C8CD29" w14:textId="17867A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</w:tr>
      <w:tr w:rsidR="00430E6D" w14:paraId="73C5C8CD" w14:textId="77777777" w:rsidTr="00430E6D">
        <w:tc>
          <w:tcPr>
            <w:tcW w:w="0" w:type="auto"/>
          </w:tcPr>
          <w:p w14:paraId="15B811FA" w14:textId="05B5549E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R4-2108098</w:t>
            </w:r>
          </w:p>
        </w:tc>
        <w:tc>
          <w:tcPr>
            <w:tcW w:w="0" w:type="auto"/>
          </w:tcPr>
          <w:p w14:paraId="51965A84" w14:textId="220ADFA4" w:rsidR="00430E6D" w:rsidRPr="00430E6D" w:rsidRDefault="00C60CBC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0" w:type="auto"/>
          </w:tcPr>
          <w:p w14:paraId="101B6AB9" w14:textId="0CB453A3" w:rsidR="00430E6D" w:rsidRPr="00430E6D" w:rsidRDefault="00C60CBC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6D9FCD9" w14:textId="187BD3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v0.4.0</w:t>
            </w:r>
          </w:p>
        </w:tc>
      </w:tr>
      <w:tr w:rsidR="00430E6D" w14:paraId="79061106" w14:textId="77777777" w:rsidTr="00430E6D">
        <w:tc>
          <w:tcPr>
            <w:tcW w:w="0" w:type="auto"/>
          </w:tcPr>
          <w:p w14:paraId="57B6B616" w14:textId="78C8106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R4-2108115</w:t>
            </w:r>
          </w:p>
        </w:tc>
        <w:tc>
          <w:tcPr>
            <w:tcW w:w="0" w:type="auto"/>
          </w:tcPr>
          <w:p w14:paraId="17743E4A" w14:textId="2E296D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0" w:type="auto"/>
          </w:tcPr>
          <w:p w14:paraId="61866915" w14:textId="065B73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C7A406A" w14:textId="7D5CEE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TR38.785 v0.2.0 TR Update for SL enhancement in Rel-17</w:t>
            </w:r>
          </w:p>
        </w:tc>
      </w:tr>
      <w:tr w:rsidR="00430E6D" w14:paraId="0361DAAB" w14:textId="77777777" w:rsidTr="00430E6D">
        <w:tc>
          <w:tcPr>
            <w:tcW w:w="0" w:type="auto"/>
          </w:tcPr>
          <w:p w14:paraId="387EE451" w14:textId="5C0E8EE3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R4-2108865</w:t>
            </w:r>
          </w:p>
        </w:tc>
        <w:tc>
          <w:tcPr>
            <w:tcW w:w="0" w:type="auto"/>
          </w:tcPr>
          <w:p w14:paraId="7709C2CD" w14:textId="358C80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0" w:type="auto"/>
          </w:tcPr>
          <w:p w14:paraId="4C832856" w14:textId="6A1FB1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5EAF3A71" w14:textId="5CE738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</w:tr>
      <w:tr w:rsidR="00430E6D" w14:paraId="4A6410FA" w14:textId="77777777" w:rsidTr="00430E6D">
        <w:tc>
          <w:tcPr>
            <w:tcW w:w="0" w:type="auto"/>
          </w:tcPr>
          <w:p w14:paraId="5A191072" w14:textId="7BEC1D5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R4-2108866</w:t>
            </w:r>
          </w:p>
        </w:tc>
        <w:tc>
          <w:tcPr>
            <w:tcW w:w="0" w:type="auto"/>
          </w:tcPr>
          <w:p w14:paraId="0E98DD3A" w14:textId="2C2F4A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0" w:type="auto"/>
          </w:tcPr>
          <w:p w14:paraId="196BBE8F" w14:textId="2D53C3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557A282C" w14:textId="0180DD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v0.1.0 FS_NR_PC2_UE_FDD</w:t>
            </w:r>
          </w:p>
        </w:tc>
      </w:tr>
      <w:tr w:rsidR="00430E6D" w14:paraId="710F3449" w14:textId="77777777" w:rsidTr="00430E6D">
        <w:tc>
          <w:tcPr>
            <w:tcW w:w="0" w:type="auto"/>
          </w:tcPr>
          <w:p w14:paraId="19223130" w14:textId="6F55C23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R4-2108912</w:t>
            </w:r>
          </w:p>
        </w:tc>
        <w:tc>
          <w:tcPr>
            <w:tcW w:w="0" w:type="auto"/>
          </w:tcPr>
          <w:p w14:paraId="4FC5C34C" w14:textId="48088E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38.851</w:t>
            </w:r>
          </w:p>
        </w:tc>
        <w:tc>
          <w:tcPr>
            <w:tcW w:w="0" w:type="auto"/>
          </w:tcPr>
          <w:p w14:paraId="70E211AC" w14:textId="0B5BFC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2BCCF63C" w14:textId="62E769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38.851-010</w:t>
            </w:r>
          </w:p>
        </w:tc>
      </w:tr>
      <w:tr w:rsidR="00430E6D" w14:paraId="4447AFC1" w14:textId="77777777" w:rsidTr="00430E6D">
        <w:tc>
          <w:tcPr>
            <w:tcW w:w="0" w:type="auto"/>
          </w:tcPr>
          <w:p w14:paraId="3345AD04" w14:textId="0D2E69F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R4-2109031</w:t>
            </w:r>
          </w:p>
        </w:tc>
        <w:tc>
          <w:tcPr>
            <w:tcW w:w="0" w:type="auto"/>
          </w:tcPr>
          <w:p w14:paraId="130B2E40" w14:textId="48A3DC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37.867</w:t>
            </w:r>
          </w:p>
        </w:tc>
        <w:tc>
          <w:tcPr>
            <w:tcW w:w="0" w:type="auto"/>
          </w:tcPr>
          <w:p w14:paraId="2EF9FEC7" w14:textId="51606D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7AFF49B" w14:textId="7B5AB6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v0.3.0</w:t>
            </w:r>
          </w:p>
        </w:tc>
      </w:tr>
      <w:tr w:rsidR="00430E6D" w14:paraId="4AA5B6EC" w14:textId="77777777" w:rsidTr="00430E6D">
        <w:tc>
          <w:tcPr>
            <w:tcW w:w="0" w:type="auto"/>
          </w:tcPr>
          <w:p w14:paraId="6D0AFA63" w14:textId="526746F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R4-2109043</w:t>
            </w:r>
          </w:p>
        </w:tc>
        <w:tc>
          <w:tcPr>
            <w:tcW w:w="0" w:type="auto"/>
          </w:tcPr>
          <w:p w14:paraId="5934A279" w14:textId="5F1A33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0" w:type="auto"/>
          </w:tcPr>
          <w:p w14:paraId="5349D532" w14:textId="0B2E9B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5284C5D1" w14:textId="1614A7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</w:tr>
      <w:tr w:rsidR="00430E6D" w14:paraId="2A88F48D" w14:textId="77777777" w:rsidTr="00430E6D">
        <w:tc>
          <w:tcPr>
            <w:tcW w:w="0" w:type="auto"/>
          </w:tcPr>
          <w:p w14:paraId="6F93934B" w14:textId="631A835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R4-2109121</w:t>
            </w:r>
          </w:p>
        </w:tc>
        <w:tc>
          <w:tcPr>
            <w:tcW w:w="0" w:type="auto"/>
          </w:tcPr>
          <w:p w14:paraId="0B86A4C0" w14:textId="0B2D6A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0" w:type="auto"/>
          </w:tcPr>
          <w:p w14:paraId="476B2102" w14:textId="685534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73DE1999" w14:textId="27DAEB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</w:tr>
      <w:tr w:rsidR="00430E6D" w14:paraId="43ED7F5A" w14:textId="77777777" w:rsidTr="00430E6D">
        <w:tc>
          <w:tcPr>
            <w:tcW w:w="0" w:type="auto"/>
          </w:tcPr>
          <w:p w14:paraId="3E4A2C71" w14:textId="093B830E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R4-2109388</w:t>
            </w:r>
          </w:p>
        </w:tc>
        <w:tc>
          <w:tcPr>
            <w:tcW w:w="0" w:type="auto"/>
          </w:tcPr>
          <w:p w14:paraId="3E97B754" w14:textId="4B1F5E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5D60E7E8" w14:textId="0D66A6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0" w:type="auto"/>
          </w:tcPr>
          <w:p w14:paraId="69AD99AD" w14:textId="36106D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</w:tr>
      <w:tr w:rsidR="00430E6D" w14:paraId="7B42E5AF" w14:textId="77777777" w:rsidTr="00430E6D">
        <w:tc>
          <w:tcPr>
            <w:tcW w:w="0" w:type="auto"/>
          </w:tcPr>
          <w:p w14:paraId="58B4CBE8" w14:textId="5072555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R4-2109482</w:t>
            </w:r>
          </w:p>
        </w:tc>
        <w:tc>
          <w:tcPr>
            <w:tcW w:w="0" w:type="auto"/>
          </w:tcPr>
          <w:p w14:paraId="2AFF74F3" w14:textId="4D410B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253656CF" w14:textId="5350E1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30AD1672" w14:textId="60DE99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</w:tr>
      <w:tr w:rsidR="00430E6D" w14:paraId="26B546C5" w14:textId="77777777" w:rsidTr="00430E6D">
        <w:tc>
          <w:tcPr>
            <w:tcW w:w="0" w:type="auto"/>
          </w:tcPr>
          <w:p w14:paraId="5B8DC652" w14:textId="1368C7F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R4-2109659</w:t>
            </w:r>
          </w:p>
        </w:tc>
        <w:tc>
          <w:tcPr>
            <w:tcW w:w="0" w:type="auto"/>
          </w:tcPr>
          <w:p w14:paraId="68FE15AC" w14:textId="35CB09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0" w:type="auto"/>
          </w:tcPr>
          <w:p w14:paraId="7692582C" w14:textId="494769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74D9761" w14:textId="53A79F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</w:tr>
      <w:tr w:rsidR="00430E6D" w14:paraId="249496A9" w14:textId="77777777" w:rsidTr="00430E6D">
        <w:tc>
          <w:tcPr>
            <w:tcW w:w="0" w:type="auto"/>
          </w:tcPr>
          <w:p w14:paraId="1EEE2B97" w14:textId="736499C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R4-2109736</w:t>
            </w:r>
          </w:p>
        </w:tc>
        <w:tc>
          <w:tcPr>
            <w:tcW w:w="0" w:type="auto"/>
          </w:tcPr>
          <w:p w14:paraId="320B11C1" w14:textId="756C2C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0" w:type="auto"/>
          </w:tcPr>
          <w:p w14:paraId="6DB4E10B" w14:textId="51F7EA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4F2A4B39" w14:textId="2EED54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0.5.0</w:t>
            </w:r>
          </w:p>
        </w:tc>
      </w:tr>
      <w:tr w:rsidR="00430E6D" w14:paraId="78713FD0" w14:textId="77777777" w:rsidTr="00430E6D">
        <w:tc>
          <w:tcPr>
            <w:tcW w:w="0" w:type="auto"/>
          </w:tcPr>
          <w:p w14:paraId="539EF153" w14:textId="2BA9FE9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R4-2109737</w:t>
            </w:r>
          </w:p>
        </w:tc>
        <w:tc>
          <w:tcPr>
            <w:tcW w:w="0" w:type="auto"/>
          </w:tcPr>
          <w:p w14:paraId="139CE348" w14:textId="339862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0" w:type="auto"/>
          </w:tcPr>
          <w:p w14:paraId="04C80ABD" w14:textId="781660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950B660" w14:textId="0D7763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</w:tr>
      <w:tr w:rsidR="00430E6D" w14:paraId="16C96FF4" w14:textId="77777777" w:rsidTr="00430E6D">
        <w:tc>
          <w:tcPr>
            <w:tcW w:w="0" w:type="auto"/>
          </w:tcPr>
          <w:p w14:paraId="01E60DA8" w14:textId="48D8B2B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R4-2109738</w:t>
            </w:r>
          </w:p>
        </w:tc>
        <w:tc>
          <w:tcPr>
            <w:tcW w:w="0" w:type="auto"/>
          </w:tcPr>
          <w:p w14:paraId="71A68C64" w14:textId="3C4BFB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0" w:type="auto"/>
          </w:tcPr>
          <w:p w14:paraId="1D64D889" w14:textId="4A0E91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0D3C215" w14:textId="2BE4E9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430E6D" w14:paraId="7356BDCA" w14:textId="77777777" w:rsidTr="00430E6D">
        <w:tc>
          <w:tcPr>
            <w:tcW w:w="0" w:type="auto"/>
          </w:tcPr>
          <w:p w14:paraId="2EBB73E5" w14:textId="61BBED6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R4-2109767</w:t>
            </w:r>
          </w:p>
        </w:tc>
        <w:tc>
          <w:tcPr>
            <w:tcW w:w="0" w:type="auto"/>
          </w:tcPr>
          <w:p w14:paraId="6859DD59" w14:textId="018EC4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0" w:type="auto"/>
          </w:tcPr>
          <w:p w14:paraId="5A8D9245" w14:textId="5D0DE0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4315356" w14:textId="78617B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v0.5.0</w:t>
            </w:r>
          </w:p>
        </w:tc>
      </w:tr>
      <w:tr w:rsidR="00430E6D" w14:paraId="2F5B3815" w14:textId="77777777" w:rsidTr="00430E6D">
        <w:tc>
          <w:tcPr>
            <w:tcW w:w="0" w:type="auto"/>
          </w:tcPr>
          <w:p w14:paraId="515EB894" w14:textId="598338BF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R4-2109771</w:t>
            </w:r>
          </w:p>
        </w:tc>
        <w:tc>
          <w:tcPr>
            <w:tcW w:w="0" w:type="auto"/>
          </w:tcPr>
          <w:p w14:paraId="39DBD62A" w14:textId="1A24DD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0" w:type="auto"/>
          </w:tcPr>
          <w:p w14:paraId="41B3DF47" w14:textId="134A3A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2C896E5A" w14:textId="21C33D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</w:tr>
      <w:tr w:rsidR="00430E6D" w14:paraId="247FDCE9" w14:textId="77777777" w:rsidTr="00430E6D">
        <w:tc>
          <w:tcPr>
            <w:tcW w:w="0" w:type="auto"/>
          </w:tcPr>
          <w:p w14:paraId="7761FDC8" w14:textId="584A92B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R4-2109773</w:t>
            </w:r>
          </w:p>
        </w:tc>
        <w:tc>
          <w:tcPr>
            <w:tcW w:w="0" w:type="auto"/>
          </w:tcPr>
          <w:p w14:paraId="0551CF6E" w14:textId="3FEC2A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0" w:type="auto"/>
          </w:tcPr>
          <w:p w14:paraId="2E8F667C" w14:textId="621673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4E5B6D60" w14:textId="125F2D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v0.4.0 TR update for LTE-A inter-band CA for x bands (x=3,4,5) DL with 2 bands UL in Rel-17</w:t>
            </w:r>
          </w:p>
        </w:tc>
      </w:tr>
      <w:tr w:rsidR="00430E6D" w14:paraId="2E95F92F" w14:textId="77777777" w:rsidTr="00430E6D">
        <w:tc>
          <w:tcPr>
            <w:tcW w:w="0" w:type="auto"/>
          </w:tcPr>
          <w:p w14:paraId="10F804AD" w14:textId="4A855F28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R4-2109841</w:t>
            </w:r>
          </w:p>
        </w:tc>
        <w:tc>
          <w:tcPr>
            <w:tcW w:w="0" w:type="auto"/>
          </w:tcPr>
          <w:p w14:paraId="15D8087D" w14:textId="79A06E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0" w:type="auto"/>
          </w:tcPr>
          <w:p w14:paraId="1BCA5A43" w14:textId="1AC0DB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3CF56E51" w14:textId="73C2BB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v0.5.0 TR update: LTE(xDL/1UL)+ NR(2DL/1UL) DC in Rel-17</w:t>
            </w:r>
          </w:p>
        </w:tc>
      </w:tr>
      <w:tr w:rsidR="00430E6D" w14:paraId="4B37EDAF" w14:textId="77777777" w:rsidTr="00430E6D">
        <w:tc>
          <w:tcPr>
            <w:tcW w:w="0" w:type="auto"/>
          </w:tcPr>
          <w:p w14:paraId="608579BF" w14:textId="3BA61D94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R4-2109916</w:t>
            </w:r>
          </w:p>
        </w:tc>
        <w:tc>
          <w:tcPr>
            <w:tcW w:w="0" w:type="auto"/>
          </w:tcPr>
          <w:p w14:paraId="7B9C841A" w14:textId="6EC989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0" w:type="auto"/>
          </w:tcPr>
          <w:p w14:paraId="3E84D2FB" w14:textId="44B7C7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089EB2A4" w14:textId="5976E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 TS 38.114V0.0.1  “NR; Repeaters ElectroMagnetic Compatibility (EMC)”</w:t>
            </w:r>
          </w:p>
        </w:tc>
      </w:tr>
      <w:tr w:rsidR="00430E6D" w14:paraId="4E2DAF5B" w14:textId="77777777" w:rsidTr="00430E6D">
        <w:tc>
          <w:tcPr>
            <w:tcW w:w="0" w:type="auto"/>
          </w:tcPr>
          <w:p w14:paraId="5E6CAA06" w14:textId="49AD1F2F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R4-2109921</w:t>
            </w:r>
          </w:p>
        </w:tc>
        <w:tc>
          <w:tcPr>
            <w:tcW w:w="0" w:type="auto"/>
          </w:tcPr>
          <w:p w14:paraId="09C38E76" w14:textId="119221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0" w:type="auto"/>
          </w:tcPr>
          <w:p w14:paraId="2E3CF606" w14:textId="2E2938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3B6FDA6" w14:textId="7E5C24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v0.2.0 TR Update for SL enhancement in Rel-17 </w:t>
            </w:r>
          </w:p>
        </w:tc>
      </w:tr>
      <w:tr w:rsidR="00430E6D" w14:paraId="25BB0866" w14:textId="77777777" w:rsidTr="00430E6D">
        <w:tc>
          <w:tcPr>
            <w:tcW w:w="0" w:type="auto"/>
          </w:tcPr>
          <w:p w14:paraId="17954309" w14:textId="133DECA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R4-2110051</w:t>
            </w:r>
          </w:p>
        </w:tc>
        <w:tc>
          <w:tcPr>
            <w:tcW w:w="0" w:type="auto"/>
          </w:tcPr>
          <w:p w14:paraId="54397055" w14:textId="49AB79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0" w:type="auto"/>
          </w:tcPr>
          <w:p w14:paraId="3A975255" w14:textId="52520F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A3E5E78" w14:textId="3136C8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v0.4.0: High power UE for NR inter-band Carrier Aggregation with 2 bands downlink and x bands uplink (x =1,2)</w:t>
            </w:r>
          </w:p>
        </w:tc>
      </w:tr>
      <w:tr w:rsidR="00430E6D" w14:paraId="644A1902" w14:textId="77777777" w:rsidTr="00430E6D">
        <w:tc>
          <w:tcPr>
            <w:tcW w:w="0" w:type="auto"/>
          </w:tcPr>
          <w:p w14:paraId="7343301E" w14:textId="09AE50C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R4-2110087</w:t>
            </w:r>
          </w:p>
        </w:tc>
        <w:tc>
          <w:tcPr>
            <w:tcW w:w="0" w:type="auto"/>
          </w:tcPr>
          <w:p w14:paraId="7399EE6C" w14:textId="7F5D76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38.847</w:t>
            </w:r>
          </w:p>
        </w:tc>
        <w:tc>
          <w:tcPr>
            <w:tcW w:w="0" w:type="auto"/>
          </w:tcPr>
          <w:p w14:paraId="735CAB6E" w14:textId="3FA16D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45298117" w14:textId="2EFD56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</w:tr>
      <w:tr w:rsidR="00430E6D" w14:paraId="736BC679" w14:textId="77777777" w:rsidTr="00430E6D">
        <w:tc>
          <w:tcPr>
            <w:tcW w:w="0" w:type="auto"/>
          </w:tcPr>
          <w:p w14:paraId="39FB9B67" w14:textId="08A9F93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R4-2110470</w:t>
            </w:r>
          </w:p>
        </w:tc>
        <w:tc>
          <w:tcPr>
            <w:tcW w:w="0" w:type="auto"/>
          </w:tcPr>
          <w:p w14:paraId="04858D06" w14:textId="7BCB2E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0" w:type="auto"/>
          </w:tcPr>
          <w:p w14:paraId="127FC10D" w14:textId="3CB8C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4A1DC718" w14:textId="18F920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v0.4.0</w:t>
            </w:r>
          </w:p>
        </w:tc>
      </w:tr>
      <w:tr w:rsidR="00430E6D" w14:paraId="43A180BF" w14:textId="77777777" w:rsidTr="00430E6D">
        <w:tc>
          <w:tcPr>
            <w:tcW w:w="0" w:type="auto"/>
          </w:tcPr>
          <w:p w14:paraId="1FE78513" w14:textId="25D4EE83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R4-2110473</w:t>
            </w:r>
          </w:p>
        </w:tc>
        <w:tc>
          <w:tcPr>
            <w:tcW w:w="0" w:type="auto"/>
          </w:tcPr>
          <w:p w14:paraId="0FE8ECF7" w14:textId="74CEEA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0" w:type="auto"/>
          </w:tcPr>
          <w:p w14:paraId="75D78902" w14:textId="40FCE7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68B0044A" w14:textId="41389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</w:tr>
      <w:tr w:rsidR="00430E6D" w14:paraId="75551CBD" w14:textId="77777777" w:rsidTr="00430E6D">
        <w:tc>
          <w:tcPr>
            <w:tcW w:w="0" w:type="auto"/>
          </w:tcPr>
          <w:p w14:paraId="0B569AA1" w14:textId="5D3C7EB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R4-2110487</w:t>
            </w:r>
          </w:p>
        </w:tc>
        <w:tc>
          <w:tcPr>
            <w:tcW w:w="0" w:type="auto"/>
          </w:tcPr>
          <w:p w14:paraId="1476BE53" w14:textId="74D5F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0" w:type="auto"/>
          </w:tcPr>
          <w:p w14:paraId="2A703398" w14:textId="4F565D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0" w:type="auto"/>
          </w:tcPr>
          <w:p w14:paraId="2D7825F6" w14:textId="3F4D2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draft TR 38.844</w:t>
            </w:r>
          </w:p>
        </w:tc>
      </w:tr>
      <w:tr w:rsidR="00430E6D" w14:paraId="7B1EADEC" w14:textId="77777777" w:rsidTr="00430E6D">
        <w:tc>
          <w:tcPr>
            <w:tcW w:w="0" w:type="auto"/>
          </w:tcPr>
          <w:p w14:paraId="144BE6BE" w14:textId="6303329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R4-2110580</w:t>
            </w:r>
          </w:p>
        </w:tc>
        <w:tc>
          <w:tcPr>
            <w:tcW w:w="0" w:type="auto"/>
          </w:tcPr>
          <w:p w14:paraId="3EDFCB6F" w14:textId="0CB8AE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0" w:type="auto"/>
          </w:tcPr>
          <w:p w14:paraId="2A8C34F2" w14:textId="2408C1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FD7F6A9" w14:textId="7EF50C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</w:tr>
      <w:tr w:rsidR="00430E6D" w14:paraId="2E859BE9" w14:textId="77777777" w:rsidTr="00430E6D">
        <w:tc>
          <w:tcPr>
            <w:tcW w:w="0" w:type="auto"/>
          </w:tcPr>
          <w:p w14:paraId="5F770E6A" w14:textId="56BB0ED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R4-2110665</w:t>
            </w:r>
          </w:p>
        </w:tc>
        <w:tc>
          <w:tcPr>
            <w:tcW w:w="0" w:type="auto"/>
          </w:tcPr>
          <w:p w14:paraId="7570E8D3" w14:textId="613515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0" w:type="auto"/>
          </w:tcPr>
          <w:p w14:paraId="07A0CB36" w14:textId="4C8FC0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EA0811A" w14:textId="41C610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V0.5.0 for DC of 2 LTE band and 1 NR band</w:t>
            </w:r>
          </w:p>
        </w:tc>
      </w:tr>
      <w:tr w:rsidR="00430E6D" w14:paraId="37975F1A" w14:textId="77777777" w:rsidTr="00430E6D">
        <w:tc>
          <w:tcPr>
            <w:tcW w:w="0" w:type="auto"/>
          </w:tcPr>
          <w:p w14:paraId="35BEFDF2" w14:textId="452843A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R4-2110691</w:t>
            </w:r>
          </w:p>
        </w:tc>
        <w:tc>
          <w:tcPr>
            <w:tcW w:w="0" w:type="auto"/>
          </w:tcPr>
          <w:p w14:paraId="7B20F2BE" w14:textId="34B779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0" w:type="auto"/>
          </w:tcPr>
          <w:p w14:paraId="3A0D6E51" w14:textId="7DCAEF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304DE6AE" w14:textId="6D4832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v0.3.0</w:t>
            </w:r>
          </w:p>
        </w:tc>
      </w:tr>
      <w:tr w:rsidR="00430E6D" w14:paraId="045B21BB" w14:textId="77777777" w:rsidTr="00430E6D">
        <w:tc>
          <w:tcPr>
            <w:tcW w:w="0" w:type="auto"/>
          </w:tcPr>
          <w:p w14:paraId="0DC133A4" w14:textId="3729BC7B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R4-2110715</w:t>
            </w:r>
          </w:p>
        </w:tc>
        <w:tc>
          <w:tcPr>
            <w:tcW w:w="0" w:type="auto"/>
          </w:tcPr>
          <w:p w14:paraId="47E6C80F" w14:textId="573081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0" w:type="auto"/>
          </w:tcPr>
          <w:p w14:paraId="7B95CB1A" w14:textId="7ADECB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C9D949D" w14:textId="503034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37.717-41-11-050</w:t>
            </w:r>
          </w:p>
        </w:tc>
      </w:tr>
      <w:tr w:rsidR="00430E6D" w14:paraId="0F35714C" w14:textId="77777777" w:rsidTr="00430E6D">
        <w:tc>
          <w:tcPr>
            <w:tcW w:w="0" w:type="auto"/>
          </w:tcPr>
          <w:p w14:paraId="2EB5A174" w14:textId="104837F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R4-2110789</w:t>
            </w:r>
          </w:p>
        </w:tc>
        <w:tc>
          <w:tcPr>
            <w:tcW w:w="0" w:type="auto"/>
          </w:tcPr>
          <w:p w14:paraId="08FFB35D" w14:textId="3D96E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0" w:type="auto"/>
          </w:tcPr>
          <w:p w14:paraId="5490B08E" w14:textId="626ABD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4DD21326" w14:textId="33E825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</w:tr>
      <w:tr w:rsidR="00430E6D" w14:paraId="4D87562C" w14:textId="77777777" w:rsidTr="00430E6D">
        <w:tc>
          <w:tcPr>
            <w:tcW w:w="0" w:type="auto"/>
          </w:tcPr>
          <w:p w14:paraId="65F53072" w14:textId="5C01C48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R4-2110944</w:t>
            </w:r>
          </w:p>
        </w:tc>
        <w:tc>
          <w:tcPr>
            <w:tcW w:w="0" w:type="auto"/>
          </w:tcPr>
          <w:p w14:paraId="0A506780" w14:textId="4ADC5F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499F440F" w14:textId="034D8A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E02D3E1" w14:textId="50C1FA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38.176-2 v.0.1.0  - update after RAN4#98bis meeting</w:t>
            </w:r>
          </w:p>
        </w:tc>
      </w:tr>
      <w:tr w:rsidR="00430E6D" w14:paraId="63F54CC0" w14:textId="77777777" w:rsidTr="00430E6D">
        <w:tc>
          <w:tcPr>
            <w:tcW w:w="0" w:type="auto"/>
          </w:tcPr>
          <w:p w14:paraId="1D7B4E93" w14:textId="548E45A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R4-2110999</w:t>
            </w:r>
          </w:p>
        </w:tc>
        <w:tc>
          <w:tcPr>
            <w:tcW w:w="0" w:type="auto"/>
          </w:tcPr>
          <w:p w14:paraId="1E823033" w14:textId="711210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0" w:type="auto"/>
          </w:tcPr>
          <w:p w14:paraId="037FE35B" w14:textId="5D043E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C41D0D4" w14:textId="06E958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v0.5.0</w:t>
            </w:r>
          </w:p>
        </w:tc>
      </w:tr>
      <w:tr w:rsidR="00430E6D" w14:paraId="2456C4FF" w14:textId="77777777" w:rsidTr="00430E6D">
        <w:tc>
          <w:tcPr>
            <w:tcW w:w="0" w:type="auto"/>
          </w:tcPr>
          <w:p w14:paraId="274B3235" w14:textId="2FD036B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R4-2111000</w:t>
            </w:r>
          </w:p>
        </w:tc>
        <w:tc>
          <w:tcPr>
            <w:tcW w:w="0" w:type="auto"/>
          </w:tcPr>
          <w:p w14:paraId="0AD1DD6B" w14:textId="61CEE5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0" w:type="auto"/>
          </w:tcPr>
          <w:p w14:paraId="30281442" w14:textId="595246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C9DFF46" w14:textId="44723C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v0.5.0</w:t>
            </w:r>
          </w:p>
        </w:tc>
      </w:tr>
      <w:tr w:rsidR="00430E6D" w14:paraId="2D47FEC1" w14:textId="77777777" w:rsidTr="00430E6D">
        <w:tc>
          <w:tcPr>
            <w:tcW w:w="0" w:type="auto"/>
          </w:tcPr>
          <w:p w14:paraId="27FE6E22" w14:textId="3E04EA7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R4-2111007</w:t>
            </w:r>
          </w:p>
        </w:tc>
        <w:tc>
          <w:tcPr>
            <w:tcW w:w="0" w:type="auto"/>
          </w:tcPr>
          <w:p w14:paraId="66D3DD2D" w14:textId="5DA37B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68D8E47B" w14:textId="63B72E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1.1.1</w:t>
            </w:r>
          </w:p>
        </w:tc>
        <w:tc>
          <w:tcPr>
            <w:tcW w:w="0" w:type="auto"/>
          </w:tcPr>
          <w:p w14:paraId="63C23A6B" w14:textId="05790C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</w:tr>
      <w:tr w:rsidR="00430E6D" w14:paraId="0E91EC86" w14:textId="77777777" w:rsidTr="00430E6D">
        <w:tc>
          <w:tcPr>
            <w:tcW w:w="0" w:type="auto"/>
          </w:tcPr>
          <w:p w14:paraId="5AEBE93F" w14:textId="0F2B7F1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R4-2111079</w:t>
            </w:r>
          </w:p>
        </w:tc>
        <w:tc>
          <w:tcPr>
            <w:tcW w:w="0" w:type="auto"/>
          </w:tcPr>
          <w:p w14:paraId="2760024F" w14:textId="12B64D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0" w:type="auto"/>
          </w:tcPr>
          <w:p w14:paraId="2945642C" w14:textId="76B4B7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620ACCC" w14:textId="0DF8C2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v0.5.0 Rel-17 NR Intra-band</w:t>
            </w:r>
          </w:p>
        </w:tc>
      </w:tr>
      <w:tr w:rsidR="00430E6D" w14:paraId="24B539F3" w14:textId="77777777" w:rsidTr="00430E6D">
        <w:tc>
          <w:tcPr>
            <w:tcW w:w="0" w:type="auto"/>
          </w:tcPr>
          <w:p w14:paraId="01259755" w14:textId="577CD2D4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R4-2111080</w:t>
            </w:r>
          </w:p>
        </w:tc>
        <w:tc>
          <w:tcPr>
            <w:tcW w:w="0" w:type="auto"/>
          </w:tcPr>
          <w:p w14:paraId="1A2B4BE2" w14:textId="6AB0E7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0" w:type="auto"/>
          </w:tcPr>
          <w:p w14:paraId="0A0AD2D4" w14:textId="1FB3ED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C46D70F" w14:textId="54A371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v0.5.0 Rel-17 DC combinations LTE 3DL and one NR band</w:t>
            </w:r>
          </w:p>
        </w:tc>
      </w:tr>
      <w:tr w:rsidR="00430E6D" w14:paraId="5DA66F39" w14:textId="77777777" w:rsidTr="00430E6D">
        <w:tc>
          <w:tcPr>
            <w:tcW w:w="0" w:type="auto"/>
          </w:tcPr>
          <w:p w14:paraId="01D40D9B" w14:textId="5505C1A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R4-2111081</w:t>
            </w:r>
          </w:p>
        </w:tc>
        <w:tc>
          <w:tcPr>
            <w:tcW w:w="0" w:type="auto"/>
          </w:tcPr>
          <w:p w14:paraId="3F1AA164" w14:textId="58E356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0" w:type="auto"/>
          </w:tcPr>
          <w:p w14:paraId="7BAE4800" w14:textId="2469DD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80D3490" w14:textId="0C517C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v0.5.0 Rel-17 NR Inter-band 4 bands CA</w:t>
            </w:r>
          </w:p>
        </w:tc>
      </w:tr>
      <w:tr w:rsidR="00430E6D" w14:paraId="5F4BC985" w14:textId="77777777" w:rsidTr="00430E6D">
        <w:tc>
          <w:tcPr>
            <w:tcW w:w="0" w:type="auto"/>
          </w:tcPr>
          <w:p w14:paraId="562A8240" w14:textId="797ED14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R4-2111082</w:t>
            </w:r>
          </w:p>
        </w:tc>
        <w:tc>
          <w:tcPr>
            <w:tcW w:w="0" w:type="auto"/>
          </w:tcPr>
          <w:p w14:paraId="37D3C816" w14:textId="112F62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0" w:type="auto"/>
          </w:tcPr>
          <w:p w14:paraId="52AFD0FA" w14:textId="61D2E9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3DF0F09F" w14:textId="734E98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</w:tr>
      <w:tr w:rsidR="00430E6D" w14:paraId="587249E5" w14:textId="77777777" w:rsidTr="00430E6D">
        <w:tc>
          <w:tcPr>
            <w:tcW w:w="0" w:type="auto"/>
          </w:tcPr>
          <w:p w14:paraId="3921F9E5" w14:textId="3389AE9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R4-2111209</w:t>
            </w:r>
          </w:p>
        </w:tc>
        <w:tc>
          <w:tcPr>
            <w:tcW w:w="0" w:type="auto"/>
          </w:tcPr>
          <w:p w14:paraId="677C9384" w14:textId="43FC57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0" w:type="auto"/>
          </w:tcPr>
          <w:p w14:paraId="31341A2D" w14:textId="42A3CF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6DD076A" w14:textId="2151F7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v0.5.0</w:t>
            </w:r>
          </w:p>
        </w:tc>
      </w:tr>
      <w:tr w:rsidR="00430E6D" w14:paraId="6FE62539" w14:textId="77777777" w:rsidTr="00430E6D">
        <w:tc>
          <w:tcPr>
            <w:tcW w:w="0" w:type="auto"/>
          </w:tcPr>
          <w:p w14:paraId="6011EB09" w14:textId="6B2EF57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R4-2111282</w:t>
            </w:r>
          </w:p>
        </w:tc>
        <w:tc>
          <w:tcPr>
            <w:tcW w:w="0" w:type="auto"/>
          </w:tcPr>
          <w:p w14:paraId="2A72AF55" w14:textId="038BB6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0" w:type="auto"/>
          </w:tcPr>
          <w:p w14:paraId="0CBD1B69" w14:textId="21E5A9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DD14237" w14:textId="029787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430E6D" w14:paraId="081DDA53" w14:textId="77777777" w:rsidTr="00430E6D">
        <w:tc>
          <w:tcPr>
            <w:tcW w:w="0" w:type="auto"/>
          </w:tcPr>
          <w:p w14:paraId="0DBC8F92" w14:textId="7C4D5F3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R4-2111414</w:t>
            </w:r>
          </w:p>
        </w:tc>
        <w:tc>
          <w:tcPr>
            <w:tcW w:w="0" w:type="auto"/>
          </w:tcPr>
          <w:p w14:paraId="15DC90CF" w14:textId="3F4AC2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36.717-03-01</w:t>
            </w:r>
          </w:p>
        </w:tc>
        <w:tc>
          <w:tcPr>
            <w:tcW w:w="0" w:type="auto"/>
          </w:tcPr>
          <w:p w14:paraId="49AC1497" w14:textId="321897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699EB1F4" w14:textId="747689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0.3.0</w:t>
            </w:r>
          </w:p>
        </w:tc>
      </w:tr>
      <w:tr w:rsidR="00430E6D" w14:paraId="105D8051" w14:textId="77777777" w:rsidTr="00430E6D">
        <w:tc>
          <w:tcPr>
            <w:tcW w:w="0" w:type="auto"/>
          </w:tcPr>
          <w:p w14:paraId="4A4149A0" w14:textId="6E10534D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lastRenderedPageBreak/>
              <w:t>R4-2111422</w:t>
            </w:r>
          </w:p>
        </w:tc>
        <w:tc>
          <w:tcPr>
            <w:tcW w:w="0" w:type="auto"/>
          </w:tcPr>
          <w:p w14:paraId="45B2598E" w14:textId="0358B3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0" w:type="auto"/>
          </w:tcPr>
          <w:p w14:paraId="6622705B" w14:textId="7CF678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523D2FBE" w14:textId="167F1C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</w:tr>
      <w:tr w:rsidR="00430E6D" w14:paraId="1E7B947A" w14:textId="77777777" w:rsidTr="00430E6D">
        <w:tc>
          <w:tcPr>
            <w:tcW w:w="0" w:type="auto"/>
          </w:tcPr>
          <w:p w14:paraId="10F64C54" w14:textId="05FBC6B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R4-2111455</w:t>
            </w:r>
          </w:p>
        </w:tc>
        <w:tc>
          <w:tcPr>
            <w:tcW w:w="0" w:type="auto"/>
          </w:tcPr>
          <w:p w14:paraId="53DADE33" w14:textId="27023A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0" w:type="auto"/>
          </w:tcPr>
          <w:p w14:paraId="0E8B2066" w14:textId="1B99CD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A66A2AE" w14:textId="76802D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v0.1.0</w:t>
            </w:r>
          </w:p>
        </w:tc>
      </w:tr>
    </w:tbl>
    <w:p w14:paraId="5DE55890" w14:textId="77777777" w:rsidR="00430E6D" w:rsidRDefault="00430E6D" w:rsidP="00430E6D"/>
    <w:p w14:paraId="3DB27140" w14:textId="77777777" w:rsidR="00430E6D" w:rsidRDefault="00430E6D" w:rsidP="00430E6D">
      <w:pPr>
        <w:pStyle w:val="Heading2"/>
      </w:pPr>
      <w:r>
        <w:br w:type="page"/>
      </w:r>
      <w:r>
        <w:lastRenderedPageBreak/>
        <w:t>Annex F: List of action items</w:t>
      </w:r>
    </w:p>
    <w:p w14:paraId="41D32911" w14:textId="77777777" w:rsidR="00430E6D" w:rsidRDefault="00430E6D" w:rsidP="00430E6D">
      <w:pPr>
        <w:pStyle w:val="TH"/>
      </w:pPr>
    </w:p>
    <w:p w14:paraId="08F6B2F7" w14:textId="77777777" w:rsidR="006A2208" w:rsidRDefault="006A2208" w:rsidP="006A2208"/>
    <w:p w14:paraId="62869063" w14:textId="7B3C6B9F" w:rsidR="00430E6D" w:rsidRDefault="006A2208" w:rsidP="006A2208">
      <w:r>
        <w:t>None</w:t>
      </w:r>
    </w:p>
    <w:p w14:paraId="4FCB75AA" w14:textId="5B29934F" w:rsidR="00430E6D" w:rsidRDefault="00430E6D" w:rsidP="00430E6D">
      <w:pPr>
        <w:pStyle w:val="Heading2"/>
      </w:pPr>
      <w:r>
        <w:br w:type="page"/>
      </w:r>
      <w:r>
        <w:lastRenderedPageBreak/>
        <w:t xml:space="preserve">Annex </w:t>
      </w:r>
      <w:r w:rsidR="006A2208">
        <w:t>G</w:t>
      </w:r>
      <w:r>
        <w:t>: List of participants</w:t>
      </w:r>
    </w:p>
    <w:p w14:paraId="4DD85665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2"/>
        <w:gridCol w:w="2048"/>
      </w:tblGrid>
      <w:tr w:rsidR="00430E6D" w14:paraId="1D14AF7F" w14:textId="77777777" w:rsidTr="00430E6D">
        <w:tc>
          <w:tcPr>
            <w:tcW w:w="0" w:type="auto"/>
          </w:tcPr>
          <w:p w14:paraId="41F7663E" w14:textId="3D9D61CB" w:rsidR="00430E6D" w:rsidRDefault="00430E6D" w:rsidP="00430E6D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14:paraId="4B1A2181" w14:textId="59BD8D99" w:rsidR="00430E6D" w:rsidRDefault="00430E6D" w:rsidP="00430E6D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4484288E" w14:textId="57EE1327" w:rsidR="00430E6D" w:rsidRDefault="00430E6D" w:rsidP="00430E6D">
            <w:pPr>
              <w:pStyle w:val="TAH"/>
            </w:pPr>
            <w:r>
              <w:t>Status (OP)</w:t>
            </w:r>
          </w:p>
        </w:tc>
      </w:tr>
      <w:tr w:rsidR="00430E6D" w14:paraId="51E6691D" w14:textId="77777777" w:rsidTr="00430E6D">
        <w:tc>
          <w:tcPr>
            <w:tcW w:w="0" w:type="auto"/>
          </w:tcPr>
          <w:p w14:paraId="08606D1F" w14:textId="0F5B71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ABDI ABYANEH, mohammad</w:t>
            </w:r>
          </w:p>
        </w:tc>
        <w:tc>
          <w:tcPr>
            <w:tcW w:w="0" w:type="auto"/>
          </w:tcPr>
          <w:p w14:paraId="7646FF99" w14:textId="4224C2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CC87969" w14:textId="173936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16596C" w14:textId="77777777" w:rsidTr="00430E6D">
        <w:tc>
          <w:tcPr>
            <w:tcW w:w="0" w:type="auto"/>
          </w:tcPr>
          <w:p w14:paraId="091006D7" w14:textId="1D714A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AGATA, Mikiya</w:t>
            </w:r>
          </w:p>
        </w:tc>
        <w:tc>
          <w:tcPr>
            <w:tcW w:w="0" w:type="auto"/>
          </w:tcPr>
          <w:p w14:paraId="46E3104A" w14:textId="1E3ED2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0FF4CAD7" w14:textId="6B21A7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23FCBDD4" w14:textId="77777777" w:rsidTr="00430E6D">
        <w:tc>
          <w:tcPr>
            <w:tcW w:w="0" w:type="auto"/>
          </w:tcPr>
          <w:p w14:paraId="2828A95F" w14:textId="320B39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AHMADI, Sassan</w:t>
            </w:r>
          </w:p>
        </w:tc>
        <w:tc>
          <w:tcPr>
            <w:tcW w:w="0" w:type="auto"/>
          </w:tcPr>
          <w:p w14:paraId="3AF66B64" w14:textId="739D07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Xilinx Ireland</w:t>
            </w:r>
          </w:p>
        </w:tc>
        <w:tc>
          <w:tcPr>
            <w:tcW w:w="0" w:type="auto"/>
          </w:tcPr>
          <w:p w14:paraId="1A82B8EB" w14:textId="6A3894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4C7983" w14:textId="77777777" w:rsidTr="00430E6D">
        <w:tc>
          <w:tcPr>
            <w:tcW w:w="0" w:type="auto"/>
          </w:tcPr>
          <w:p w14:paraId="597F2E8F" w14:textId="1DDE8C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AKITA, Koji</w:t>
            </w:r>
          </w:p>
        </w:tc>
        <w:tc>
          <w:tcPr>
            <w:tcW w:w="0" w:type="auto"/>
          </w:tcPr>
          <w:p w14:paraId="7F2A19F5" w14:textId="7DC1ED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0D32CF6E" w14:textId="13B8E5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9925C92" w14:textId="77777777" w:rsidTr="00430E6D">
        <w:tc>
          <w:tcPr>
            <w:tcW w:w="0" w:type="auto"/>
          </w:tcPr>
          <w:p w14:paraId="45D60321" w14:textId="6EF626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ALI, Bashir</w:t>
            </w:r>
          </w:p>
        </w:tc>
        <w:tc>
          <w:tcPr>
            <w:tcW w:w="0" w:type="auto"/>
          </w:tcPr>
          <w:p w14:paraId="3E42D5A4" w14:textId="741EB8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0AC773" w14:textId="59A5A3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828C8A" w14:textId="77777777" w:rsidTr="00430E6D">
        <w:tc>
          <w:tcPr>
            <w:tcW w:w="0" w:type="auto"/>
          </w:tcPr>
          <w:p w14:paraId="40618A17" w14:textId="27564F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ALIANI, Maqbool</w:t>
            </w:r>
          </w:p>
        </w:tc>
        <w:tc>
          <w:tcPr>
            <w:tcW w:w="0" w:type="auto"/>
          </w:tcPr>
          <w:p w14:paraId="78FB78FB" w14:textId="35355C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25D3336" w14:textId="5B27F4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8B6EF79" w14:textId="77777777" w:rsidTr="00430E6D">
        <w:tc>
          <w:tcPr>
            <w:tcW w:w="0" w:type="auto"/>
          </w:tcPr>
          <w:p w14:paraId="4FB93165" w14:textId="0D0DBC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AMURU, Saidhiraj</w:t>
            </w:r>
          </w:p>
        </w:tc>
        <w:tc>
          <w:tcPr>
            <w:tcW w:w="0" w:type="auto"/>
          </w:tcPr>
          <w:p w14:paraId="0EA8CFD4" w14:textId="630019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7D39AD36" w14:textId="15E2C5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3332F156" w14:textId="77777777" w:rsidTr="00430E6D">
        <w:tc>
          <w:tcPr>
            <w:tcW w:w="0" w:type="auto"/>
          </w:tcPr>
          <w:p w14:paraId="643D542B" w14:textId="446138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AN, Chanho</w:t>
            </w:r>
          </w:p>
        </w:tc>
        <w:tc>
          <w:tcPr>
            <w:tcW w:w="0" w:type="auto"/>
          </w:tcPr>
          <w:p w14:paraId="1FD2ED0F" w14:textId="60D476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79DD2074" w14:textId="51DDE9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581F3CAF" w14:textId="77777777" w:rsidTr="00430E6D">
        <w:tc>
          <w:tcPr>
            <w:tcW w:w="0" w:type="auto"/>
          </w:tcPr>
          <w:p w14:paraId="7FF2313A" w14:textId="4167D9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ANGELOW, Iwajlo</w:t>
            </w:r>
          </w:p>
        </w:tc>
        <w:tc>
          <w:tcPr>
            <w:tcW w:w="0" w:type="auto"/>
          </w:tcPr>
          <w:p w14:paraId="09577968" w14:textId="481841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7BD93DA7" w14:textId="6582C9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D2C9178" w14:textId="77777777" w:rsidTr="00430E6D">
        <w:tc>
          <w:tcPr>
            <w:tcW w:w="0" w:type="auto"/>
          </w:tcPr>
          <w:p w14:paraId="7466EE01" w14:textId="11D587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ARAVINDAKSHAN, Jishnu</w:t>
            </w:r>
          </w:p>
        </w:tc>
        <w:tc>
          <w:tcPr>
            <w:tcW w:w="0" w:type="auto"/>
          </w:tcPr>
          <w:p w14:paraId="2BC5A0C3" w14:textId="47C2E4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Tejas Networks Ltd.</w:t>
            </w:r>
          </w:p>
        </w:tc>
        <w:tc>
          <w:tcPr>
            <w:tcW w:w="0" w:type="auto"/>
          </w:tcPr>
          <w:p w14:paraId="57B5312E" w14:textId="1AD5DD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1BEFD628" w14:textId="77777777" w:rsidTr="00430E6D">
        <w:tc>
          <w:tcPr>
            <w:tcW w:w="0" w:type="auto"/>
          </w:tcPr>
          <w:p w14:paraId="42FE7FE6" w14:textId="5AF77D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ARORA, Akansha</w:t>
            </w:r>
          </w:p>
        </w:tc>
        <w:tc>
          <w:tcPr>
            <w:tcW w:w="0" w:type="auto"/>
          </w:tcPr>
          <w:p w14:paraId="387D6A21" w14:textId="63A1B6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3E5D4A15" w14:textId="4CB1BA40" w:rsidR="00430E6D" w:rsidRPr="00430E6D" w:rsidRDefault="00BB0828" w:rsidP="00430E6D">
            <w:pPr>
              <w:pStyle w:val="TAL"/>
              <w:rPr>
                <w:sz w:val="16"/>
              </w:rPr>
            </w:pPr>
            <w:r w:rsidRPr="00BB0828">
              <w:rPr>
                <w:sz w:val="16"/>
              </w:rPr>
              <w:t>3GPPORG_REP (TSDSI)</w:t>
            </w:r>
          </w:p>
        </w:tc>
      </w:tr>
      <w:tr w:rsidR="00430E6D" w14:paraId="7B489704" w14:textId="77777777" w:rsidTr="00430E6D">
        <w:tc>
          <w:tcPr>
            <w:tcW w:w="0" w:type="auto"/>
          </w:tcPr>
          <w:p w14:paraId="58F2B4DC" w14:textId="2AD66A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ARTYOM, Putilin</w:t>
            </w:r>
          </w:p>
        </w:tc>
        <w:tc>
          <w:tcPr>
            <w:tcW w:w="0" w:type="auto"/>
          </w:tcPr>
          <w:p w14:paraId="7211457E" w14:textId="7ED353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K.K.</w:t>
            </w:r>
          </w:p>
        </w:tc>
        <w:tc>
          <w:tcPr>
            <w:tcW w:w="0" w:type="auto"/>
          </w:tcPr>
          <w:p w14:paraId="1BA3F05B" w14:textId="0C3890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79B3FC05" w14:textId="77777777" w:rsidTr="00430E6D">
        <w:tc>
          <w:tcPr>
            <w:tcW w:w="0" w:type="auto"/>
          </w:tcPr>
          <w:p w14:paraId="26CAFEB0" w14:textId="08D83A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AUSTIN, Shane</w:t>
            </w:r>
          </w:p>
        </w:tc>
        <w:tc>
          <w:tcPr>
            <w:tcW w:w="0" w:type="auto"/>
          </w:tcPr>
          <w:p w14:paraId="549976EF" w14:textId="6A4B6B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Southern Linc.</w:t>
            </w:r>
          </w:p>
        </w:tc>
        <w:tc>
          <w:tcPr>
            <w:tcW w:w="0" w:type="auto"/>
          </w:tcPr>
          <w:p w14:paraId="1E74963A" w14:textId="6A724D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C0EEFB9" w14:textId="77777777" w:rsidTr="00430E6D">
        <w:tc>
          <w:tcPr>
            <w:tcW w:w="0" w:type="auto"/>
          </w:tcPr>
          <w:p w14:paraId="4C39268F" w14:textId="240F6E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AXMON, Joakim</w:t>
            </w:r>
          </w:p>
        </w:tc>
        <w:tc>
          <w:tcPr>
            <w:tcW w:w="0" w:type="auto"/>
          </w:tcPr>
          <w:p w14:paraId="47891231" w14:textId="7F1DDC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España S.A.</w:t>
            </w:r>
          </w:p>
        </w:tc>
        <w:tc>
          <w:tcPr>
            <w:tcW w:w="0" w:type="auto"/>
          </w:tcPr>
          <w:p w14:paraId="708BBE42" w14:textId="37AB57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82348CB" w14:textId="77777777" w:rsidTr="00430E6D">
        <w:tc>
          <w:tcPr>
            <w:tcW w:w="0" w:type="auto"/>
          </w:tcPr>
          <w:p w14:paraId="0756A1DA" w14:textId="4CAC3D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AZCUY, Frank</w:t>
            </w:r>
          </w:p>
        </w:tc>
        <w:tc>
          <w:tcPr>
            <w:tcW w:w="0" w:type="auto"/>
          </w:tcPr>
          <w:p w14:paraId="218BCCB0" w14:textId="06BC98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B384106" w14:textId="0C2C5D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978CF72" w14:textId="77777777" w:rsidTr="00430E6D">
        <w:tc>
          <w:tcPr>
            <w:tcW w:w="0" w:type="auto"/>
          </w:tcPr>
          <w:p w14:paraId="1382F895" w14:textId="0ABB27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BACON, Peter</w:t>
            </w:r>
          </w:p>
        </w:tc>
        <w:tc>
          <w:tcPr>
            <w:tcW w:w="0" w:type="auto"/>
          </w:tcPr>
          <w:p w14:paraId="22872AA9" w14:textId="48EA00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67C4BE8" w14:textId="5412CD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999EAC7" w14:textId="77777777" w:rsidTr="00430E6D">
        <w:tc>
          <w:tcPr>
            <w:tcW w:w="0" w:type="auto"/>
          </w:tcPr>
          <w:p w14:paraId="7E7A3B4C" w14:textId="10D0A9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BAI, Lu</w:t>
            </w:r>
          </w:p>
        </w:tc>
        <w:tc>
          <w:tcPr>
            <w:tcW w:w="0" w:type="auto"/>
          </w:tcPr>
          <w:p w14:paraId="3241D510" w14:textId="3008A7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297836E" w14:textId="57198E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AD99EC2" w14:textId="77777777" w:rsidTr="00430E6D">
        <w:tc>
          <w:tcPr>
            <w:tcW w:w="0" w:type="auto"/>
          </w:tcPr>
          <w:p w14:paraId="147CA04D" w14:textId="59AC20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Matthew</w:t>
            </w:r>
          </w:p>
        </w:tc>
        <w:tc>
          <w:tcPr>
            <w:tcW w:w="0" w:type="auto"/>
          </w:tcPr>
          <w:p w14:paraId="0C1E6CD0" w14:textId="3B645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06411BF1" w14:textId="132680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D8BA99A" w14:textId="77777777" w:rsidTr="00430E6D">
        <w:tc>
          <w:tcPr>
            <w:tcW w:w="0" w:type="auto"/>
          </w:tcPr>
          <w:p w14:paraId="0CA1FB4A" w14:textId="01F662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BASAIER, JIALADE</w:t>
            </w:r>
          </w:p>
        </w:tc>
        <w:tc>
          <w:tcPr>
            <w:tcW w:w="0" w:type="auto"/>
          </w:tcPr>
          <w:p w14:paraId="3D320E44" w14:textId="643F9E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45A0C03" w14:textId="77BA4A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EAC51D5" w14:textId="77777777" w:rsidTr="00430E6D">
        <w:tc>
          <w:tcPr>
            <w:tcW w:w="0" w:type="auto"/>
          </w:tcPr>
          <w:p w14:paraId="6ADE2760" w14:textId="63CC43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BELOV, Dmitry</w:t>
            </w:r>
          </w:p>
        </w:tc>
        <w:tc>
          <w:tcPr>
            <w:tcW w:w="0" w:type="auto"/>
          </w:tcPr>
          <w:p w14:paraId="67997CC4" w14:textId="2E3902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Ireland</w:t>
            </w:r>
          </w:p>
        </w:tc>
        <w:tc>
          <w:tcPr>
            <w:tcW w:w="0" w:type="auto"/>
          </w:tcPr>
          <w:p w14:paraId="065464D1" w14:textId="5C2FAE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3310F37" w14:textId="77777777" w:rsidTr="00430E6D">
        <w:tc>
          <w:tcPr>
            <w:tcW w:w="0" w:type="auto"/>
          </w:tcPr>
          <w:p w14:paraId="7B615586" w14:textId="7C2188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BENDLIN, Ralf</w:t>
            </w:r>
          </w:p>
        </w:tc>
        <w:tc>
          <w:tcPr>
            <w:tcW w:w="0" w:type="auto"/>
          </w:tcPr>
          <w:p w14:paraId="601AFCC6" w14:textId="2D86EF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660307E" w14:textId="2CA200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586C9C0" w14:textId="77777777" w:rsidTr="00430E6D">
        <w:tc>
          <w:tcPr>
            <w:tcW w:w="0" w:type="auto"/>
          </w:tcPr>
          <w:p w14:paraId="19FAE12B" w14:textId="0EF6A0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BERGLJUNG, Christian</w:t>
            </w:r>
          </w:p>
        </w:tc>
        <w:tc>
          <w:tcPr>
            <w:tcW w:w="0" w:type="auto"/>
          </w:tcPr>
          <w:p w14:paraId="489CFA99" w14:textId="26740D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4946A077" w14:textId="4D4118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8EE9FC9" w14:textId="77777777" w:rsidTr="00430E6D">
        <w:tc>
          <w:tcPr>
            <w:tcW w:w="0" w:type="auto"/>
          </w:tcPr>
          <w:p w14:paraId="718CC257" w14:textId="3574A9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BERISOT, Thierry</w:t>
            </w:r>
          </w:p>
        </w:tc>
        <w:tc>
          <w:tcPr>
            <w:tcW w:w="0" w:type="auto"/>
          </w:tcPr>
          <w:p w14:paraId="40087319" w14:textId="579498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14:paraId="1F346AB7" w14:textId="7AA7B7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6B2B7F6" w14:textId="77777777" w:rsidTr="00430E6D">
        <w:tc>
          <w:tcPr>
            <w:tcW w:w="0" w:type="auto"/>
          </w:tcPr>
          <w:p w14:paraId="3CC44E84" w14:textId="314824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BHAT, Shrinivas</w:t>
            </w:r>
          </w:p>
        </w:tc>
        <w:tc>
          <w:tcPr>
            <w:tcW w:w="0" w:type="auto"/>
          </w:tcPr>
          <w:p w14:paraId="5204EFC6" w14:textId="37BB43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Saankhya Labs</w:t>
            </w:r>
          </w:p>
        </w:tc>
        <w:tc>
          <w:tcPr>
            <w:tcW w:w="0" w:type="auto"/>
          </w:tcPr>
          <w:p w14:paraId="226F6642" w14:textId="262A78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4A6123EE" w14:textId="77777777" w:rsidTr="00430E6D">
        <w:tc>
          <w:tcPr>
            <w:tcW w:w="0" w:type="auto"/>
          </w:tcPr>
          <w:p w14:paraId="61C663ED" w14:textId="0BAC4E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BOIXADERA, Francesc</w:t>
            </w:r>
          </w:p>
        </w:tc>
        <w:tc>
          <w:tcPr>
            <w:tcW w:w="0" w:type="auto"/>
          </w:tcPr>
          <w:p w14:paraId="12F46A72" w14:textId="6C4BA9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5A447BE" w14:textId="2DB3D9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65D5221" w14:textId="77777777" w:rsidTr="00430E6D">
        <w:tc>
          <w:tcPr>
            <w:tcW w:w="0" w:type="auto"/>
          </w:tcPr>
          <w:p w14:paraId="02E0DA83" w14:textId="65247F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BOLOTIN, Ilya</w:t>
            </w:r>
          </w:p>
        </w:tc>
        <w:tc>
          <w:tcPr>
            <w:tcW w:w="0" w:type="auto"/>
          </w:tcPr>
          <w:p w14:paraId="072B9169" w14:textId="44320E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2D761701" w14:textId="4F69FE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737E251" w14:textId="77777777" w:rsidTr="00430E6D">
        <w:tc>
          <w:tcPr>
            <w:tcW w:w="0" w:type="auto"/>
          </w:tcPr>
          <w:p w14:paraId="1BA60711" w14:textId="75F21A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BORSATO, Ronald</w:t>
            </w:r>
          </w:p>
        </w:tc>
        <w:tc>
          <w:tcPr>
            <w:tcW w:w="0" w:type="auto"/>
          </w:tcPr>
          <w:p w14:paraId="4B69DCEF" w14:textId="63E938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74D9AC9" w14:textId="0518FA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3537D4C" w14:textId="77777777" w:rsidTr="00430E6D">
        <w:tc>
          <w:tcPr>
            <w:tcW w:w="0" w:type="auto"/>
          </w:tcPr>
          <w:p w14:paraId="66A62B96" w14:textId="54FA88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BRIA, Aurelian</w:t>
            </w:r>
          </w:p>
        </w:tc>
        <w:tc>
          <w:tcPr>
            <w:tcW w:w="0" w:type="auto"/>
          </w:tcPr>
          <w:p w14:paraId="0FE306BE" w14:textId="2A5E0E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386540F" w14:textId="756557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DCD0076" w14:textId="77777777" w:rsidTr="00430E6D">
        <w:tc>
          <w:tcPr>
            <w:tcW w:w="0" w:type="auto"/>
          </w:tcPr>
          <w:p w14:paraId="59307C4F" w14:textId="0C975A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BRUNEL, Dominique</w:t>
            </w:r>
          </w:p>
        </w:tc>
        <w:tc>
          <w:tcPr>
            <w:tcW w:w="0" w:type="auto"/>
          </w:tcPr>
          <w:p w14:paraId="341DD45E" w14:textId="258528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768E2AD" w14:textId="00725E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1C6C1D6" w14:textId="77777777" w:rsidTr="00430E6D">
        <w:tc>
          <w:tcPr>
            <w:tcW w:w="0" w:type="auto"/>
          </w:tcPr>
          <w:p w14:paraId="0BD7DFAF" w14:textId="010718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BURBIDGE, Richard</w:t>
            </w:r>
          </w:p>
        </w:tc>
        <w:tc>
          <w:tcPr>
            <w:tcW w:w="0" w:type="auto"/>
          </w:tcPr>
          <w:p w14:paraId="73AD0374" w14:textId="0839D2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4F6A72E6" w14:textId="2D57BE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330CEF8E" w14:textId="77777777" w:rsidTr="00430E6D">
        <w:tc>
          <w:tcPr>
            <w:tcW w:w="0" w:type="auto"/>
          </w:tcPr>
          <w:p w14:paraId="6417E633" w14:textId="124EF0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CABRERA-MERCADER, Carlos</w:t>
            </w:r>
          </w:p>
        </w:tc>
        <w:tc>
          <w:tcPr>
            <w:tcW w:w="0" w:type="auto"/>
          </w:tcPr>
          <w:p w14:paraId="03E72CAA" w14:textId="7979D1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A92C14" w14:textId="516614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5A6A304" w14:textId="77777777" w:rsidTr="00430E6D">
        <w:tc>
          <w:tcPr>
            <w:tcW w:w="0" w:type="auto"/>
          </w:tcPr>
          <w:p w14:paraId="642ABFAD" w14:textId="54C89F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CALIGURI, Steven</w:t>
            </w:r>
          </w:p>
        </w:tc>
        <w:tc>
          <w:tcPr>
            <w:tcW w:w="0" w:type="auto"/>
          </w:tcPr>
          <w:p w14:paraId="5708488E" w14:textId="2FA1A3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PHY Wireless</w:t>
            </w:r>
          </w:p>
        </w:tc>
        <w:tc>
          <w:tcPr>
            <w:tcW w:w="0" w:type="auto"/>
          </w:tcPr>
          <w:p w14:paraId="73D46153" w14:textId="6701E4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1C95788" w14:textId="77777777" w:rsidTr="00430E6D">
        <w:tc>
          <w:tcPr>
            <w:tcW w:w="0" w:type="auto"/>
          </w:tcPr>
          <w:p w14:paraId="753D03A2" w14:textId="742FC9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Aijun</w:t>
            </w:r>
          </w:p>
        </w:tc>
        <w:tc>
          <w:tcPr>
            <w:tcW w:w="0" w:type="auto"/>
          </w:tcPr>
          <w:p w14:paraId="40C15F7A" w14:textId="685256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578AE73" w14:textId="39CEF5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BAE909E" w14:textId="77777777" w:rsidTr="00430E6D">
        <w:tc>
          <w:tcPr>
            <w:tcW w:w="0" w:type="auto"/>
          </w:tcPr>
          <w:p w14:paraId="29858A24" w14:textId="22EEF3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CARRION, Inma</w:t>
            </w:r>
          </w:p>
        </w:tc>
        <w:tc>
          <w:tcPr>
            <w:tcW w:w="0" w:type="auto"/>
          </w:tcPr>
          <w:p w14:paraId="03115CA6" w14:textId="44057F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CommScope Technologies AG</w:t>
            </w:r>
          </w:p>
        </w:tc>
        <w:tc>
          <w:tcPr>
            <w:tcW w:w="0" w:type="auto"/>
          </w:tcPr>
          <w:p w14:paraId="4C1C106A" w14:textId="220B19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60A293D" w14:textId="77777777" w:rsidTr="00430E6D">
        <w:tc>
          <w:tcPr>
            <w:tcW w:w="0" w:type="auto"/>
          </w:tcPr>
          <w:p w14:paraId="5B3D9D8E" w14:textId="1EDCD8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CATMUR, Richard</w:t>
            </w:r>
          </w:p>
        </w:tc>
        <w:tc>
          <w:tcPr>
            <w:tcW w:w="0" w:type="auto"/>
          </w:tcPr>
          <w:p w14:paraId="65D22A93" w14:textId="195C7B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4AB82903" w14:textId="0BF7CD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425ABE" w14:textId="77777777" w:rsidTr="00430E6D">
        <w:tc>
          <w:tcPr>
            <w:tcW w:w="0" w:type="auto"/>
          </w:tcPr>
          <w:p w14:paraId="60145CD9" w14:textId="449FFB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CAUDURO DIAS DE PAIVA, Rafael</w:t>
            </w:r>
          </w:p>
        </w:tc>
        <w:tc>
          <w:tcPr>
            <w:tcW w:w="0" w:type="auto"/>
          </w:tcPr>
          <w:p w14:paraId="083ADA8F" w14:textId="489153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54DF5EBD" w14:textId="0A374E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36E004" w14:textId="77777777" w:rsidTr="00430E6D">
        <w:tc>
          <w:tcPr>
            <w:tcW w:w="0" w:type="auto"/>
          </w:tcPr>
          <w:p w14:paraId="4F92BF72" w14:textId="0C3CB0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CHABRAK, Karim</w:t>
            </w:r>
          </w:p>
        </w:tc>
        <w:tc>
          <w:tcPr>
            <w:tcW w:w="0" w:type="auto"/>
          </w:tcPr>
          <w:p w14:paraId="4BC764AF" w14:textId="0F5591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3B6E7979" w14:textId="60BD22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EFD121" w14:textId="77777777" w:rsidTr="00430E6D">
        <w:tc>
          <w:tcPr>
            <w:tcW w:w="0" w:type="auto"/>
          </w:tcPr>
          <w:p w14:paraId="2F09935E" w14:textId="1836DD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William</w:t>
            </w:r>
          </w:p>
        </w:tc>
        <w:tc>
          <w:tcPr>
            <w:tcW w:w="0" w:type="auto"/>
          </w:tcPr>
          <w:p w14:paraId="1D674203" w14:textId="0BE68E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D5C1DCC" w14:textId="27061B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FC1A70" w14:textId="77777777" w:rsidTr="00430E6D">
        <w:tc>
          <w:tcPr>
            <w:tcW w:w="0" w:type="auto"/>
          </w:tcPr>
          <w:p w14:paraId="7C716118" w14:textId="728F27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Yee Sin</w:t>
            </w:r>
          </w:p>
        </w:tc>
        <w:tc>
          <w:tcPr>
            <w:tcW w:w="0" w:type="auto"/>
          </w:tcPr>
          <w:p w14:paraId="24A6C5E3" w14:textId="78F32F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2D026C29" w14:textId="24763A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53BF63F" w14:textId="77777777" w:rsidTr="00430E6D">
        <w:tc>
          <w:tcPr>
            <w:tcW w:w="0" w:type="auto"/>
          </w:tcPr>
          <w:p w14:paraId="7FEADFE8" w14:textId="78629F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CHANDER, Sharat</w:t>
            </w:r>
          </w:p>
        </w:tc>
        <w:tc>
          <w:tcPr>
            <w:tcW w:w="0" w:type="auto"/>
          </w:tcPr>
          <w:p w14:paraId="709CCEF9" w14:textId="7A7CE9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4ABD24DC" w14:textId="2526FD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45C6B1D" w14:textId="77777777" w:rsidTr="00430E6D">
        <w:tc>
          <w:tcPr>
            <w:tcW w:w="0" w:type="auto"/>
          </w:tcPr>
          <w:p w14:paraId="7BA6F60E" w14:textId="18862F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CHAPMAN, Thomas</w:t>
            </w:r>
          </w:p>
        </w:tc>
        <w:tc>
          <w:tcPr>
            <w:tcW w:w="0" w:type="auto"/>
          </w:tcPr>
          <w:p w14:paraId="4F3A61DC" w14:textId="6EEA2C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0DC9089F" w14:textId="28C7B4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DDCF893" w14:textId="77777777" w:rsidTr="00430E6D">
        <w:tc>
          <w:tcPr>
            <w:tcW w:w="0" w:type="auto"/>
          </w:tcPr>
          <w:p w14:paraId="7DF9DCF3" w14:textId="4138D5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CHARAF, Akl</w:t>
            </w:r>
          </w:p>
        </w:tc>
        <w:tc>
          <w:tcPr>
            <w:tcW w:w="0" w:type="auto"/>
          </w:tcPr>
          <w:p w14:paraId="759E41CC" w14:textId="3C6EEE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RCE</w:t>
            </w:r>
          </w:p>
        </w:tc>
        <w:tc>
          <w:tcPr>
            <w:tcW w:w="0" w:type="auto"/>
          </w:tcPr>
          <w:p w14:paraId="534F2220" w14:textId="06BB5E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BFA0B15" w14:textId="77777777" w:rsidTr="00430E6D">
        <w:tc>
          <w:tcPr>
            <w:tcW w:w="0" w:type="auto"/>
          </w:tcPr>
          <w:p w14:paraId="50C4B63E" w14:textId="1287EB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jingjing</w:t>
            </w:r>
          </w:p>
        </w:tc>
        <w:tc>
          <w:tcPr>
            <w:tcW w:w="0" w:type="auto"/>
          </w:tcPr>
          <w:p w14:paraId="259040DE" w14:textId="035D14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(Hangzhou) Inf.</w:t>
            </w:r>
          </w:p>
        </w:tc>
        <w:tc>
          <w:tcPr>
            <w:tcW w:w="0" w:type="auto"/>
          </w:tcPr>
          <w:p w14:paraId="2A153E0C" w14:textId="24DE76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2D4280A" w14:textId="77777777" w:rsidTr="00430E6D">
        <w:tc>
          <w:tcPr>
            <w:tcW w:w="0" w:type="auto"/>
          </w:tcPr>
          <w:p w14:paraId="3488FA94" w14:textId="6010E9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Mengzhu</w:t>
            </w:r>
          </w:p>
        </w:tc>
        <w:tc>
          <w:tcPr>
            <w:tcW w:w="0" w:type="auto"/>
          </w:tcPr>
          <w:p w14:paraId="0601D5DD" w14:textId="03DA42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ZONSON</w:t>
            </w:r>
          </w:p>
        </w:tc>
        <w:tc>
          <w:tcPr>
            <w:tcW w:w="0" w:type="auto"/>
          </w:tcPr>
          <w:p w14:paraId="0F762773" w14:textId="67412C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50DBBC7" w14:textId="77777777" w:rsidTr="00430E6D">
        <w:tc>
          <w:tcPr>
            <w:tcW w:w="0" w:type="auto"/>
          </w:tcPr>
          <w:p w14:paraId="4634AD97" w14:textId="0AE993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 (Steven)</w:t>
            </w:r>
          </w:p>
        </w:tc>
        <w:tc>
          <w:tcPr>
            <w:tcW w:w="0" w:type="auto"/>
          </w:tcPr>
          <w:p w14:paraId="6DF44A1A" w14:textId="3DDA65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4FCBB5E4" w14:textId="7E7755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5F0D24" w14:textId="77777777" w:rsidTr="00430E6D">
        <w:tc>
          <w:tcPr>
            <w:tcW w:w="0" w:type="auto"/>
          </w:tcPr>
          <w:p w14:paraId="06C2697A" w14:textId="1F8818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Xianghui</w:t>
            </w:r>
          </w:p>
        </w:tc>
        <w:tc>
          <w:tcPr>
            <w:tcW w:w="0" w:type="auto"/>
          </w:tcPr>
          <w:p w14:paraId="6B552FDB" w14:textId="4315AC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CUC</w:t>
            </w:r>
          </w:p>
        </w:tc>
        <w:tc>
          <w:tcPr>
            <w:tcW w:w="0" w:type="auto"/>
          </w:tcPr>
          <w:p w14:paraId="3E19C9CA" w14:textId="3185BA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8D5F6EB" w14:textId="77777777" w:rsidTr="00430E6D">
        <w:tc>
          <w:tcPr>
            <w:tcW w:w="0" w:type="auto"/>
          </w:tcPr>
          <w:p w14:paraId="135C3695" w14:textId="536E7D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Yueji</w:t>
            </w:r>
          </w:p>
        </w:tc>
        <w:tc>
          <w:tcPr>
            <w:tcW w:w="0" w:type="auto"/>
          </w:tcPr>
          <w:p w14:paraId="53A6AAD9" w14:textId="50DDC3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3BF533EE" w14:textId="669164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93217D" w14:textId="77777777" w:rsidTr="00430E6D">
        <w:tc>
          <w:tcPr>
            <w:tcW w:w="0" w:type="auto"/>
          </w:tcPr>
          <w:p w14:paraId="1BD9E262" w14:textId="77787B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Qian</w:t>
            </w:r>
          </w:p>
        </w:tc>
        <w:tc>
          <w:tcPr>
            <w:tcW w:w="0" w:type="auto"/>
          </w:tcPr>
          <w:p w14:paraId="10CE82A0" w14:textId="6439B9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5D75F05E" w14:textId="1587C7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4A331BB" w14:textId="77777777" w:rsidTr="00430E6D">
        <w:tc>
          <w:tcPr>
            <w:tcW w:w="0" w:type="auto"/>
          </w:tcPr>
          <w:p w14:paraId="043B39FF" w14:textId="03B789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CHERVYAKOV, Andrey</w:t>
            </w:r>
          </w:p>
        </w:tc>
        <w:tc>
          <w:tcPr>
            <w:tcW w:w="0" w:type="auto"/>
          </w:tcPr>
          <w:p w14:paraId="6F2C9166" w14:textId="333355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BD2E4E0" w14:textId="536D0B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226D84B" w14:textId="77777777" w:rsidTr="00430E6D">
        <w:tc>
          <w:tcPr>
            <w:tcW w:w="0" w:type="auto"/>
          </w:tcPr>
          <w:p w14:paraId="3F50BFC2" w14:textId="27446E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CHHIBBER, Sachin</w:t>
            </w:r>
          </w:p>
        </w:tc>
        <w:tc>
          <w:tcPr>
            <w:tcW w:w="0" w:type="auto"/>
          </w:tcPr>
          <w:p w14:paraId="17D95A68" w14:textId="074429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86E14F6" w14:textId="5CF6A4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883B458" w14:textId="77777777" w:rsidTr="00430E6D">
        <w:tc>
          <w:tcPr>
            <w:tcW w:w="0" w:type="auto"/>
          </w:tcPr>
          <w:p w14:paraId="768483BD" w14:textId="6FAA7B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CHIBA, Tsunehiko</w:t>
            </w:r>
          </w:p>
        </w:tc>
        <w:tc>
          <w:tcPr>
            <w:tcW w:w="0" w:type="auto"/>
          </w:tcPr>
          <w:p w14:paraId="54BED123" w14:textId="7A5FD7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3769FFB6" w14:textId="49E03A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3995701" w14:textId="77777777" w:rsidTr="00430E6D">
        <w:tc>
          <w:tcPr>
            <w:tcW w:w="0" w:type="auto"/>
          </w:tcPr>
          <w:p w14:paraId="42CB78FA" w14:textId="6CAB8E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CHO, SANGHOON</w:t>
            </w:r>
          </w:p>
        </w:tc>
        <w:tc>
          <w:tcPr>
            <w:tcW w:w="0" w:type="auto"/>
          </w:tcPr>
          <w:p w14:paraId="12ECE85D" w14:textId="0C76E2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259AED96" w14:textId="47D069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101AE2CC" w14:textId="77777777" w:rsidTr="00430E6D">
        <w:tc>
          <w:tcPr>
            <w:tcW w:w="0" w:type="auto"/>
          </w:tcPr>
          <w:p w14:paraId="2C24ECAA" w14:textId="727B5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CHOKSI, Ojas</w:t>
            </w:r>
          </w:p>
        </w:tc>
        <w:tc>
          <w:tcPr>
            <w:tcW w:w="0" w:type="auto"/>
          </w:tcPr>
          <w:p w14:paraId="1F98020A" w14:textId="01A753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592E9AA" w14:textId="0B4773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E73378" w14:textId="77777777" w:rsidTr="00430E6D">
        <w:tc>
          <w:tcPr>
            <w:tcW w:w="0" w:type="auto"/>
          </w:tcPr>
          <w:p w14:paraId="2607D53A" w14:textId="06AE81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CHOULI, Hassen</w:t>
            </w:r>
          </w:p>
        </w:tc>
        <w:tc>
          <w:tcPr>
            <w:tcW w:w="0" w:type="auto"/>
          </w:tcPr>
          <w:p w14:paraId="158BCF5D" w14:textId="6FBA1F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F9EEC97" w14:textId="5253C4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03BD16D" w14:textId="77777777" w:rsidTr="00430E6D">
        <w:tc>
          <w:tcPr>
            <w:tcW w:w="0" w:type="auto"/>
          </w:tcPr>
          <w:p w14:paraId="2B2B2F5E" w14:textId="31DE14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CHU, Jeremy</w:t>
            </w:r>
          </w:p>
        </w:tc>
        <w:tc>
          <w:tcPr>
            <w:tcW w:w="0" w:type="auto"/>
          </w:tcPr>
          <w:p w14:paraId="32C503BD" w14:textId="2FC7F3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4B2D344A" w14:textId="24E622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01DD972" w14:textId="77777777" w:rsidTr="00430E6D">
        <w:tc>
          <w:tcPr>
            <w:tcW w:w="0" w:type="auto"/>
          </w:tcPr>
          <w:p w14:paraId="0C4BFEF8" w14:textId="042BC3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CHUANGXIN, Jiang</w:t>
            </w:r>
          </w:p>
        </w:tc>
        <w:tc>
          <w:tcPr>
            <w:tcW w:w="0" w:type="auto"/>
          </w:tcPr>
          <w:p w14:paraId="5A8125AB" w14:textId="1DE9A5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278EE617" w14:textId="27746C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B0152DE" w14:textId="77777777" w:rsidTr="00430E6D">
        <w:tc>
          <w:tcPr>
            <w:tcW w:w="0" w:type="auto"/>
          </w:tcPr>
          <w:p w14:paraId="2F1BC047" w14:textId="0CD4F3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CHUBERRE, Nicolas</w:t>
            </w:r>
          </w:p>
        </w:tc>
        <w:tc>
          <w:tcPr>
            <w:tcW w:w="0" w:type="auto"/>
          </w:tcPr>
          <w:p w14:paraId="56AC3F63" w14:textId="609701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908A07B" w14:textId="1C286B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F0CA0C4" w14:textId="77777777" w:rsidTr="00430E6D">
        <w:tc>
          <w:tcPr>
            <w:tcW w:w="0" w:type="auto"/>
          </w:tcPr>
          <w:p w14:paraId="6C9CE39E" w14:textId="728047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CIONI, Stefano</w:t>
            </w:r>
          </w:p>
        </w:tc>
        <w:tc>
          <w:tcPr>
            <w:tcW w:w="0" w:type="auto"/>
          </w:tcPr>
          <w:p w14:paraId="59D52520" w14:textId="3E4FAA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ESA</w:t>
            </w:r>
          </w:p>
        </w:tc>
        <w:tc>
          <w:tcPr>
            <w:tcW w:w="0" w:type="auto"/>
          </w:tcPr>
          <w:p w14:paraId="60FE18DC" w14:textId="114972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2E7A1B4" w14:textId="77777777" w:rsidTr="00430E6D">
        <w:tc>
          <w:tcPr>
            <w:tcW w:w="0" w:type="auto"/>
          </w:tcPr>
          <w:p w14:paraId="14C706CC" w14:textId="2B3349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COAN, Philip</w:t>
            </w:r>
          </w:p>
        </w:tc>
        <w:tc>
          <w:tcPr>
            <w:tcW w:w="0" w:type="auto"/>
          </w:tcPr>
          <w:p w14:paraId="325C83FF" w14:textId="69A843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224096D8" w14:textId="77445B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B79718D" w14:textId="77777777" w:rsidTr="00430E6D">
        <w:tc>
          <w:tcPr>
            <w:tcW w:w="0" w:type="auto"/>
          </w:tcPr>
          <w:p w14:paraId="64DDC108" w14:textId="3D05FF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COMSA, Virgil</w:t>
            </w:r>
          </w:p>
        </w:tc>
        <w:tc>
          <w:tcPr>
            <w:tcW w:w="0" w:type="auto"/>
          </w:tcPr>
          <w:p w14:paraId="2A4339B5" w14:textId="2A2E2D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70099A82" w14:textId="48A65D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1D14BD4" w14:textId="77777777" w:rsidTr="00430E6D">
        <w:tc>
          <w:tcPr>
            <w:tcW w:w="0" w:type="auto"/>
          </w:tcPr>
          <w:p w14:paraId="1F32C083" w14:textId="2556C6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CONG, Shi</w:t>
            </w:r>
          </w:p>
        </w:tc>
        <w:tc>
          <w:tcPr>
            <w:tcW w:w="0" w:type="auto"/>
          </w:tcPr>
          <w:p w14:paraId="79103655" w14:textId="0D1494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7E01456C" w14:textId="698106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879AE30" w14:textId="77777777" w:rsidTr="00430E6D">
        <w:tc>
          <w:tcPr>
            <w:tcW w:w="0" w:type="auto"/>
          </w:tcPr>
          <w:p w14:paraId="17607310" w14:textId="3F1C14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CUI, Jie</w:t>
            </w:r>
          </w:p>
        </w:tc>
        <w:tc>
          <w:tcPr>
            <w:tcW w:w="0" w:type="auto"/>
          </w:tcPr>
          <w:p w14:paraId="6A2AE90D" w14:textId="33559F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Poland Sp. z.o.o.</w:t>
            </w:r>
          </w:p>
        </w:tc>
        <w:tc>
          <w:tcPr>
            <w:tcW w:w="0" w:type="auto"/>
          </w:tcPr>
          <w:p w14:paraId="0B3B996D" w14:textId="76CC85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30BD9A8" w14:textId="77777777" w:rsidTr="00430E6D">
        <w:tc>
          <w:tcPr>
            <w:tcW w:w="0" w:type="auto"/>
          </w:tcPr>
          <w:p w14:paraId="0EE91037" w14:textId="18A9C0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DAI, Xizeng</w:t>
            </w:r>
          </w:p>
        </w:tc>
        <w:tc>
          <w:tcPr>
            <w:tcW w:w="0" w:type="auto"/>
          </w:tcPr>
          <w:p w14:paraId="1E1FD564" w14:textId="43571A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464A14C6" w14:textId="7F9B7F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BE303D8" w14:textId="77777777" w:rsidTr="00430E6D">
        <w:tc>
          <w:tcPr>
            <w:tcW w:w="0" w:type="auto"/>
          </w:tcPr>
          <w:p w14:paraId="63ED2327" w14:textId="5F1763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DALSGAARD, Lars</w:t>
            </w:r>
          </w:p>
        </w:tc>
        <w:tc>
          <w:tcPr>
            <w:tcW w:w="0" w:type="auto"/>
          </w:tcPr>
          <w:p w14:paraId="1B6A7EAA" w14:textId="1F46F8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5F89FE06" w14:textId="00CA2B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A0B745F" w14:textId="77777777" w:rsidTr="00430E6D">
        <w:tc>
          <w:tcPr>
            <w:tcW w:w="0" w:type="auto"/>
          </w:tcPr>
          <w:p w14:paraId="72DC6C55" w14:textId="147C1E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DELOACH, Juanita</w:t>
            </w:r>
          </w:p>
        </w:tc>
        <w:tc>
          <w:tcPr>
            <w:tcW w:w="0" w:type="auto"/>
          </w:tcPr>
          <w:p w14:paraId="0D34E694" w14:textId="78BB4F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7E6C3F" w14:textId="44ED6B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7A0ACC6" w14:textId="77777777" w:rsidTr="00430E6D">
        <w:tc>
          <w:tcPr>
            <w:tcW w:w="0" w:type="auto"/>
          </w:tcPr>
          <w:p w14:paraId="2FC172B5" w14:textId="6A1114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DESAI, Vipul</w:t>
            </w:r>
          </w:p>
        </w:tc>
        <w:tc>
          <w:tcPr>
            <w:tcW w:w="0" w:type="auto"/>
          </w:tcPr>
          <w:p w14:paraId="2B5A5A4E" w14:textId="2C4974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44471FED" w14:textId="18F560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67CEC1E" w14:textId="77777777" w:rsidTr="00430E6D">
        <w:tc>
          <w:tcPr>
            <w:tcW w:w="0" w:type="auto"/>
          </w:tcPr>
          <w:p w14:paraId="77742AF1" w14:textId="717B00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DING, Yu</w:t>
            </w:r>
          </w:p>
        </w:tc>
        <w:tc>
          <w:tcPr>
            <w:tcW w:w="0" w:type="auto"/>
          </w:tcPr>
          <w:p w14:paraId="3EA04F6B" w14:textId="16BE0C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27139D0E" w14:textId="13E034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F93536A" w14:textId="77777777" w:rsidTr="00430E6D">
        <w:tc>
          <w:tcPr>
            <w:tcW w:w="0" w:type="auto"/>
          </w:tcPr>
          <w:p w14:paraId="7EC522CF" w14:textId="71F3BC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DOHOPOLSKI, Joe</w:t>
            </w:r>
          </w:p>
        </w:tc>
        <w:tc>
          <w:tcPr>
            <w:tcW w:w="0" w:type="auto"/>
          </w:tcPr>
          <w:p w14:paraId="6BD54AF2" w14:textId="2EA5E1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70A9078B" w14:textId="2CBDFA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4A9592" w14:textId="77777777" w:rsidTr="00430E6D">
        <w:tc>
          <w:tcPr>
            <w:tcW w:w="0" w:type="auto"/>
          </w:tcPr>
          <w:p w14:paraId="625AEB97" w14:textId="0058CD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DOOLEY, John</w:t>
            </w:r>
          </w:p>
        </w:tc>
        <w:tc>
          <w:tcPr>
            <w:tcW w:w="0" w:type="auto"/>
          </w:tcPr>
          <w:p w14:paraId="550CF7E4" w14:textId="69DBB0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6D8EBF37" w14:textId="2C178A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AA03DD2" w14:textId="77777777" w:rsidTr="00430E6D">
        <w:tc>
          <w:tcPr>
            <w:tcW w:w="0" w:type="auto"/>
          </w:tcPr>
          <w:p w14:paraId="050B5B1E" w14:textId="407061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Hao</w:t>
            </w:r>
          </w:p>
        </w:tc>
        <w:tc>
          <w:tcPr>
            <w:tcW w:w="0" w:type="auto"/>
          </w:tcPr>
          <w:p w14:paraId="1FB32F2B" w14:textId="324DDF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382550F9" w14:textId="708078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40B351D" w14:textId="77777777" w:rsidTr="00430E6D">
        <w:tc>
          <w:tcPr>
            <w:tcW w:w="0" w:type="auto"/>
          </w:tcPr>
          <w:p w14:paraId="217FFCCF" w14:textId="3D0152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Lei</w:t>
            </w:r>
          </w:p>
        </w:tc>
        <w:tc>
          <w:tcPr>
            <w:tcW w:w="0" w:type="auto"/>
          </w:tcPr>
          <w:p w14:paraId="46125F20" w14:textId="76C8F4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49D824DE" w14:textId="164CD7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527992A0" w14:textId="77777777" w:rsidTr="00430E6D">
        <w:tc>
          <w:tcPr>
            <w:tcW w:w="0" w:type="auto"/>
          </w:tcPr>
          <w:p w14:paraId="2D60D92C" w14:textId="1CFAE1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Keith</w:t>
            </w:r>
          </w:p>
        </w:tc>
        <w:tc>
          <w:tcPr>
            <w:tcW w:w="0" w:type="auto"/>
          </w:tcPr>
          <w:p w14:paraId="77783F54" w14:textId="5F9DB8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5B226B41" w14:textId="40C8F8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D716576" w14:textId="77777777" w:rsidTr="00430E6D">
        <w:tc>
          <w:tcPr>
            <w:tcW w:w="0" w:type="auto"/>
          </w:tcPr>
          <w:p w14:paraId="26806BC0" w14:textId="624E43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Robert</w:t>
            </w:r>
          </w:p>
        </w:tc>
        <w:tc>
          <w:tcPr>
            <w:tcW w:w="0" w:type="auto"/>
          </w:tcPr>
          <w:p w14:paraId="27B27B25" w14:textId="6F75B6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</w:t>
            </w:r>
          </w:p>
        </w:tc>
        <w:tc>
          <w:tcPr>
            <w:tcW w:w="0" w:type="auto"/>
          </w:tcPr>
          <w:p w14:paraId="052AFE7B" w14:textId="11D405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A256A6E" w14:textId="77777777" w:rsidTr="00430E6D">
        <w:tc>
          <w:tcPr>
            <w:tcW w:w="0" w:type="auto"/>
          </w:tcPr>
          <w:p w14:paraId="1AAE0E8A" w14:textId="0870EC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EIREINER, Klaus</w:t>
            </w:r>
          </w:p>
        </w:tc>
        <w:tc>
          <w:tcPr>
            <w:tcW w:w="0" w:type="auto"/>
          </w:tcPr>
          <w:p w14:paraId="22708D7D" w14:textId="6F3B60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52F0C794" w14:textId="53FD91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4555DAC" w14:textId="77777777" w:rsidTr="00430E6D">
        <w:tc>
          <w:tcPr>
            <w:tcW w:w="0" w:type="auto"/>
          </w:tcPr>
          <w:p w14:paraId="480F3713" w14:textId="39F771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ELFSTROM, Torbjorn</w:t>
            </w:r>
          </w:p>
        </w:tc>
        <w:tc>
          <w:tcPr>
            <w:tcW w:w="0" w:type="auto"/>
          </w:tcPr>
          <w:p w14:paraId="0AC0A25B" w14:textId="64C9B8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1B21375B" w14:textId="29C09C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2A296A3A" w14:textId="77777777" w:rsidTr="00430E6D">
        <w:tc>
          <w:tcPr>
            <w:tcW w:w="0" w:type="auto"/>
          </w:tcPr>
          <w:p w14:paraId="1E849244" w14:textId="11DD03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EMARA, Mustafa</w:t>
            </w:r>
          </w:p>
        </w:tc>
        <w:tc>
          <w:tcPr>
            <w:tcW w:w="0" w:type="auto"/>
          </w:tcPr>
          <w:p w14:paraId="5EEBEEB4" w14:textId="66EC27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C314B7B" w14:textId="0CC111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C0BC1CC" w14:textId="77777777" w:rsidTr="00430E6D">
        <w:tc>
          <w:tcPr>
            <w:tcW w:w="0" w:type="auto"/>
          </w:tcPr>
          <w:p w14:paraId="3439889E" w14:textId="6A16B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EVERAERE, Dominique</w:t>
            </w:r>
          </w:p>
        </w:tc>
        <w:tc>
          <w:tcPr>
            <w:tcW w:w="0" w:type="auto"/>
          </w:tcPr>
          <w:p w14:paraId="1E3AD47E" w14:textId="0486D3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1F69700" w14:textId="4379CE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0D0A645" w14:textId="77777777" w:rsidTr="00430E6D">
        <w:tc>
          <w:tcPr>
            <w:tcW w:w="0" w:type="auto"/>
          </w:tcPr>
          <w:p w14:paraId="00327AA6" w14:textId="5F8763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FABIEN, Jean-Aicard</w:t>
            </w:r>
          </w:p>
        </w:tc>
        <w:tc>
          <w:tcPr>
            <w:tcW w:w="0" w:type="auto"/>
          </w:tcPr>
          <w:p w14:paraId="2B97F2D2" w14:textId="67EF0C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7F4B24D3" w14:textId="58AEA5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4DEAB8B" w14:textId="77777777" w:rsidTr="00430E6D">
        <w:tc>
          <w:tcPr>
            <w:tcW w:w="0" w:type="auto"/>
          </w:tcPr>
          <w:p w14:paraId="01AC6AFB" w14:textId="7D67E0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FENG, Sanjun</w:t>
            </w:r>
          </w:p>
        </w:tc>
        <w:tc>
          <w:tcPr>
            <w:tcW w:w="0" w:type="auto"/>
          </w:tcPr>
          <w:p w14:paraId="4E90C399" w14:textId="151A2C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(H)</w:t>
            </w:r>
          </w:p>
        </w:tc>
        <w:tc>
          <w:tcPr>
            <w:tcW w:w="0" w:type="auto"/>
          </w:tcPr>
          <w:p w14:paraId="22ACA911" w14:textId="283ABD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E8BD931" w14:textId="77777777" w:rsidTr="00430E6D">
        <w:tc>
          <w:tcPr>
            <w:tcW w:w="0" w:type="auto"/>
          </w:tcPr>
          <w:p w14:paraId="17C91446" w14:textId="2617F6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FERNANDEZ MARTOS, Flores</w:t>
            </w:r>
          </w:p>
        </w:tc>
        <w:tc>
          <w:tcPr>
            <w:tcW w:w="0" w:type="auto"/>
          </w:tcPr>
          <w:p w14:paraId="181B7BA7" w14:textId="0056AF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1636E50" w14:textId="188B7F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EA33F38" w14:textId="77777777" w:rsidTr="00430E6D">
        <w:tc>
          <w:tcPr>
            <w:tcW w:w="0" w:type="auto"/>
          </w:tcPr>
          <w:p w14:paraId="4C815566" w14:textId="67BD15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FERNANDO, Chan</w:t>
            </w:r>
          </w:p>
        </w:tc>
        <w:tc>
          <w:tcPr>
            <w:tcW w:w="0" w:type="auto"/>
          </w:tcPr>
          <w:p w14:paraId="18B61AD3" w14:textId="5BE00E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D2FD24B" w14:textId="3D9BB5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B34D815" w14:textId="77777777" w:rsidTr="00430E6D">
        <w:tc>
          <w:tcPr>
            <w:tcW w:w="0" w:type="auto"/>
          </w:tcPr>
          <w:p w14:paraId="419F9CF8" w14:textId="15528A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FERRUS, Ramon</w:t>
            </w:r>
          </w:p>
        </w:tc>
        <w:tc>
          <w:tcPr>
            <w:tcW w:w="0" w:type="auto"/>
          </w:tcPr>
          <w:p w14:paraId="2355A6A5" w14:textId="1A89C8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Sateliot</w:t>
            </w:r>
          </w:p>
        </w:tc>
        <w:tc>
          <w:tcPr>
            <w:tcW w:w="0" w:type="auto"/>
          </w:tcPr>
          <w:p w14:paraId="27E6C589" w14:textId="32CCF0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343CCA6" w14:textId="77777777" w:rsidTr="00430E6D">
        <w:tc>
          <w:tcPr>
            <w:tcW w:w="0" w:type="auto"/>
          </w:tcPr>
          <w:p w14:paraId="2A79196D" w14:textId="3B0EDC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FISCHER, Sven</w:t>
            </w:r>
          </w:p>
        </w:tc>
        <w:tc>
          <w:tcPr>
            <w:tcW w:w="0" w:type="auto"/>
          </w:tcPr>
          <w:p w14:paraId="02D1341B" w14:textId="44314F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EC8AA8E" w14:textId="32D693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2516525" w14:textId="77777777" w:rsidTr="00430E6D">
        <w:tc>
          <w:tcPr>
            <w:tcW w:w="0" w:type="auto"/>
          </w:tcPr>
          <w:p w14:paraId="14786F04" w14:textId="37A228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FITTZ, Dean</w:t>
            </w:r>
          </w:p>
        </w:tc>
        <w:tc>
          <w:tcPr>
            <w:tcW w:w="0" w:type="auto"/>
          </w:tcPr>
          <w:p w14:paraId="6B47AAB7" w14:textId="62EC9B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6D2C83" w14:textId="2A05CF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107AD5" w14:textId="77777777" w:rsidTr="00430E6D">
        <w:tc>
          <w:tcPr>
            <w:tcW w:w="0" w:type="auto"/>
          </w:tcPr>
          <w:p w14:paraId="3955A001" w14:textId="234518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FLORDELIS, Jose</w:t>
            </w:r>
          </w:p>
        </w:tc>
        <w:tc>
          <w:tcPr>
            <w:tcW w:w="0" w:type="auto"/>
          </w:tcPr>
          <w:p w14:paraId="24E82A65" w14:textId="2CC0CF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79AF2AF9" w14:textId="7BD9EA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B7E76DB" w14:textId="77777777" w:rsidTr="00430E6D">
        <w:tc>
          <w:tcPr>
            <w:tcW w:w="0" w:type="auto"/>
          </w:tcPr>
          <w:p w14:paraId="083A0288" w14:textId="1DA29A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FONG, Gene</w:t>
            </w:r>
          </w:p>
        </w:tc>
        <w:tc>
          <w:tcPr>
            <w:tcW w:w="0" w:type="auto"/>
          </w:tcPr>
          <w:p w14:paraId="347FDC38" w14:textId="01FEE2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Korea</w:t>
            </w:r>
          </w:p>
        </w:tc>
        <w:tc>
          <w:tcPr>
            <w:tcW w:w="0" w:type="auto"/>
          </w:tcPr>
          <w:p w14:paraId="28302EC1" w14:textId="2A52F9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610B55C6" w14:textId="77777777" w:rsidTr="00430E6D">
        <w:tc>
          <w:tcPr>
            <w:tcW w:w="0" w:type="auto"/>
          </w:tcPr>
          <w:p w14:paraId="3FD7B216" w14:textId="0AE66F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FORTES LOPEZ, Jose M.</w:t>
            </w:r>
          </w:p>
        </w:tc>
        <w:tc>
          <w:tcPr>
            <w:tcW w:w="0" w:type="auto"/>
          </w:tcPr>
          <w:p w14:paraId="50D7BCE0" w14:textId="454ED6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F75B0C4" w14:textId="7C7DA9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2604995" w14:textId="77777777" w:rsidTr="00430E6D">
        <w:tc>
          <w:tcPr>
            <w:tcW w:w="0" w:type="auto"/>
          </w:tcPr>
          <w:p w14:paraId="15961359" w14:textId="72F3DF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Colin</w:t>
            </w:r>
          </w:p>
        </w:tc>
        <w:tc>
          <w:tcPr>
            <w:tcW w:w="0" w:type="auto"/>
          </w:tcPr>
          <w:p w14:paraId="39710B68" w14:textId="10D6D8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40CF78F6" w14:textId="1D4690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7CEB2E3" w14:textId="77777777" w:rsidTr="00430E6D">
        <w:tc>
          <w:tcPr>
            <w:tcW w:w="0" w:type="auto"/>
          </w:tcPr>
          <w:p w14:paraId="5D3778CC" w14:textId="5FB193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Dominik</w:t>
            </w:r>
          </w:p>
        </w:tc>
        <w:tc>
          <w:tcPr>
            <w:tcW w:w="0" w:type="auto"/>
          </w:tcPr>
          <w:p w14:paraId="34220898" w14:textId="3A8475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8B08AEF" w14:textId="06AE45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AAB0072" w14:textId="77777777" w:rsidTr="00430E6D">
        <w:tc>
          <w:tcPr>
            <w:tcW w:w="0" w:type="auto"/>
          </w:tcPr>
          <w:p w14:paraId="40FF0FCE" w14:textId="0D3D20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FROST, Tim</w:t>
            </w:r>
          </w:p>
        </w:tc>
        <w:tc>
          <w:tcPr>
            <w:tcW w:w="0" w:type="auto"/>
          </w:tcPr>
          <w:p w14:paraId="140E20E3" w14:textId="7D224C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7D107024" w14:textId="27E71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73867EF" w14:textId="77777777" w:rsidTr="00430E6D">
        <w:tc>
          <w:tcPr>
            <w:tcW w:w="0" w:type="auto"/>
          </w:tcPr>
          <w:p w14:paraId="21FF5EC1" w14:textId="29F816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Huanren</w:t>
            </w:r>
          </w:p>
        </w:tc>
        <w:tc>
          <w:tcPr>
            <w:tcW w:w="0" w:type="auto"/>
          </w:tcPr>
          <w:p w14:paraId="5CE2C7FC" w14:textId="2D7262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Chen Si Electronics</w:t>
            </w:r>
          </w:p>
        </w:tc>
        <w:tc>
          <w:tcPr>
            <w:tcW w:w="0" w:type="auto"/>
          </w:tcPr>
          <w:p w14:paraId="031EFF65" w14:textId="18449B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B9E6B11" w14:textId="77777777" w:rsidTr="00430E6D">
        <w:tc>
          <w:tcPr>
            <w:tcW w:w="0" w:type="auto"/>
          </w:tcPr>
          <w:p w14:paraId="4A0342E5" w14:textId="377E5E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Yanze</w:t>
            </w:r>
          </w:p>
        </w:tc>
        <w:tc>
          <w:tcPr>
            <w:tcW w:w="0" w:type="auto"/>
          </w:tcPr>
          <w:p w14:paraId="7A2A3A62" w14:textId="05F8F0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Linktester Technology</w:t>
            </w:r>
          </w:p>
        </w:tc>
        <w:tc>
          <w:tcPr>
            <w:tcW w:w="0" w:type="auto"/>
          </w:tcPr>
          <w:p w14:paraId="410EB0B8" w14:textId="3A2CA9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AB5F864" w14:textId="77777777" w:rsidTr="00430E6D">
        <w:tc>
          <w:tcPr>
            <w:tcW w:w="0" w:type="auto"/>
          </w:tcPr>
          <w:p w14:paraId="4795FFCF" w14:textId="0206DB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FUSHIKI, Masashi</w:t>
            </w:r>
          </w:p>
        </w:tc>
        <w:tc>
          <w:tcPr>
            <w:tcW w:w="0" w:type="auto"/>
          </w:tcPr>
          <w:p w14:paraId="60838FF9" w14:textId="5C1FF9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2373340" w14:textId="51B34C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F621E9A" w14:textId="77777777" w:rsidTr="00430E6D">
        <w:tc>
          <w:tcPr>
            <w:tcW w:w="0" w:type="auto"/>
          </w:tcPr>
          <w:p w14:paraId="3DAF823C" w14:textId="523CE8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GAN, Jiansong</w:t>
            </w:r>
          </w:p>
        </w:tc>
        <w:tc>
          <w:tcPr>
            <w:tcW w:w="0" w:type="auto"/>
          </w:tcPr>
          <w:p w14:paraId="11241071" w14:textId="05B1D3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2F976DF5" w14:textId="1219CE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492F926" w14:textId="77777777" w:rsidTr="00430E6D">
        <w:tc>
          <w:tcPr>
            <w:tcW w:w="0" w:type="auto"/>
          </w:tcPr>
          <w:p w14:paraId="00B808AB" w14:textId="256D14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Lei</w:t>
            </w:r>
          </w:p>
        </w:tc>
        <w:tc>
          <w:tcPr>
            <w:tcW w:w="0" w:type="auto"/>
          </w:tcPr>
          <w:p w14:paraId="2F3127F8" w14:textId="64BC99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0BD71024" w14:textId="324AAB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B535E68" w14:textId="77777777" w:rsidTr="00430E6D">
        <w:tc>
          <w:tcPr>
            <w:tcW w:w="0" w:type="auto"/>
          </w:tcPr>
          <w:p w14:paraId="32A0EFF1" w14:textId="4859B2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YUAN</w:t>
            </w:r>
          </w:p>
        </w:tc>
        <w:tc>
          <w:tcPr>
            <w:tcW w:w="0" w:type="auto"/>
          </w:tcPr>
          <w:p w14:paraId="6321B3C2" w14:textId="341AB5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Mobile Com. Equipment</w:t>
            </w:r>
          </w:p>
        </w:tc>
        <w:tc>
          <w:tcPr>
            <w:tcW w:w="0" w:type="auto"/>
          </w:tcPr>
          <w:p w14:paraId="1EFA170F" w14:textId="7FA095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DBEC3F8" w14:textId="77777777" w:rsidTr="00430E6D">
        <w:tc>
          <w:tcPr>
            <w:tcW w:w="0" w:type="auto"/>
          </w:tcPr>
          <w:p w14:paraId="18DD3FA3" w14:textId="7A70F8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zhanyuan</w:t>
            </w:r>
          </w:p>
        </w:tc>
        <w:tc>
          <w:tcPr>
            <w:tcW w:w="0" w:type="auto"/>
          </w:tcPr>
          <w:p w14:paraId="7ADF0A81" w14:textId="5AF581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59A30334" w14:textId="177C74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33E76F4" w14:textId="77777777" w:rsidTr="00430E6D">
        <w:tc>
          <w:tcPr>
            <w:tcW w:w="0" w:type="auto"/>
          </w:tcPr>
          <w:p w14:paraId="7E616DA7" w14:textId="2E6630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GHEORGHIU, Valentin</w:t>
            </w:r>
          </w:p>
        </w:tc>
        <w:tc>
          <w:tcPr>
            <w:tcW w:w="0" w:type="auto"/>
          </w:tcPr>
          <w:p w14:paraId="7AB89DB2" w14:textId="216831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1786A396" w14:textId="353A25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6758E08" w14:textId="77777777" w:rsidTr="00430E6D">
        <w:tc>
          <w:tcPr>
            <w:tcW w:w="0" w:type="auto"/>
          </w:tcPr>
          <w:p w14:paraId="11E91B4C" w14:textId="66D68F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GOLEBIOWSKI, Bartlomiej</w:t>
            </w:r>
          </w:p>
        </w:tc>
        <w:tc>
          <w:tcPr>
            <w:tcW w:w="0" w:type="auto"/>
          </w:tcPr>
          <w:p w14:paraId="36C8F3DF" w14:textId="5045CC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564093DE" w14:textId="20C536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2A254CF" w14:textId="77777777" w:rsidTr="00430E6D">
        <w:tc>
          <w:tcPr>
            <w:tcW w:w="0" w:type="auto"/>
          </w:tcPr>
          <w:p w14:paraId="5640B4E4" w14:textId="489C4B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GONUGUNTLA, Venkatarao</w:t>
            </w:r>
          </w:p>
        </w:tc>
        <w:tc>
          <w:tcPr>
            <w:tcW w:w="0" w:type="auto"/>
          </w:tcPr>
          <w:p w14:paraId="0B6884FE" w14:textId="2F0C90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43C2C8E8" w14:textId="101B39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5BB4E7D" w14:textId="77777777" w:rsidTr="00430E6D">
        <w:tc>
          <w:tcPr>
            <w:tcW w:w="0" w:type="auto"/>
          </w:tcPr>
          <w:p w14:paraId="4369A39E" w14:textId="2DBF1A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GRANT, Marc</w:t>
            </w:r>
          </w:p>
        </w:tc>
        <w:tc>
          <w:tcPr>
            <w:tcW w:w="0" w:type="auto"/>
          </w:tcPr>
          <w:p w14:paraId="46B6CA13" w14:textId="1777F5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6D732765" w14:textId="701B74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E1A3C1" w14:textId="77777777" w:rsidTr="00430E6D">
        <w:tc>
          <w:tcPr>
            <w:tcW w:w="0" w:type="auto"/>
          </w:tcPr>
          <w:p w14:paraId="79161086" w14:textId="3B53EE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Chunxia</w:t>
            </w:r>
          </w:p>
        </w:tc>
        <w:tc>
          <w:tcPr>
            <w:tcW w:w="0" w:type="auto"/>
          </w:tcPr>
          <w:p w14:paraId="5E84E52E" w14:textId="1DF9C6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(Suzhou) Software</w:t>
            </w:r>
          </w:p>
        </w:tc>
        <w:tc>
          <w:tcPr>
            <w:tcW w:w="0" w:type="auto"/>
          </w:tcPr>
          <w:p w14:paraId="2B590355" w14:textId="124FB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0ABF590" w14:textId="77777777" w:rsidTr="00430E6D">
        <w:tc>
          <w:tcPr>
            <w:tcW w:w="0" w:type="auto"/>
          </w:tcPr>
          <w:p w14:paraId="35EA5EBA" w14:textId="6FF877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Qiuge</w:t>
            </w:r>
          </w:p>
        </w:tc>
        <w:tc>
          <w:tcPr>
            <w:tcW w:w="0" w:type="auto"/>
          </w:tcPr>
          <w:p w14:paraId="7B40E207" w14:textId="2A11E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2C2C4B" w14:textId="0B93D3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EAB1F6" w14:textId="77777777" w:rsidTr="00430E6D">
        <w:tc>
          <w:tcPr>
            <w:tcW w:w="0" w:type="auto"/>
          </w:tcPr>
          <w:p w14:paraId="7CB54F85" w14:textId="56BA05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Shengxiang</w:t>
            </w:r>
          </w:p>
        </w:tc>
        <w:tc>
          <w:tcPr>
            <w:tcW w:w="0" w:type="auto"/>
          </w:tcPr>
          <w:p w14:paraId="52B89E25" w14:textId="397F74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0F97E2F6" w14:textId="699515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15C6D04" w14:textId="77777777" w:rsidTr="00430E6D">
        <w:tc>
          <w:tcPr>
            <w:tcW w:w="0" w:type="auto"/>
          </w:tcPr>
          <w:p w14:paraId="46BA04D2" w14:textId="41CEF9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SHEIFALI</w:t>
            </w:r>
          </w:p>
        </w:tc>
        <w:tc>
          <w:tcPr>
            <w:tcW w:w="0" w:type="auto"/>
          </w:tcPr>
          <w:p w14:paraId="6957BD0F" w14:textId="3C4E8A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65FCE14E" w14:textId="2C36FD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BA767CC" w14:textId="77777777" w:rsidTr="00430E6D">
        <w:tc>
          <w:tcPr>
            <w:tcW w:w="0" w:type="auto"/>
          </w:tcPr>
          <w:p w14:paraId="3DE5056A" w14:textId="6045FB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GURELLI, Mehmet</w:t>
            </w:r>
          </w:p>
        </w:tc>
        <w:tc>
          <w:tcPr>
            <w:tcW w:w="0" w:type="auto"/>
          </w:tcPr>
          <w:p w14:paraId="160D8F5F" w14:textId="77DA3A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41FD84" w14:textId="09FF1A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E7FD149" w14:textId="77777777" w:rsidTr="00430E6D">
        <w:tc>
          <w:tcPr>
            <w:tcW w:w="0" w:type="auto"/>
          </w:tcPr>
          <w:p w14:paraId="7C69A547" w14:textId="788C9C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Bin</w:t>
            </w:r>
          </w:p>
        </w:tc>
        <w:tc>
          <w:tcPr>
            <w:tcW w:w="0" w:type="auto"/>
          </w:tcPr>
          <w:p w14:paraId="7BF69165" w14:textId="4560E4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3D34D297" w14:textId="3121C5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9D2DB2B" w14:textId="77777777" w:rsidTr="00430E6D">
        <w:tc>
          <w:tcPr>
            <w:tcW w:w="0" w:type="auto"/>
          </w:tcPr>
          <w:p w14:paraId="3C0B7054" w14:textId="392EDD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Jaemin</w:t>
            </w:r>
          </w:p>
        </w:tc>
        <w:tc>
          <w:tcPr>
            <w:tcW w:w="0" w:type="auto"/>
          </w:tcPr>
          <w:p w14:paraId="1DE12334" w14:textId="55E44E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61104FD0" w14:textId="3291AB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45404EE" w14:textId="77777777" w:rsidTr="00430E6D">
        <w:tc>
          <w:tcPr>
            <w:tcW w:w="0" w:type="auto"/>
          </w:tcPr>
          <w:p w14:paraId="2E0A832D" w14:textId="364E12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Jing</w:t>
            </w:r>
          </w:p>
        </w:tc>
        <w:tc>
          <w:tcPr>
            <w:tcW w:w="0" w:type="auto"/>
          </w:tcPr>
          <w:p w14:paraId="64572764" w14:textId="6C2986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7E8F238E" w14:textId="101520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94678C5" w14:textId="77777777" w:rsidTr="00430E6D">
        <w:tc>
          <w:tcPr>
            <w:tcW w:w="0" w:type="auto"/>
          </w:tcPr>
          <w:p w14:paraId="78DADE06" w14:textId="6F93E0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Seunghee</w:t>
            </w:r>
          </w:p>
        </w:tc>
        <w:tc>
          <w:tcPr>
            <w:tcW w:w="0" w:type="auto"/>
          </w:tcPr>
          <w:p w14:paraId="7F84912D" w14:textId="170EEA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1BC25513" w14:textId="3243C5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651E97D8" w14:textId="77777777" w:rsidTr="00430E6D">
        <w:tc>
          <w:tcPr>
            <w:tcW w:w="0" w:type="auto"/>
          </w:tcPr>
          <w:p w14:paraId="29EA78EA" w14:textId="61B436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HANSON, Van</w:t>
            </w:r>
          </w:p>
        </w:tc>
        <w:tc>
          <w:tcPr>
            <w:tcW w:w="0" w:type="auto"/>
          </w:tcPr>
          <w:p w14:paraId="232D847F" w14:textId="5993F2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2440CDA9" w14:textId="1BDD33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F1DAC45" w14:textId="77777777" w:rsidTr="00430E6D">
        <w:tc>
          <w:tcPr>
            <w:tcW w:w="0" w:type="auto"/>
          </w:tcPr>
          <w:p w14:paraId="08FEA318" w14:textId="506691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HARPER, Colby</w:t>
            </w:r>
          </w:p>
        </w:tc>
        <w:tc>
          <w:tcPr>
            <w:tcW w:w="0" w:type="auto"/>
          </w:tcPr>
          <w:p w14:paraId="2BC396FA" w14:textId="09D9A1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0983C4B3" w14:textId="7D2621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BBF708F" w14:textId="77777777" w:rsidTr="00430E6D">
        <w:tc>
          <w:tcPr>
            <w:tcW w:w="0" w:type="auto"/>
          </w:tcPr>
          <w:p w14:paraId="36125B7D" w14:textId="7A4E10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HARRIS, Paul</w:t>
            </w:r>
          </w:p>
        </w:tc>
        <w:tc>
          <w:tcPr>
            <w:tcW w:w="0" w:type="auto"/>
          </w:tcPr>
          <w:p w14:paraId="794CAA2A" w14:textId="1FE506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D2912B5" w14:textId="3049FA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76E98C" w14:textId="77777777" w:rsidTr="00430E6D">
        <w:tc>
          <w:tcPr>
            <w:tcW w:w="0" w:type="auto"/>
          </w:tcPr>
          <w:p w14:paraId="4B5525C6" w14:textId="24EA57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Yoshiaki</w:t>
            </w:r>
          </w:p>
        </w:tc>
        <w:tc>
          <w:tcPr>
            <w:tcW w:w="0" w:type="auto"/>
          </w:tcPr>
          <w:p w14:paraId="1C970947" w14:textId="4D2CD4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694BB54B" w14:textId="4BE7A3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7913A2E" w14:textId="77777777" w:rsidTr="00430E6D">
        <w:tc>
          <w:tcPr>
            <w:tcW w:w="0" w:type="auto"/>
          </w:tcPr>
          <w:p w14:paraId="6AA3144B" w14:textId="7971E3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HAUSTEIN, Thomas</w:t>
            </w:r>
          </w:p>
        </w:tc>
        <w:tc>
          <w:tcPr>
            <w:tcW w:w="0" w:type="auto"/>
          </w:tcPr>
          <w:p w14:paraId="0D4E613C" w14:textId="213781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FOKUS</w:t>
            </w:r>
          </w:p>
        </w:tc>
        <w:tc>
          <w:tcPr>
            <w:tcW w:w="0" w:type="auto"/>
          </w:tcPr>
          <w:p w14:paraId="12F4E210" w14:textId="697FDE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6543BAD" w14:textId="77777777" w:rsidTr="00430E6D">
        <w:tc>
          <w:tcPr>
            <w:tcW w:w="0" w:type="auto"/>
          </w:tcPr>
          <w:p w14:paraId="56F034C5" w14:textId="78823A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HE, Michael</w:t>
            </w:r>
          </w:p>
        </w:tc>
        <w:tc>
          <w:tcPr>
            <w:tcW w:w="0" w:type="auto"/>
          </w:tcPr>
          <w:p w14:paraId="58254E45" w14:textId="36F92B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A388BB4" w14:textId="0FF7A1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7EF5F43" w14:textId="77777777" w:rsidTr="00430E6D">
        <w:tc>
          <w:tcPr>
            <w:tcW w:w="0" w:type="auto"/>
          </w:tcPr>
          <w:p w14:paraId="434CCF64" w14:textId="75266A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HEJSELBAEK, Johannes</w:t>
            </w:r>
          </w:p>
        </w:tc>
        <w:tc>
          <w:tcPr>
            <w:tcW w:w="0" w:type="auto"/>
          </w:tcPr>
          <w:p w14:paraId="74BD1261" w14:textId="5DC6FC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14771864" w14:textId="35C17B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6506EFD" w14:textId="77777777" w:rsidTr="00430E6D">
        <w:tc>
          <w:tcPr>
            <w:tcW w:w="0" w:type="auto"/>
          </w:tcPr>
          <w:p w14:paraId="50421971" w14:textId="56BE9C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HEO, Youn hyoung</w:t>
            </w:r>
          </w:p>
        </w:tc>
        <w:tc>
          <w:tcPr>
            <w:tcW w:w="0" w:type="auto"/>
          </w:tcPr>
          <w:p w14:paraId="12D6E1F0" w14:textId="69739F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58A67E84" w14:textId="13C4EE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87FA8C8" w14:textId="77777777" w:rsidTr="00430E6D">
        <w:tc>
          <w:tcPr>
            <w:tcW w:w="0" w:type="auto"/>
          </w:tcPr>
          <w:p w14:paraId="3CF12EC0" w14:textId="447ADA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HERTEL, Thorsten</w:t>
            </w:r>
          </w:p>
        </w:tc>
        <w:tc>
          <w:tcPr>
            <w:tcW w:w="0" w:type="auto"/>
          </w:tcPr>
          <w:p w14:paraId="0B9B5FA2" w14:textId="3825AB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2B08232" w14:textId="182E1B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38FCE8C" w14:textId="77777777" w:rsidTr="00430E6D">
        <w:tc>
          <w:tcPr>
            <w:tcW w:w="0" w:type="auto"/>
          </w:tcPr>
          <w:p w14:paraId="5692CF1D" w14:textId="7EF3AF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HIGUCHI, Shoichi</w:t>
            </w:r>
          </w:p>
        </w:tc>
        <w:tc>
          <w:tcPr>
            <w:tcW w:w="0" w:type="auto"/>
          </w:tcPr>
          <w:p w14:paraId="59206898" w14:textId="6594DE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B597FFC" w14:textId="1B398C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D073C74" w14:textId="77777777" w:rsidTr="00430E6D">
        <w:tc>
          <w:tcPr>
            <w:tcW w:w="0" w:type="auto"/>
          </w:tcPr>
          <w:p w14:paraId="456DDBBB" w14:textId="69A6DF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HILLIER, Adrian</w:t>
            </w:r>
          </w:p>
        </w:tc>
        <w:tc>
          <w:tcPr>
            <w:tcW w:w="0" w:type="auto"/>
          </w:tcPr>
          <w:p w14:paraId="2293784A" w14:textId="41CE40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0E7A832E" w14:textId="20821B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560BF9C" w14:textId="77777777" w:rsidTr="00430E6D">
        <w:tc>
          <w:tcPr>
            <w:tcW w:w="0" w:type="auto"/>
          </w:tcPr>
          <w:p w14:paraId="50ED6BBB" w14:textId="1BA3AE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HITOMI, Shinya</w:t>
            </w:r>
          </w:p>
        </w:tc>
        <w:tc>
          <w:tcPr>
            <w:tcW w:w="0" w:type="auto"/>
          </w:tcPr>
          <w:p w14:paraId="3F4AD3D4" w14:textId="71681F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4AD3F43" w14:textId="427E4A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95A5CE0" w14:textId="77777777" w:rsidTr="00430E6D">
        <w:tc>
          <w:tcPr>
            <w:tcW w:w="0" w:type="auto"/>
          </w:tcPr>
          <w:p w14:paraId="788ED6DA" w14:textId="3AA9B8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Alexander</w:t>
            </w:r>
          </w:p>
        </w:tc>
        <w:tc>
          <w:tcPr>
            <w:tcW w:w="0" w:type="auto"/>
          </w:tcPr>
          <w:p w14:paraId="1AD5673A" w14:textId="1C179F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14:paraId="07E5E3A1" w14:textId="51558A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46C979D" w14:textId="77777777" w:rsidTr="00430E6D">
        <w:tc>
          <w:tcPr>
            <w:tcW w:w="0" w:type="auto"/>
          </w:tcPr>
          <w:p w14:paraId="699CFD49" w14:textId="750138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Juergen</w:t>
            </w:r>
          </w:p>
        </w:tc>
        <w:tc>
          <w:tcPr>
            <w:tcW w:w="0" w:type="auto"/>
          </w:tcPr>
          <w:p w14:paraId="46ADDB72" w14:textId="4AEFD7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16C87CE8" w14:textId="6E2064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91A550F" w14:textId="77777777" w:rsidTr="00430E6D">
        <w:tc>
          <w:tcPr>
            <w:tcW w:w="0" w:type="auto"/>
          </w:tcPr>
          <w:p w14:paraId="638B3D55" w14:textId="023E20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Bo-Han</w:t>
            </w:r>
          </w:p>
        </w:tc>
        <w:tc>
          <w:tcPr>
            <w:tcW w:w="0" w:type="auto"/>
          </w:tcPr>
          <w:p w14:paraId="6FBCC1F7" w14:textId="246919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76A03A3" w14:textId="6EF629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E82D26D" w14:textId="77777777" w:rsidTr="00430E6D">
        <w:tc>
          <w:tcPr>
            <w:tcW w:w="0" w:type="auto"/>
          </w:tcPr>
          <w:p w14:paraId="071ABBCB" w14:textId="5BCF89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Ming-Yu</w:t>
            </w:r>
          </w:p>
        </w:tc>
        <w:tc>
          <w:tcPr>
            <w:tcW w:w="0" w:type="auto"/>
          </w:tcPr>
          <w:p w14:paraId="27A313D8" w14:textId="43EAF2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363D08AE" w14:textId="277595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2D8142D9" w14:textId="77777777" w:rsidTr="00430E6D">
        <w:tc>
          <w:tcPr>
            <w:tcW w:w="0" w:type="auto"/>
          </w:tcPr>
          <w:p w14:paraId="52C6062A" w14:textId="52EE3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Roy</w:t>
            </w:r>
          </w:p>
        </w:tc>
        <w:tc>
          <w:tcPr>
            <w:tcW w:w="0" w:type="auto"/>
          </w:tcPr>
          <w:p w14:paraId="11E74EC1" w14:textId="17D049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71C4FF41" w14:textId="2CA380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C531D95" w14:textId="77777777" w:rsidTr="00430E6D">
        <w:tc>
          <w:tcPr>
            <w:tcW w:w="0" w:type="auto"/>
          </w:tcPr>
          <w:p w14:paraId="16842C77" w14:textId="3BA28E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Ziquan</w:t>
            </w:r>
          </w:p>
        </w:tc>
        <w:tc>
          <w:tcPr>
            <w:tcW w:w="0" w:type="auto"/>
          </w:tcPr>
          <w:p w14:paraId="67AA9DA8" w14:textId="66479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176F1A5D" w14:textId="64B8C4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BF133FF" w14:textId="77777777" w:rsidTr="00430E6D">
        <w:tc>
          <w:tcPr>
            <w:tcW w:w="0" w:type="auto"/>
          </w:tcPr>
          <w:p w14:paraId="389C935E" w14:textId="4F64B1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Chu-Hsiang</w:t>
            </w:r>
          </w:p>
        </w:tc>
        <w:tc>
          <w:tcPr>
            <w:tcW w:w="0" w:type="auto"/>
          </w:tcPr>
          <w:p w14:paraId="69CE4F1E" w14:textId="64F0C8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2ABE272A" w14:textId="0448D8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B7BF033" w14:textId="77777777" w:rsidTr="00430E6D">
        <w:tc>
          <w:tcPr>
            <w:tcW w:w="0" w:type="auto"/>
          </w:tcPr>
          <w:p w14:paraId="7600083C" w14:textId="7CBA88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Clement</w:t>
            </w:r>
          </w:p>
        </w:tc>
        <w:tc>
          <w:tcPr>
            <w:tcW w:w="0" w:type="auto"/>
          </w:tcPr>
          <w:p w14:paraId="7A48E7CB" w14:textId="1B08FF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59F15CA4" w14:textId="434450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E616797" w14:textId="77777777" w:rsidTr="00430E6D">
        <w:tc>
          <w:tcPr>
            <w:tcW w:w="0" w:type="auto"/>
          </w:tcPr>
          <w:p w14:paraId="54EF382D" w14:textId="19CFD7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Dinhwa</w:t>
            </w:r>
          </w:p>
        </w:tc>
        <w:tc>
          <w:tcPr>
            <w:tcW w:w="0" w:type="auto"/>
          </w:tcPr>
          <w:p w14:paraId="784AEE29" w14:textId="557848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6D9F9699" w14:textId="02893D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DC2E5B0" w14:textId="77777777" w:rsidTr="00430E6D">
        <w:tc>
          <w:tcPr>
            <w:tcW w:w="0" w:type="auto"/>
          </w:tcPr>
          <w:p w14:paraId="10CA70A8" w14:textId="38F28D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Rui</w:t>
            </w:r>
          </w:p>
        </w:tc>
        <w:tc>
          <w:tcPr>
            <w:tcW w:w="0" w:type="auto"/>
          </w:tcPr>
          <w:p w14:paraId="41508A83" w14:textId="4C3B49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49DEA73F" w14:textId="19784C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5D3AD0" w14:textId="77777777" w:rsidTr="00430E6D">
        <w:tc>
          <w:tcPr>
            <w:tcW w:w="0" w:type="auto"/>
          </w:tcPr>
          <w:p w14:paraId="3CA82E1F" w14:textId="4BA60B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Jin-yup</w:t>
            </w:r>
          </w:p>
        </w:tc>
        <w:tc>
          <w:tcPr>
            <w:tcW w:w="0" w:type="auto"/>
          </w:tcPr>
          <w:p w14:paraId="1AFE25AB" w14:textId="3C0DD0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2F7D2C3" w14:textId="79145F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74F49455" w14:textId="77777777" w:rsidTr="00430E6D">
        <w:tc>
          <w:tcPr>
            <w:tcW w:w="0" w:type="auto"/>
          </w:tcPr>
          <w:p w14:paraId="44CB9254" w14:textId="65EB6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Youngho</w:t>
            </w:r>
          </w:p>
        </w:tc>
        <w:tc>
          <w:tcPr>
            <w:tcW w:w="0" w:type="auto"/>
          </w:tcPr>
          <w:p w14:paraId="50B97170" w14:textId="141D72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7541B61E" w14:textId="48CDA9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9243988" w14:textId="77777777" w:rsidTr="00430E6D">
        <w:tc>
          <w:tcPr>
            <w:tcW w:w="0" w:type="auto"/>
          </w:tcPr>
          <w:p w14:paraId="15E1D1C1" w14:textId="5DBFEA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IKEDA, Tetsu</w:t>
            </w:r>
          </w:p>
        </w:tc>
        <w:tc>
          <w:tcPr>
            <w:tcW w:w="0" w:type="auto"/>
          </w:tcPr>
          <w:p w14:paraId="1338956F" w14:textId="2695FC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7CC97F43" w14:textId="630041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5C8F7B6" w14:textId="77777777" w:rsidTr="00430E6D">
        <w:tc>
          <w:tcPr>
            <w:tcW w:w="0" w:type="auto"/>
          </w:tcPr>
          <w:p w14:paraId="4156A2CF" w14:textId="19D3E3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ILIC SAVOIA, Andjela</w:t>
            </w:r>
          </w:p>
        </w:tc>
        <w:tc>
          <w:tcPr>
            <w:tcW w:w="0" w:type="auto"/>
          </w:tcPr>
          <w:p w14:paraId="33B0BD29" w14:textId="70DCAB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1E559F32" w14:textId="5C9EFB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BF54F83" w14:textId="77777777" w:rsidTr="00430E6D">
        <w:tc>
          <w:tcPr>
            <w:tcW w:w="0" w:type="auto"/>
          </w:tcPr>
          <w:p w14:paraId="05B9DCEA" w14:textId="5CF80E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IMMONEN, Antti</w:t>
            </w:r>
          </w:p>
        </w:tc>
        <w:tc>
          <w:tcPr>
            <w:tcW w:w="0" w:type="auto"/>
          </w:tcPr>
          <w:p w14:paraId="465CA4A5" w14:textId="33403B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6B252B26" w14:textId="423786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CE9EF18" w14:textId="77777777" w:rsidTr="00430E6D">
        <w:tc>
          <w:tcPr>
            <w:tcW w:w="0" w:type="auto"/>
          </w:tcPr>
          <w:p w14:paraId="79EAAE42" w14:textId="758640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IOFFE, Anatoliy</w:t>
            </w:r>
          </w:p>
        </w:tc>
        <w:tc>
          <w:tcPr>
            <w:tcW w:w="0" w:type="auto"/>
          </w:tcPr>
          <w:p w14:paraId="3B2C1FA7" w14:textId="3A63D9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Italia S.R.L.</w:t>
            </w:r>
          </w:p>
        </w:tc>
        <w:tc>
          <w:tcPr>
            <w:tcW w:w="0" w:type="auto"/>
          </w:tcPr>
          <w:p w14:paraId="26C70A7C" w14:textId="23989C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91D3D04" w14:textId="77777777" w:rsidTr="00430E6D">
        <w:tc>
          <w:tcPr>
            <w:tcW w:w="0" w:type="auto"/>
          </w:tcPr>
          <w:p w14:paraId="317DA772" w14:textId="51BAB6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IYER, Sumant</w:t>
            </w:r>
          </w:p>
        </w:tc>
        <w:tc>
          <w:tcPr>
            <w:tcW w:w="0" w:type="auto"/>
          </w:tcPr>
          <w:p w14:paraId="3C8D9A2E" w14:textId="02FE8D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1F60A16B" w14:textId="7A833C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6EC3D3E6" w14:textId="77777777" w:rsidTr="00430E6D">
        <w:tc>
          <w:tcPr>
            <w:tcW w:w="0" w:type="auto"/>
          </w:tcPr>
          <w:p w14:paraId="263FD844" w14:textId="69A508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JAFARIAN, Javad</w:t>
            </w:r>
          </w:p>
        </w:tc>
        <w:tc>
          <w:tcPr>
            <w:tcW w:w="0" w:type="auto"/>
          </w:tcPr>
          <w:p w14:paraId="7A5867F0" w14:textId="7B3891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</w:tcPr>
          <w:p w14:paraId="2C986E15" w14:textId="44282B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497BA69" w14:textId="77777777" w:rsidTr="00430E6D">
        <w:tc>
          <w:tcPr>
            <w:tcW w:w="0" w:type="auto"/>
          </w:tcPr>
          <w:p w14:paraId="18B9E0FF" w14:textId="2BD731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JAFFAR, Munira</w:t>
            </w:r>
          </w:p>
        </w:tc>
        <w:tc>
          <w:tcPr>
            <w:tcW w:w="0" w:type="auto"/>
          </w:tcPr>
          <w:p w14:paraId="2DF94E63" w14:textId="799B6F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 Network Systems Ltd</w:t>
            </w:r>
          </w:p>
        </w:tc>
        <w:tc>
          <w:tcPr>
            <w:tcW w:w="0" w:type="auto"/>
          </w:tcPr>
          <w:p w14:paraId="5040E4D6" w14:textId="5B0DC3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ABD60E2" w14:textId="77777777" w:rsidTr="00430E6D">
        <w:tc>
          <w:tcPr>
            <w:tcW w:w="0" w:type="auto"/>
          </w:tcPr>
          <w:p w14:paraId="5E149436" w14:textId="2E3A9C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JANG, Jae Hyuk</w:t>
            </w:r>
          </w:p>
        </w:tc>
        <w:tc>
          <w:tcPr>
            <w:tcW w:w="0" w:type="auto"/>
          </w:tcPr>
          <w:p w14:paraId="5686C052" w14:textId="198A82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0A8CE86D" w14:textId="71C5C3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79E3474A" w14:textId="77777777" w:rsidTr="00430E6D">
        <w:tc>
          <w:tcPr>
            <w:tcW w:w="0" w:type="auto"/>
          </w:tcPr>
          <w:p w14:paraId="06750B87" w14:textId="1F32D5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JHA, Vivek</w:t>
            </w:r>
          </w:p>
        </w:tc>
        <w:tc>
          <w:tcPr>
            <w:tcW w:w="0" w:type="auto"/>
          </w:tcPr>
          <w:p w14:paraId="5347DF7D" w14:textId="7C29CD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Altiostar</w:t>
            </w:r>
          </w:p>
        </w:tc>
        <w:tc>
          <w:tcPr>
            <w:tcW w:w="0" w:type="auto"/>
          </w:tcPr>
          <w:p w14:paraId="07559935" w14:textId="6AD008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37DB112" w14:textId="77777777" w:rsidTr="00430E6D">
        <w:tc>
          <w:tcPr>
            <w:tcW w:w="0" w:type="auto"/>
          </w:tcPr>
          <w:p w14:paraId="183F2F2F" w14:textId="57FEB0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JIA, Qichen</w:t>
            </w:r>
          </w:p>
        </w:tc>
        <w:tc>
          <w:tcPr>
            <w:tcW w:w="0" w:type="auto"/>
          </w:tcPr>
          <w:p w14:paraId="4B01D346" w14:textId="60B377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12FCEC" w14:textId="5FF483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D9A2A9D" w14:textId="77777777" w:rsidTr="00430E6D">
        <w:tc>
          <w:tcPr>
            <w:tcW w:w="0" w:type="auto"/>
          </w:tcPr>
          <w:p w14:paraId="2AFBBD76" w14:textId="3E619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JIANG, Shouning</w:t>
            </w:r>
          </w:p>
        </w:tc>
        <w:tc>
          <w:tcPr>
            <w:tcW w:w="0" w:type="auto"/>
          </w:tcPr>
          <w:p w14:paraId="16A013D0" w14:textId="418D0A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GOHIGH DATA NETWORKS TECH.</w:t>
            </w:r>
          </w:p>
        </w:tc>
        <w:tc>
          <w:tcPr>
            <w:tcW w:w="0" w:type="auto"/>
          </w:tcPr>
          <w:p w14:paraId="1624D208" w14:textId="5ACE9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A8C638F" w14:textId="77777777" w:rsidTr="00430E6D">
        <w:tc>
          <w:tcPr>
            <w:tcW w:w="0" w:type="auto"/>
          </w:tcPr>
          <w:p w14:paraId="2BCD605E" w14:textId="56D44D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JIN, Yiran</w:t>
            </w:r>
          </w:p>
        </w:tc>
        <w:tc>
          <w:tcPr>
            <w:tcW w:w="0" w:type="auto"/>
          </w:tcPr>
          <w:p w14:paraId="00F6C3A1" w14:textId="29B153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15BBA3EC" w14:textId="12DF1C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856AA66" w14:textId="77777777" w:rsidTr="00430E6D">
        <w:tc>
          <w:tcPr>
            <w:tcW w:w="0" w:type="auto"/>
          </w:tcPr>
          <w:p w14:paraId="4938AA15" w14:textId="3FD3D9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KANG, Ting-Wei</w:t>
            </w:r>
          </w:p>
        </w:tc>
        <w:tc>
          <w:tcPr>
            <w:tcW w:w="0" w:type="auto"/>
          </w:tcPr>
          <w:p w14:paraId="1DE1B22F" w14:textId="3D51CA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767D84A5" w14:textId="05C94A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44A412F" w14:textId="77777777" w:rsidTr="00430E6D">
        <w:tc>
          <w:tcPr>
            <w:tcW w:w="0" w:type="auto"/>
          </w:tcPr>
          <w:p w14:paraId="5A4EDB70" w14:textId="4FB364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KARAJANI, Bledar</w:t>
            </w:r>
          </w:p>
        </w:tc>
        <w:tc>
          <w:tcPr>
            <w:tcW w:w="0" w:type="auto"/>
          </w:tcPr>
          <w:p w14:paraId="1E454CBA" w14:textId="303071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39D4AC5" w14:textId="4D8CD2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7F5E8AE" w14:textId="77777777" w:rsidTr="00430E6D">
        <w:tc>
          <w:tcPr>
            <w:tcW w:w="0" w:type="auto"/>
          </w:tcPr>
          <w:p w14:paraId="39079C2B" w14:textId="6FEC1A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KAZMI, Muhammad</w:t>
            </w:r>
          </w:p>
        </w:tc>
        <w:tc>
          <w:tcPr>
            <w:tcW w:w="0" w:type="auto"/>
          </w:tcPr>
          <w:p w14:paraId="73FF010C" w14:textId="4FC553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18D82AFD" w14:textId="600FC9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1841704" w14:textId="77777777" w:rsidTr="00430E6D">
        <w:tc>
          <w:tcPr>
            <w:tcW w:w="0" w:type="auto"/>
          </w:tcPr>
          <w:p w14:paraId="3FC3A75C" w14:textId="5373DF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KHORYAEV, Alexey</w:t>
            </w:r>
          </w:p>
        </w:tc>
        <w:tc>
          <w:tcPr>
            <w:tcW w:w="0" w:type="auto"/>
          </w:tcPr>
          <w:p w14:paraId="4FF85B99" w14:textId="1F3EE8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05DEDAFF" w14:textId="4B5A22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516B577" w14:textId="77777777" w:rsidTr="00430E6D">
        <w:tc>
          <w:tcPr>
            <w:tcW w:w="0" w:type="auto"/>
          </w:tcPr>
          <w:p w14:paraId="11C98004" w14:textId="433C60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KIBUTU, Peter</w:t>
            </w:r>
          </w:p>
        </w:tc>
        <w:tc>
          <w:tcPr>
            <w:tcW w:w="0" w:type="auto"/>
          </w:tcPr>
          <w:p w14:paraId="7A40E068" w14:textId="7E56EE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25EDF683" w14:textId="681109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BB0AEBF" w14:textId="77777777" w:rsidTr="00430E6D">
        <w:tc>
          <w:tcPr>
            <w:tcW w:w="0" w:type="auto"/>
          </w:tcPr>
          <w:p w14:paraId="598A7A14" w14:textId="642C97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KIHARA, Kenichi</w:t>
            </w:r>
          </w:p>
        </w:tc>
        <w:tc>
          <w:tcPr>
            <w:tcW w:w="0" w:type="auto"/>
          </w:tcPr>
          <w:p w14:paraId="307A476E" w14:textId="1DC75E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E130B98" w14:textId="04767B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53B5358" w14:textId="77777777" w:rsidTr="00430E6D">
        <w:tc>
          <w:tcPr>
            <w:tcW w:w="0" w:type="auto"/>
          </w:tcPr>
          <w:p w14:paraId="07525491" w14:textId="6FF924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Jiwoo</w:t>
            </w:r>
          </w:p>
        </w:tc>
        <w:tc>
          <w:tcPr>
            <w:tcW w:w="0" w:type="auto"/>
          </w:tcPr>
          <w:p w14:paraId="7C83063B" w14:textId="43F7FC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4992F12E" w14:textId="1B9372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D4227B" w14:textId="77777777" w:rsidTr="00430E6D">
        <w:tc>
          <w:tcPr>
            <w:tcW w:w="0" w:type="auto"/>
          </w:tcPr>
          <w:p w14:paraId="149D115A" w14:textId="0E3B9A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Joonwoong</w:t>
            </w:r>
          </w:p>
        </w:tc>
        <w:tc>
          <w:tcPr>
            <w:tcW w:w="0" w:type="auto"/>
          </w:tcPr>
          <w:p w14:paraId="68AF5647" w14:textId="1FAEAD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298DBE8E" w14:textId="0B497B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528EFB23" w14:textId="77777777" w:rsidTr="00430E6D">
        <w:tc>
          <w:tcPr>
            <w:tcW w:w="0" w:type="auto"/>
          </w:tcPr>
          <w:p w14:paraId="35F7776C" w14:textId="524556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Taekhoon</w:t>
            </w:r>
          </w:p>
        </w:tc>
        <w:tc>
          <w:tcPr>
            <w:tcW w:w="0" w:type="auto"/>
          </w:tcPr>
          <w:p w14:paraId="71AD4951" w14:textId="49076B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1FE29586" w14:textId="3CA23A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87555B8" w14:textId="77777777" w:rsidTr="00430E6D">
        <w:tc>
          <w:tcPr>
            <w:tcW w:w="0" w:type="auto"/>
          </w:tcPr>
          <w:p w14:paraId="144EC33C" w14:textId="38663A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KITAGAWA, Ryu</w:t>
            </w:r>
          </w:p>
        </w:tc>
        <w:tc>
          <w:tcPr>
            <w:tcW w:w="0" w:type="auto"/>
          </w:tcPr>
          <w:p w14:paraId="2CA49610" w14:textId="44D685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11D9F4E" w14:textId="74D59C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07FD8EFB" w14:textId="77777777" w:rsidTr="00430E6D">
        <w:tc>
          <w:tcPr>
            <w:tcW w:w="0" w:type="auto"/>
          </w:tcPr>
          <w:p w14:paraId="0521D03A" w14:textId="2562D8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KUCHI, Kiran</w:t>
            </w:r>
          </w:p>
        </w:tc>
        <w:tc>
          <w:tcPr>
            <w:tcW w:w="0" w:type="auto"/>
          </w:tcPr>
          <w:p w14:paraId="7D3DEAE0" w14:textId="5C072C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4B68A137" w14:textId="1A3AC3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60F66C5C" w14:textId="77777777" w:rsidTr="00430E6D">
        <w:tc>
          <w:tcPr>
            <w:tcW w:w="0" w:type="auto"/>
          </w:tcPr>
          <w:p w14:paraId="6EE380A1" w14:textId="68A7EE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KUMAR, Pamela</w:t>
            </w:r>
          </w:p>
        </w:tc>
        <w:tc>
          <w:tcPr>
            <w:tcW w:w="0" w:type="auto"/>
          </w:tcPr>
          <w:p w14:paraId="28CA8844" w14:textId="0D82C4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7CDA6234" w14:textId="06B0E47A" w:rsidR="00430E6D" w:rsidRPr="00430E6D" w:rsidRDefault="00BB0828" w:rsidP="00430E6D">
            <w:pPr>
              <w:pStyle w:val="TAL"/>
              <w:rPr>
                <w:sz w:val="16"/>
              </w:rPr>
            </w:pPr>
            <w:r w:rsidRPr="00BB0828">
              <w:rPr>
                <w:sz w:val="16"/>
              </w:rPr>
              <w:t>3GPPORG_REP (TSDSI)</w:t>
            </w:r>
          </w:p>
        </w:tc>
      </w:tr>
      <w:tr w:rsidR="00430E6D" w14:paraId="0C5D4348" w14:textId="77777777" w:rsidTr="00430E6D">
        <w:tc>
          <w:tcPr>
            <w:tcW w:w="0" w:type="auto"/>
          </w:tcPr>
          <w:p w14:paraId="2C4965EB" w14:textId="70EAC7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Chun-ming</w:t>
            </w:r>
          </w:p>
        </w:tc>
        <w:tc>
          <w:tcPr>
            <w:tcW w:w="0" w:type="auto"/>
          </w:tcPr>
          <w:p w14:paraId="16D7AAE9" w14:textId="79F7F3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C46B82" w14:textId="383321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930FD16" w14:textId="77777777" w:rsidTr="00430E6D">
        <w:tc>
          <w:tcPr>
            <w:tcW w:w="0" w:type="auto"/>
          </w:tcPr>
          <w:p w14:paraId="6AE12164" w14:textId="3769DF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Godeman</w:t>
            </w:r>
          </w:p>
        </w:tc>
        <w:tc>
          <w:tcPr>
            <w:tcW w:w="0" w:type="auto"/>
          </w:tcPr>
          <w:p w14:paraId="59CAEB71" w14:textId="739DE5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8B74077" w14:textId="0B7C8C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2ED1366" w14:textId="77777777" w:rsidTr="00430E6D">
        <w:tc>
          <w:tcPr>
            <w:tcW w:w="0" w:type="auto"/>
          </w:tcPr>
          <w:p w14:paraId="7779F8B4" w14:textId="5C0DD4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KUUSISTO, Jussi</w:t>
            </w:r>
          </w:p>
        </w:tc>
        <w:tc>
          <w:tcPr>
            <w:tcW w:w="0" w:type="auto"/>
          </w:tcPr>
          <w:p w14:paraId="1D47024F" w14:textId="198E84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48306059" w14:textId="0B867C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DC7E369" w14:textId="77777777" w:rsidTr="00430E6D">
        <w:tc>
          <w:tcPr>
            <w:tcW w:w="0" w:type="auto"/>
          </w:tcPr>
          <w:p w14:paraId="6FE466FD" w14:textId="386C14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KYBETT, Richard</w:t>
            </w:r>
          </w:p>
        </w:tc>
        <w:tc>
          <w:tcPr>
            <w:tcW w:w="0" w:type="auto"/>
          </w:tcPr>
          <w:p w14:paraId="284FE5AF" w14:textId="254EE4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C2B2219" w14:textId="5EAC80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CD6F95D" w14:textId="77777777" w:rsidTr="00430E6D">
        <w:tc>
          <w:tcPr>
            <w:tcW w:w="0" w:type="auto"/>
          </w:tcPr>
          <w:p w14:paraId="2FA11BAF" w14:textId="1E2932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LAHTEENSUO, Toni</w:t>
            </w:r>
          </w:p>
        </w:tc>
        <w:tc>
          <w:tcPr>
            <w:tcW w:w="0" w:type="auto"/>
          </w:tcPr>
          <w:p w14:paraId="52AFDAB2" w14:textId="2D8E26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3F65BB80" w14:textId="415D7D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CA8B5B0" w14:textId="77777777" w:rsidTr="00430E6D">
        <w:tc>
          <w:tcPr>
            <w:tcW w:w="0" w:type="auto"/>
          </w:tcPr>
          <w:p w14:paraId="330D8D78" w14:textId="3F4EEB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LARSSON, Magnus</w:t>
            </w:r>
          </w:p>
        </w:tc>
        <w:tc>
          <w:tcPr>
            <w:tcW w:w="0" w:type="auto"/>
          </w:tcPr>
          <w:p w14:paraId="29F8F6AF" w14:textId="51AD10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4F1C52FE" w14:textId="7758FC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43AFEDD" w14:textId="77777777" w:rsidTr="00430E6D">
        <w:tc>
          <w:tcPr>
            <w:tcW w:w="0" w:type="auto"/>
          </w:tcPr>
          <w:p w14:paraId="4F25162B" w14:textId="36501E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LEATHER, Paul</w:t>
            </w:r>
          </w:p>
        </w:tc>
        <w:tc>
          <w:tcPr>
            <w:tcW w:w="0" w:type="auto"/>
          </w:tcPr>
          <w:p w14:paraId="5CD05C6A" w14:textId="3AA39A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INFINEON TECHNOLOGIES</w:t>
            </w:r>
          </w:p>
        </w:tc>
        <w:tc>
          <w:tcPr>
            <w:tcW w:w="0" w:type="auto"/>
          </w:tcPr>
          <w:p w14:paraId="407644D2" w14:textId="3166BE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13D1AA" w14:textId="77777777" w:rsidTr="00430E6D">
        <w:tc>
          <w:tcPr>
            <w:tcW w:w="0" w:type="auto"/>
          </w:tcPr>
          <w:p w14:paraId="223B5793" w14:textId="595F59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Jae Seung</w:t>
            </w:r>
          </w:p>
        </w:tc>
        <w:tc>
          <w:tcPr>
            <w:tcW w:w="0" w:type="auto"/>
          </w:tcPr>
          <w:p w14:paraId="599B64DD" w14:textId="39FB34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3979508C" w14:textId="750DF7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05E45E7F" w14:textId="77777777" w:rsidTr="00430E6D">
        <w:tc>
          <w:tcPr>
            <w:tcW w:w="0" w:type="auto"/>
          </w:tcPr>
          <w:p w14:paraId="4E5E0483" w14:textId="2509DB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Junghoon</w:t>
            </w:r>
          </w:p>
        </w:tc>
        <w:tc>
          <w:tcPr>
            <w:tcW w:w="0" w:type="auto"/>
          </w:tcPr>
          <w:p w14:paraId="07DFF0A2" w14:textId="06497F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351F1E91" w14:textId="4CA994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7D00CEAD" w14:textId="77777777" w:rsidTr="00430E6D">
        <w:tc>
          <w:tcPr>
            <w:tcW w:w="0" w:type="auto"/>
          </w:tcPr>
          <w:p w14:paraId="149654FF" w14:textId="2305C7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Sang-wook</w:t>
            </w:r>
          </w:p>
        </w:tc>
        <w:tc>
          <w:tcPr>
            <w:tcW w:w="0" w:type="auto"/>
          </w:tcPr>
          <w:p w14:paraId="6647790D" w14:textId="2FCDB3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14:paraId="5EFBCD53" w14:textId="016819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2F5B2D1" w14:textId="77777777" w:rsidTr="00430E6D">
        <w:tc>
          <w:tcPr>
            <w:tcW w:w="0" w:type="auto"/>
          </w:tcPr>
          <w:p w14:paraId="543FB03E" w14:textId="26D9AC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Young-Taek</w:t>
            </w:r>
          </w:p>
        </w:tc>
        <w:tc>
          <w:tcPr>
            <w:tcW w:w="0" w:type="auto"/>
          </w:tcPr>
          <w:p w14:paraId="2A592D17" w14:textId="07B4F9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A239AC8" w14:textId="44D071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01A2BC3" w14:textId="77777777" w:rsidTr="00430E6D">
        <w:tc>
          <w:tcPr>
            <w:tcW w:w="0" w:type="auto"/>
          </w:tcPr>
          <w:p w14:paraId="46AB5941" w14:textId="270DA3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Youn-Tai</w:t>
            </w:r>
          </w:p>
        </w:tc>
        <w:tc>
          <w:tcPr>
            <w:tcW w:w="0" w:type="auto"/>
          </w:tcPr>
          <w:p w14:paraId="368BE45C" w14:textId="515829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0" w:type="auto"/>
          </w:tcPr>
          <w:p w14:paraId="2FC47DC8" w14:textId="3E3ED2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2283BA3" w14:textId="77777777" w:rsidTr="00430E6D">
        <w:tc>
          <w:tcPr>
            <w:tcW w:w="0" w:type="auto"/>
          </w:tcPr>
          <w:p w14:paraId="181765FA" w14:textId="3C84B5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LEHNE, Mark</w:t>
            </w:r>
          </w:p>
        </w:tc>
        <w:tc>
          <w:tcPr>
            <w:tcW w:w="0" w:type="auto"/>
          </w:tcPr>
          <w:p w14:paraId="54AFD5C0" w14:textId="4A268A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Finland Oy</w:t>
            </w:r>
          </w:p>
        </w:tc>
        <w:tc>
          <w:tcPr>
            <w:tcW w:w="0" w:type="auto"/>
          </w:tcPr>
          <w:p w14:paraId="78A80DD9" w14:textId="4394DD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3CFF3CE" w14:textId="77777777" w:rsidTr="00430E6D">
        <w:tc>
          <w:tcPr>
            <w:tcW w:w="0" w:type="auto"/>
          </w:tcPr>
          <w:p w14:paraId="61012DC2" w14:textId="6BC914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LEHTINEN, Vesa</w:t>
            </w:r>
          </w:p>
        </w:tc>
        <w:tc>
          <w:tcPr>
            <w:tcW w:w="0" w:type="auto"/>
          </w:tcPr>
          <w:p w14:paraId="0545537B" w14:textId="1C247D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FA04DA8" w14:textId="3EF202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AF0F050" w14:textId="77777777" w:rsidTr="00430E6D">
        <w:tc>
          <w:tcPr>
            <w:tcW w:w="0" w:type="auto"/>
          </w:tcPr>
          <w:p w14:paraId="5B9A3B14" w14:textId="684007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LEISSE, Volker</w:t>
            </w:r>
          </w:p>
        </w:tc>
        <w:tc>
          <w:tcPr>
            <w:tcW w:w="0" w:type="auto"/>
          </w:tcPr>
          <w:p w14:paraId="46D95238" w14:textId="7B6C9C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1A341406" w14:textId="10BED2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827D35B" w14:textId="77777777" w:rsidTr="00430E6D">
        <w:tc>
          <w:tcPr>
            <w:tcW w:w="0" w:type="auto"/>
          </w:tcPr>
          <w:p w14:paraId="65A4B63E" w14:textId="2AE439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LEO, Richie</w:t>
            </w:r>
          </w:p>
        </w:tc>
        <w:tc>
          <w:tcPr>
            <w:tcW w:w="0" w:type="auto"/>
          </w:tcPr>
          <w:p w14:paraId="7AF04641" w14:textId="10895A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6EC434BB" w14:textId="006332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23F1101" w14:textId="77777777" w:rsidTr="00430E6D">
        <w:tc>
          <w:tcPr>
            <w:tcW w:w="0" w:type="auto"/>
          </w:tcPr>
          <w:p w14:paraId="55FCC0E2" w14:textId="587C29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LEWIS, Joseph</w:t>
            </w:r>
          </w:p>
        </w:tc>
        <w:tc>
          <w:tcPr>
            <w:tcW w:w="0" w:type="auto"/>
          </w:tcPr>
          <w:p w14:paraId="5C808D7A" w14:textId="2E57DB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C06713" w14:textId="7B91FD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CE4BF5F" w14:textId="77777777" w:rsidTr="00430E6D">
        <w:tc>
          <w:tcPr>
            <w:tcW w:w="0" w:type="auto"/>
          </w:tcPr>
          <w:p w14:paraId="7628D4F4" w14:textId="2E8E6D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Bozhi</w:t>
            </w:r>
          </w:p>
        </w:tc>
        <w:tc>
          <w:tcPr>
            <w:tcW w:w="0" w:type="auto"/>
          </w:tcPr>
          <w:p w14:paraId="177E7F7E" w14:textId="291D57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6AEDB925" w14:textId="65A067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9E0073F" w14:textId="77777777" w:rsidTr="00430E6D">
        <w:tc>
          <w:tcPr>
            <w:tcW w:w="0" w:type="auto"/>
          </w:tcPr>
          <w:p w14:paraId="29C5EA8F" w14:textId="5282F6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HONG</w:t>
            </w:r>
          </w:p>
        </w:tc>
        <w:tc>
          <w:tcPr>
            <w:tcW w:w="0" w:type="auto"/>
          </w:tcPr>
          <w:p w14:paraId="28C43B8E" w14:textId="0524FA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0B2D74A1" w14:textId="76AAF4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32D8A44E" w14:textId="77777777" w:rsidTr="00430E6D">
        <w:tc>
          <w:tcPr>
            <w:tcW w:w="0" w:type="auto"/>
          </w:tcPr>
          <w:p w14:paraId="7018F3DE" w14:textId="3C241B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hua</w:t>
            </w:r>
          </w:p>
        </w:tc>
        <w:tc>
          <w:tcPr>
            <w:tcW w:w="0" w:type="auto"/>
          </w:tcPr>
          <w:p w14:paraId="08508DBA" w14:textId="505039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1559D8A3" w14:textId="30CA0E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C98DE00" w14:textId="77777777" w:rsidTr="00430E6D">
        <w:tc>
          <w:tcPr>
            <w:tcW w:w="0" w:type="auto"/>
          </w:tcPr>
          <w:p w14:paraId="00D10603" w14:textId="4F8980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Ke</w:t>
            </w:r>
          </w:p>
        </w:tc>
        <w:tc>
          <w:tcPr>
            <w:tcW w:w="0" w:type="auto"/>
          </w:tcPr>
          <w:p w14:paraId="6DE04667" w14:textId="6902CC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FF9C8CA" w14:textId="2B67E5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239CE15" w14:textId="77777777" w:rsidTr="00430E6D">
        <w:tc>
          <w:tcPr>
            <w:tcW w:w="0" w:type="auto"/>
          </w:tcPr>
          <w:p w14:paraId="581074B4" w14:textId="0EA3DA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Ming</w:t>
            </w:r>
          </w:p>
        </w:tc>
        <w:tc>
          <w:tcPr>
            <w:tcW w:w="0" w:type="auto"/>
          </w:tcPr>
          <w:p w14:paraId="0A5A09D1" w14:textId="3EF086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3B374409" w14:textId="2C5FFB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24648946" w14:textId="77777777" w:rsidTr="00430E6D">
        <w:tc>
          <w:tcPr>
            <w:tcW w:w="0" w:type="auto"/>
          </w:tcPr>
          <w:p w14:paraId="128E2A64" w14:textId="3FF2F6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Nan</w:t>
            </w:r>
          </w:p>
        </w:tc>
        <w:tc>
          <w:tcPr>
            <w:tcW w:w="0" w:type="auto"/>
          </w:tcPr>
          <w:p w14:paraId="72FCEC8E" w14:textId="66E795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C0C068F" w14:textId="5D6F37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F988AC2" w14:textId="77777777" w:rsidTr="00430E6D">
        <w:tc>
          <w:tcPr>
            <w:tcW w:w="0" w:type="auto"/>
          </w:tcPr>
          <w:p w14:paraId="4C878D23" w14:textId="4A1027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NING</w:t>
            </w:r>
          </w:p>
        </w:tc>
        <w:tc>
          <w:tcPr>
            <w:tcW w:w="0" w:type="auto"/>
          </w:tcPr>
          <w:p w14:paraId="073E58D3" w14:textId="68BC60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Meizu Technology</w:t>
            </w:r>
          </w:p>
        </w:tc>
        <w:tc>
          <w:tcPr>
            <w:tcW w:w="0" w:type="auto"/>
          </w:tcPr>
          <w:p w14:paraId="7DE259B6" w14:textId="1DC4CB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9A751A5" w14:textId="77777777" w:rsidTr="00430E6D">
        <w:tc>
          <w:tcPr>
            <w:tcW w:w="0" w:type="auto"/>
          </w:tcPr>
          <w:p w14:paraId="566AB457" w14:textId="62F3E7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Qiming</w:t>
            </w:r>
          </w:p>
        </w:tc>
        <w:tc>
          <w:tcPr>
            <w:tcW w:w="0" w:type="auto"/>
          </w:tcPr>
          <w:p w14:paraId="56955BD3" w14:textId="421755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3AF08EE9" w14:textId="1429E8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92014F9" w14:textId="77777777" w:rsidTr="00430E6D">
        <w:tc>
          <w:tcPr>
            <w:tcW w:w="0" w:type="auto"/>
          </w:tcPr>
          <w:p w14:paraId="3A5D28A7" w14:textId="4ED15F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Tricia</w:t>
            </w:r>
          </w:p>
        </w:tc>
        <w:tc>
          <w:tcPr>
            <w:tcW w:w="0" w:type="auto"/>
          </w:tcPr>
          <w:p w14:paraId="22ED6044" w14:textId="515664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0792E321" w14:textId="7A506D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74424F" w14:textId="77777777" w:rsidTr="00430E6D">
        <w:tc>
          <w:tcPr>
            <w:tcW w:w="0" w:type="auto"/>
          </w:tcPr>
          <w:p w14:paraId="0904F99F" w14:textId="032094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Yankun</w:t>
            </w:r>
          </w:p>
        </w:tc>
        <w:tc>
          <w:tcPr>
            <w:tcW w:w="0" w:type="auto"/>
          </w:tcPr>
          <w:p w14:paraId="1EE90994" w14:textId="13FF67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6D212ACF" w14:textId="482134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5DF08F" w14:textId="77777777" w:rsidTr="00430E6D">
        <w:tc>
          <w:tcPr>
            <w:tcW w:w="0" w:type="auto"/>
          </w:tcPr>
          <w:p w14:paraId="1371D17E" w14:textId="78E279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Yanwei</w:t>
            </w:r>
          </w:p>
        </w:tc>
        <w:tc>
          <w:tcPr>
            <w:tcW w:w="0" w:type="auto"/>
          </w:tcPr>
          <w:p w14:paraId="107E7D28" w14:textId="234B2F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5F942BB7" w14:textId="1677C4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FA90350" w14:textId="77777777" w:rsidTr="00430E6D">
        <w:tc>
          <w:tcPr>
            <w:tcW w:w="0" w:type="auto"/>
          </w:tcPr>
          <w:p w14:paraId="623874F7" w14:textId="21F0F9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LIM, Suhwan</w:t>
            </w:r>
          </w:p>
        </w:tc>
        <w:tc>
          <w:tcPr>
            <w:tcW w:w="0" w:type="auto"/>
          </w:tcPr>
          <w:p w14:paraId="2AEC1594" w14:textId="34A3F4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E048D2E" w14:textId="10E469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2140A2" w14:textId="77777777" w:rsidTr="00430E6D">
        <w:tc>
          <w:tcPr>
            <w:tcW w:w="0" w:type="auto"/>
          </w:tcPr>
          <w:p w14:paraId="6B4E0BE6" w14:textId="3FB960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Hsuanli</w:t>
            </w:r>
          </w:p>
        </w:tc>
        <w:tc>
          <w:tcPr>
            <w:tcW w:w="0" w:type="auto"/>
          </w:tcPr>
          <w:p w14:paraId="2C2B5A5C" w14:textId="45B978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(Wuhan) Inc.</w:t>
            </w:r>
          </w:p>
        </w:tc>
        <w:tc>
          <w:tcPr>
            <w:tcW w:w="0" w:type="auto"/>
          </w:tcPr>
          <w:p w14:paraId="1636532A" w14:textId="774651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B7B900A" w14:textId="77777777" w:rsidTr="00430E6D">
        <w:tc>
          <w:tcPr>
            <w:tcW w:w="0" w:type="auto"/>
          </w:tcPr>
          <w:p w14:paraId="31D59D01" w14:textId="0E51A4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hui</w:t>
            </w:r>
          </w:p>
        </w:tc>
        <w:tc>
          <w:tcPr>
            <w:tcW w:w="0" w:type="auto"/>
          </w:tcPr>
          <w:p w14:paraId="6AF5017B" w14:textId="6D2481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5446CEE2" w14:textId="2C770E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6F03B097" w14:textId="77777777" w:rsidTr="00430E6D">
        <w:tc>
          <w:tcPr>
            <w:tcW w:w="0" w:type="auto"/>
          </w:tcPr>
          <w:p w14:paraId="231CDAC4" w14:textId="7B9A94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Licheng</w:t>
            </w:r>
          </w:p>
        </w:tc>
        <w:tc>
          <w:tcPr>
            <w:tcW w:w="0" w:type="auto"/>
          </w:tcPr>
          <w:p w14:paraId="2501571D" w14:textId="744E57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F77B912" w14:textId="7C865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AB48D4" w14:textId="77777777" w:rsidTr="00430E6D">
        <w:tc>
          <w:tcPr>
            <w:tcW w:w="0" w:type="auto"/>
          </w:tcPr>
          <w:p w14:paraId="32B4C1DD" w14:textId="1615AE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LINDELL, Per</w:t>
            </w:r>
          </w:p>
        </w:tc>
        <w:tc>
          <w:tcPr>
            <w:tcW w:w="0" w:type="auto"/>
          </w:tcPr>
          <w:p w14:paraId="5B7E1280" w14:textId="58C5FB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Telecomunicazioni SpA</w:t>
            </w:r>
          </w:p>
        </w:tc>
        <w:tc>
          <w:tcPr>
            <w:tcW w:w="0" w:type="auto"/>
          </w:tcPr>
          <w:p w14:paraId="0E98A2D4" w14:textId="3E5DDD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E25E0BA" w14:textId="77777777" w:rsidTr="00430E6D">
        <w:tc>
          <w:tcPr>
            <w:tcW w:w="0" w:type="auto"/>
          </w:tcPr>
          <w:p w14:paraId="308CB0AA" w14:textId="2E2AFF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Bo</w:t>
            </w:r>
          </w:p>
        </w:tc>
        <w:tc>
          <w:tcPr>
            <w:tcW w:w="0" w:type="auto"/>
          </w:tcPr>
          <w:p w14:paraId="206229C0" w14:textId="429DCF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70E862DE" w14:textId="3B26BA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EC0F1D0" w14:textId="77777777" w:rsidTr="00430E6D">
        <w:tc>
          <w:tcPr>
            <w:tcW w:w="0" w:type="auto"/>
          </w:tcPr>
          <w:p w14:paraId="2E589E84" w14:textId="3B0976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Liehai</w:t>
            </w:r>
          </w:p>
        </w:tc>
        <w:tc>
          <w:tcPr>
            <w:tcW w:w="0" w:type="auto"/>
          </w:tcPr>
          <w:p w14:paraId="18C60C37" w14:textId="751506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00CF60CB" w14:textId="42AEE7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2BCBC5" w14:textId="77777777" w:rsidTr="00430E6D">
        <w:tc>
          <w:tcPr>
            <w:tcW w:w="0" w:type="auto"/>
          </w:tcPr>
          <w:p w14:paraId="66127D4C" w14:textId="75352D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Qifei</w:t>
            </w:r>
          </w:p>
        </w:tc>
        <w:tc>
          <w:tcPr>
            <w:tcW w:w="0" w:type="auto"/>
          </w:tcPr>
          <w:p w14:paraId="6E5DC7B7" w14:textId="1423D3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1EC3A208" w14:textId="3D6A2C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1EEBEE3" w14:textId="77777777" w:rsidTr="00430E6D">
        <w:tc>
          <w:tcPr>
            <w:tcW w:w="0" w:type="auto"/>
          </w:tcPr>
          <w:p w14:paraId="12D4B721" w14:textId="6F1DF5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Ye</w:t>
            </w:r>
          </w:p>
        </w:tc>
        <w:tc>
          <w:tcPr>
            <w:tcW w:w="0" w:type="auto"/>
          </w:tcPr>
          <w:p w14:paraId="0582263D" w14:textId="6B6738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D019CF1" w14:textId="71DF3A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3802D7" w14:textId="77777777" w:rsidTr="00430E6D">
        <w:tc>
          <w:tcPr>
            <w:tcW w:w="0" w:type="auto"/>
          </w:tcPr>
          <w:p w14:paraId="5F2BAC10" w14:textId="28D1C1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Yifan</w:t>
            </w:r>
          </w:p>
        </w:tc>
        <w:tc>
          <w:tcPr>
            <w:tcW w:w="0" w:type="auto"/>
          </w:tcPr>
          <w:p w14:paraId="2974DA99" w14:textId="11FD3D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02F2F1EF" w14:textId="3B2ABB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B77F42B" w14:textId="77777777" w:rsidTr="00430E6D">
        <w:tc>
          <w:tcPr>
            <w:tcW w:w="0" w:type="auto"/>
          </w:tcPr>
          <w:p w14:paraId="643139D7" w14:textId="33DEE2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LO, Anthony</w:t>
            </w:r>
          </w:p>
        </w:tc>
        <w:tc>
          <w:tcPr>
            <w:tcW w:w="0" w:type="auto"/>
          </w:tcPr>
          <w:p w14:paraId="4F84CE49" w14:textId="08988A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34EAB6EA" w14:textId="5F0377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C0F125" w14:textId="77777777" w:rsidTr="00430E6D">
        <w:tc>
          <w:tcPr>
            <w:tcW w:w="0" w:type="auto"/>
          </w:tcPr>
          <w:p w14:paraId="361D6F6E" w14:textId="2DEFFA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LODIGIANI, Luca</w:t>
            </w:r>
          </w:p>
        </w:tc>
        <w:tc>
          <w:tcPr>
            <w:tcW w:w="0" w:type="auto"/>
          </w:tcPr>
          <w:p w14:paraId="2248ACB3" w14:textId="6A5C58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59160B6B" w14:textId="73B25D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8C782A8" w14:textId="77777777" w:rsidTr="00430E6D">
        <w:tc>
          <w:tcPr>
            <w:tcW w:w="0" w:type="auto"/>
          </w:tcPr>
          <w:p w14:paraId="464D6B63" w14:textId="58EC44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Sylvia</w:t>
            </w:r>
          </w:p>
        </w:tc>
        <w:tc>
          <w:tcPr>
            <w:tcW w:w="0" w:type="auto"/>
          </w:tcPr>
          <w:p w14:paraId="231D8271" w14:textId="7AFFF6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u-blox AG</w:t>
            </w:r>
          </w:p>
        </w:tc>
        <w:tc>
          <w:tcPr>
            <w:tcW w:w="0" w:type="auto"/>
          </w:tcPr>
          <w:p w14:paraId="3E21FBD9" w14:textId="48B352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CAF4EA3" w14:textId="77777777" w:rsidTr="00430E6D">
        <w:tc>
          <w:tcPr>
            <w:tcW w:w="0" w:type="auto"/>
          </w:tcPr>
          <w:p w14:paraId="6252E505" w14:textId="0C688C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Jinwen</w:t>
            </w:r>
          </w:p>
        </w:tc>
        <w:tc>
          <w:tcPr>
            <w:tcW w:w="0" w:type="auto"/>
          </w:tcPr>
          <w:p w14:paraId="2128E0B0" w14:textId="21E2B0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Switzerland AG</w:t>
            </w:r>
          </w:p>
        </w:tc>
        <w:tc>
          <w:tcPr>
            <w:tcW w:w="0" w:type="auto"/>
          </w:tcPr>
          <w:p w14:paraId="38407AAF" w14:textId="1093C9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DCDCF73" w14:textId="77777777" w:rsidTr="00430E6D">
        <w:tc>
          <w:tcPr>
            <w:tcW w:w="0" w:type="auto"/>
          </w:tcPr>
          <w:p w14:paraId="6101DC7A" w14:textId="2B9C29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Jun</w:t>
            </w:r>
          </w:p>
        </w:tc>
        <w:tc>
          <w:tcPr>
            <w:tcW w:w="0" w:type="auto"/>
          </w:tcPr>
          <w:p w14:paraId="1F74198D" w14:textId="20E63D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4404F8E9" w14:textId="3BC8E6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8A8A8B8" w14:textId="77777777" w:rsidTr="00430E6D">
        <w:tc>
          <w:tcPr>
            <w:tcW w:w="0" w:type="auto"/>
          </w:tcPr>
          <w:p w14:paraId="1835FF09" w14:textId="095D87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Zhifeng</w:t>
            </w:r>
          </w:p>
        </w:tc>
        <w:tc>
          <w:tcPr>
            <w:tcW w:w="0" w:type="auto"/>
          </w:tcPr>
          <w:p w14:paraId="6A85BD88" w14:textId="64296E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Jetflow</w:t>
            </w:r>
          </w:p>
        </w:tc>
        <w:tc>
          <w:tcPr>
            <w:tcW w:w="0" w:type="auto"/>
          </w:tcPr>
          <w:p w14:paraId="27C4EC44" w14:textId="248203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8931E31" w14:textId="77777777" w:rsidTr="00430E6D">
        <w:tc>
          <w:tcPr>
            <w:tcW w:w="0" w:type="auto"/>
          </w:tcPr>
          <w:p w14:paraId="3B2E846A" w14:textId="0EF9F1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MACDONALD, Graham</w:t>
            </w:r>
          </w:p>
        </w:tc>
        <w:tc>
          <w:tcPr>
            <w:tcW w:w="0" w:type="auto"/>
          </w:tcPr>
          <w:p w14:paraId="029AA676" w14:textId="25B553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01F0A914" w14:textId="3862D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FAA5FCA" w14:textId="77777777" w:rsidTr="00430E6D">
        <w:tc>
          <w:tcPr>
            <w:tcW w:w="0" w:type="auto"/>
          </w:tcPr>
          <w:p w14:paraId="1C7D4CEC" w14:textId="5629A5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MAJMUNDAR, Milap</w:t>
            </w:r>
          </w:p>
        </w:tc>
        <w:tc>
          <w:tcPr>
            <w:tcW w:w="0" w:type="auto"/>
          </w:tcPr>
          <w:p w14:paraId="0DFCB049" w14:textId="16D0EF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32039CFD" w14:textId="6890AF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DE55247" w14:textId="77777777" w:rsidTr="00430E6D">
        <w:tc>
          <w:tcPr>
            <w:tcW w:w="0" w:type="auto"/>
          </w:tcPr>
          <w:p w14:paraId="275CB789" w14:textId="719251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MALEKAFZALIARDAKANI, Reihaneh</w:t>
            </w:r>
          </w:p>
        </w:tc>
        <w:tc>
          <w:tcPr>
            <w:tcW w:w="0" w:type="auto"/>
          </w:tcPr>
          <w:p w14:paraId="2AF9D93D" w14:textId="154E52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4E0FC42A" w14:textId="78BDFE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7636D9A" w14:textId="77777777" w:rsidTr="00430E6D">
        <w:tc>
          <w:tcPr>
            <w:tcW w:w="0" w:type="auto"/>
          </w:tcPr>
          <w:p w14:paraId="4CFB3E1F" w14:textId="0C7051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MALJEVIC, Ivo</w:t>
            </w:r>
          </w:p>
        </w:tc>
        <w:tc>
          <w:tcPr>
            <w:tcW w:w="0" w:type="auto"/>
          </w:tcPr>
          <w:p w14:paraId="5D8B1B81" w14:textId="4BFC7A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3CAB0173" w14:textId="2FEAEB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5DF661E" w14:textId="77777777" w:rsidTr="00430E6D">
        <w:tc>
          <w:tcPr>
            <w:tcW w:w="0" w:type="auto"/>
          </w:tcPr>
          <w:p w14:paraId="1D5D1485" w14:textId="165D86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MARTINEZ, Luis</w:t>
            </w:r>
          </w:p>
        </w:tc>
        <w:tc>
          <w:tcPr>
            <w:tcW w:w="0" w:type="auto"/>
          </w:tcPr>
          <w:p w14:paraId="16E9056A" w14:textId="1CEF9C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048177D9" w14:textId="2F4BD0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D122DC0" w14:textId="77777777" w:rsidTr="00430E6D">
        <w:tc>
          <w:tcPr>
            <w:tcW w:w="0" w:type="auto"/>
          </w:tcPr>
          <w:p w14:paraId="3E5FA73C" w14:textId="3D721B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MARTTILA, Jaakko</w:t>
            </w:r>
          </w:p>
        </w:tc>
        <w:tc>
          <w:tcPr>
            <w:tcW w:w="0" w:type="auto"/>
          </w:tcPr>
          <w:p w14:paraId="769F74FF" w14:textId="5DA46D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5E58506C" w14:textId="0813C8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4F22A22" w14:textId="77777777" w:rsidTr="00430E6D">
        <w:tc>
          <w:tcPr>
            <w:tcW w:w="0" w:type="auto"/>
          </w:tcPr>
          <w:p w14:paraId="445C0D8E" w14:textId="194739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MARUMO, Ryo</w:t>
            </w:r>
          </w:p>
        </w:tc>
        <w:tc>
          <w:tcPr>
            <w:tcW w:w="0" w:type="auto"/>
          </w:tcPr>
          <w:p w14:paraId="1A80D1E3" w14:textId="5C8483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5B00B37A" w14:textId="62BB24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4206A0" w14:textId="77777777" w:rsidTr="00430E6D">
        <w:tc>
          <w:tcPr>
            <w:tcW w:w="0" w:type="auto"/>
          </w:tcPr>
          <w:p w14:paraId="31CCFCC5" w14:textId="7C04F2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MASAL, Abhijeet</w:t>
            </w:r>
          </w:p>
        </w:tc>
        <w:tc>
          <w:tcPr>
            <w:tcW w:w="0" w:type="auto"/>
          </w:tcPr>
          <w:p w14:paraId="2009EAA9" w14:textId="64DBEC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377C07BF" w14:textId="641CA7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45EB4BA3" w14:textId="77777777" w:rsidTr="00430E6D">
        <w:tc>
          <w:tcPr>
            <w:tcW w:w="0" w:type="auto"/>
          </w:tcPr>
          <w:p w14:paraId="2A3EE113" w14:textId="6EC17D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MCCARTHY, Christine</w:t>
            </w:r>
          </w:p>
        </w:tc>
        <w:tc>
          <w:tcPr>
            <w:tcW w:w="0" w:type="auto"/>
          </w:tcPr>
          <w:p w14:paraId="494D596A" w14:textId="100746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6C043C" w14:textId="02360D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EAAFD0D" w14:textId="77777777" w:rsidTr="00430E6D">
        <w:tc>
          <w:tcPr>
            <w:tcW w:w="0" w:type="auto"/>
          </w:tcPr>
          <w:p w14:paraId="2927FE72" w14:textId="50BA8C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MCMENAMY, Jasmina</w:t>
            </w:r>
          </w:p>
        </w:tc>
        <w:tc>
          <w:tcPr>
            <w:tcW w:w="0" w:type="auto"/>
          </w:tcPr>
          <w:p w14:paraId="7E591D46" w14:textId="1FB58D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3BC4F9AC" w14:textId="1300FC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7582CE4" w14:textId="77777777" w:rsidTr="00430E6D">
        <w:tc>
          <w:tcPr>
            <w:tcW w:w="0" w:type="auto"/>
          </w:tcPr>
          <w:p w14:paraId="4E36AF21" w14:textId="7CBEF6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MENDIVIL, Edwin</w:t>
            </w:r>
          </w:p>
        </w:tc>
        <w:tc>
          <w:tcPr>
            <w:tcW w:w="0" w:type="auto"/>
          </w:tcPr>
          <w:p w14:paraId="22E95F21" w14:textId="450843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ETS-Lindgren Europe</w:t>
            </w:r>
          </w:p>
        </w:tc>
        <w:tc>
          <w:tcPr>
            <w:tcW w:w="0" w:type="auto"/>
          </w:tcPr>
          <w:p w14:paraId="6DF33C2B" w14:textId="6903E4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553288A" w14:textId="77777777" w:rsidTr="00430E6D">
        <w:tc>
          <w:tcPr>
            <w:tcW w:w="0" w:type="auto"/>
          </w:tcPr>
          <w:p w14:paraId="3AFF7440" w14:textId="72472B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MIGALDI, Scott</w:t>
            </w:r>
          </w:p>
        </w:tc>
        <w:tc>
          <w:tcPr>
            <w:tcW w:w="0" w:type="auto"/>
          </w:tcPr>
          <w:p w14:paraId="751B7CBC" w14:textId="2F4A46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A8D2F0F" w14:textId="4F7D3E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3C2FDCE" w14:textId="77777777" w:rsidTr="00430E6D">
        <w:tc>
          <w:tcPr>
            <w:tcW w:w="0" w:type="auto"/>
          </w:tcPr>
          <w:p w14:paraId="60FEB6B0" w14:textId="0A8F9B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MITTAL, Ajay Kumar</w:t>
            </w:r>
          </w:p>
        </w:tc>
        <w:tc>
          <w:tcPr>
            <w:tcW w:w="0" w:type="auto"/>
          </w:tcPr>
          <w:p w14:paraId="26B36FFB" w14:textId="425FC5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4CDBB531" w14:textId="6F22C7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(TSDSI)</w:t>
            </w:r>
          </w:p>
        </w:tc>
      </w:tr>
      <w:tr w:rsidR="00430E6D" w14:paraId="2073B3E9" w14:textId="77777777" w:rsidTr="00430E6D">
        <w:tc>
          <w:tcPr>
            <w:tcW w:w="0" w:type="auto"/>
          </w:tcPr>
          <w:p w14:paraId="37EE5667" w14:textId="11C9B5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MIYAKE, Takao</w:t>
            </w:r>
          </w:p>
        </w:tc>
        <w:tc>
          <w:tcPr>
            <w:tcW w:w="0" w:type="auto"/>
          </w:tcPr>
          <w:p w14:paraId="4D757D84" w14:textId="0245EB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F5D1176" w14:textId="4F6CAB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C23EF18" w14:textId="77777777" w:rsidTr="00430E6D">
        <w:tc>
          <w:tcPr>
            <w:tcW w:w="0" w:type="auto"/>
          </w:tcPr>
          <w:p w14:paraId="44F9B688" w14:textId="699855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MORADI, Hussein</w:t>
            </w:r>
          </w:p>
        </w:tc>
        <w:tc>
          <w:tcPr>
            <w:tcW w:w="0" w:type="auto"/>
          </w:tcPr>
          <w:p w14:paraId="3ADC666F" w14:textId="141595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Idaho National Laboratory</w:t>
            </w:r>
          </w:p>
        </w:tc>
        <w:tc>
          <w:tcPr>
            <w:tcW w:w="0" w:type="auto"/>
          </w:tcPr>
          <w:p w14:paraId="345280CC" w14:textId="1B04D7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F57A4F6" w14:textId="77777777" w:rsidTr="00430E6D">
        <w:tc>
          <w:tcPr>
            <w:tcW w:w="0" w:type="auto"/>
          </w:tcPr>
          <w:p w14:paraId="33C4E430" w14:textId="606075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Axel</w:t>
            </w:r>
          </w:p>
        </w:tc>
        <w:tc>
          <w:tcPr>
            <w:tcW w:w="0" w:type="auto"/>
          </w:tcPr>
          <w:p w14:paraId="2372C3A1" w14:textId="6F7BB9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04C7C831" w14:textId="788B3D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18D78CD" w14:textId="77777777" w:rsidTr="00430E6D">
        <w:tc>
          <w:tcPr>
            <w:tcW w:w="0" w:type="auto"/>
          </w:tcPr>
          <w:p w14:paraId="1B88141F" w14:textId="4B600C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William</w:t>
            </w:r>
          </w:p>
        </w:tc>
        <w:tc>
          <w:tcPr>
            <w:tcW w:w="0" w:type="auto"/>
          </w:tcPr>
          <w:p w14:paraId="4E78B7C9" w14:textId="3ECC04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082F81A6" w14:textId="33CA35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CD7C019" w14:textId="77777777" w:rsidTr="00430E6D">
        <w:tc>
          <w:tcPr>
            <w:tcW w:w="0" w:type="auto"/>
          </w:tcPr>
          <w:p w14:paraId="0BE84C89" w14:textId="3BF14F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NAHLER, Achim</w:t>
            </w:r>
          </w:p>
        </w:tc>
        <w:tc>
          <w:tcPr>
            <w:tcW w:w="0" w:type="auto"/>
          </w:tcPr>
          <w:p w14:paraId="69CCC855" w14:textId="3388B7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Instruments Corp.</w:t>
            </w:r>
          </w:p>
        </w:tc>
        <w:tc>
          <w:tcPr>
            <w:tcW w:w="0" w:type="auto"/>
          </w:tcPr>
          <w:p w14:paraId="702E574B" w14:textId="1EF24F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06FD4F5" w14:textId="77777777" w:rsidTr="00430E6D">
        <w:tc>
          <w:tcPr>
            <w:tcW w:w="0" w:type="auto"/>
          </w:tcPr>
          <w:p w14:paraId="43336424" w14:textId="0D49AB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NAKATOGAWA, Tsuyoshi</w:t>
            </w:r>
          </w:p>
        </w:tc>
        <w:tc>
          <w:tcPr>
            <w:tcW w:w="0" w:type="auto"/>
          </w:tcPr>
          <w:p w14:paraId="25958A4D" w14:textId="5E32CD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74E781EA" w14:textId="5E1331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5C26898" w14:textId="77777777" w:rsidTr="00430E6D">
        <w:tc>
          <w:tcPr>
            <w:tcW w:w="0" w:type="auto"/>
          </w:tcPr>
          <w:p w14:paraId="4D8E81F7" w14:textId="6E3375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NANGIA, Vijay</w:t>
            </w:r>
          </w:p>
        </w:tc>
        <w:tc>
          <w:tcPr>
            <w:tcW w:w="0" w:type="auto"/>
          </w:tcPr>
          <w:p w14:paraId="6F1CBCAA" w14:textId="473DC0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UK Ltd.</w:t>
            </w:r>
          </w:p>
        </w:tc>
        <w:tc>
          <w:tcPr>
            <w:tcW w:w="0" w:type="auto"/>
          </w:tcPr>
          <w:p w14:paraId="3C7EC117" w14:textId="26FBD8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85FCB37" w14:textId="77777777" w:rsidTr="00430E6D">
        <w:tc>
          <w:tcPr>
            <w:tcW w:w="0" w:type="auto"/>
          </w:tcPr>
          <w:p w14:paraId="7A7CAC7D" w14:textId="3E03F8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NANJUNDA SWAMY, Satish</w:t>
            </w:r>
          </w:p>
        </w:tc>
        <w:tc>
          <w:tcPr>
            <w:tcW w:w="0" w:type="auto"/>
          </w:tcPr>
          <w:p w14:paraId="1BF23165" w14:textId="396E0D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355DBE71" w14:textId="4DFF0C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57F2D252" w14:textId="77777777" w:rsidTr="00430E6D">
        <w:tc>
          <w:tcPr>
            <w:tcW w:w="0" w:type="auto"/>
          </w:tcPr>
          <w:p w14:paraId="12A468E2" w14:textId="197B84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NATHOO, Rahim</w:t>
            </w:r>
          </w:p>
        </w:tc>
        <w:tc>
          <w:tcPr>
            <w:tcW w:w="0" w:type="auto"/>
          </w:tcPr>
          <w:p w14:paraId="4858512F" w14:textId="32A4A3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7F2F62EB" w14:textId="7110B7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D1B957B" w14:textId="77777777" w:rsidTr="00430E6D">
        <w:tc>
          <w:tcPr>
            <w:tcW w:w="0" w:type="auto"/>
          </w:tcPr>
          <w:p w14:paraId="1A4610A2" w14:textId="16425D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NEBESNY, Pavlo (Paul)</w:t>
            </w:r>
          </w:p>
        </w:tc>
        <w:tc>
          <w:tcPr>
            <w:tcW w:w="0" w:type="auto"/>
          </w:tcPr>
          <w:p w14:paraId="0CF8E12F" w14:textId="0AF9E0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42E382BE" w14:textId="2F32AB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EED430" w14:textId="77777777" w:rsidTr="00430E6D">
        <w:tc>
          <w:tcPr>
            <w:tcW w:w="0" w:type="auto"/>
          </w:tcPr>
          <w:p w14:paraId="19359CB2" w14:textId="0E4F0D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Man Hung</w:t>
            </w:r>
          </w:p>
        </w:tc>
        <w:tc>
          <w:tcPr>
            <w:tcW w:w="0" w:type="auto"/>
          </w:tcPr>
          <w:p w14:paraId="38C90E2A" w14:textId="09D06B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</w:tcPr>
          <w:p w14:paraId="14312F43" w14:textId="1BA7B0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93262BA" w14:textId="77777777" w:rsidTr="00430E6D">
        <w:tc>
          <w:tcPr>
            <w:tcW w:w="0" w:type="auto"/>
          </w:tcPr>
          <w:p w14:paraId="34393317" w14:textId="0D0250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NGUYEN, Serge</w:t>
            </w:r>
          </w:p>
        </w:tc>
        <w:tc>
          <w:tcPr>
            <w:tcW w:w="0" w:type="auto"/>
          </w:tcPr>
          <w:p w14:paraId="1169D4D9" w14:textId="2CC55A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41733FE" w14:textId="2A32F2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1F5747E" w14:textId="77777777" w:rsidTr="00430E6D">
        <w:tc>
          <w:tcPr>
            <w:tcW w:w="0" w:type="auto"/>
          </w:tcPr>
          <w:p w14:paraId="33BF765E" w14:textId="3082E3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532CBA21" w14:textId="286A54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75ED76DA" w14:textId="123732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15E76F6" w14:textId="77777777" w:rsidTr="00430E6D">
        <w:tc>
          <w:tcPr>
            <w:tcW w:w="0" w:type="auto"/>
          </w:tcPr>
          <w:p w14:paraId="73657739" w14:textId="100681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NIELSEN, Sari</w:t>
            </w:r>
          </w:p>
        </w:tc>
        <w:tc>
          <w:tcPr>
            <w:tcW w:w="0" w:type="auto"/>
          </w:tcPr>
          <w:p w14:paraId="169BCBFB" w14:textId="64AB85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71ED22D7" w14:textId="232F48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CB7FBF3" w14:textId="77777777" w:rsidTr="00430E6D">
        <w:tc>
          <w:tcPr>
            <w:tcW w:w="0" w:type="auto"/>
          </w:tcPr>
          <w:p w14:paraId="55288243" w14:textId="594966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NIGAM, Gaurav</w:t>
            </w:r>
          </w:p>
        </w:tc>
        <w:tc>
          <w:tcPr>
            <w:tcW w:w="0" w:type="auto"/>
          </w:tcPr>
          <w:p w14:paraId="0E1A25C0" w14:textId="70006C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26EF53" w14:textId="5B5013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41CB577" w14:textId="77777777" w:rsidTr="00430E6D">
        <w:tc>
          <w:tcPr>
            <w:tcW w:w="0" w:type="auto"/>
          </w:tcPr>
          <w:p w14:paraId="68485D5B" w14:textId="7C6A56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NIU, Huaning</w:t>
            </w:r>
          </w:p>
        </w:tc>
        <w:tc>
          <w:tcPr>
            <w:tcW w:w="0" w:type="auto"/>
          </w:tcPr>
          <w:p w14:paraId="3B324AB2" w14:textId="1674C1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Hungary Kft.</w:t>
            </w:r>
          </w:p>
        </w:tc>
        <w:tc>
          <w:tcPr>
            <w:tcW w:w="0" w:type="auto"/>
          </w:tcPr>
          <w:p w14:paraId="136851F4" w14:textId="18204D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109416C" w14:textId="77777777" w:rsidTr="00430E6D">
        <w:tc>
          <w:tcPr>
            <w:tcW w:w="0" w:type="auto"/>
          </w:tcPr>
          <w:p w14:paraId="1020FBC7" w14:textId="4B1F98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NOEL, Laurent</w:t>
            </w:r>
          </w:p>
        </w:tc>
        <w:tc>
          <w:tcPr>
            <w:tcW w:w="0" w:type="auto"/>
          </w:tcPr>
          <w:p w14:paraId="5C67CB78" w14:textId="16390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4F5B40E" w14:textId="260E2C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C222047" w14:textId="77777777" w:rsidTr="00430E6D">
        <w:tc>
          <w:tcPr>
            <w:tcW w:w="0" w:type="auto"/>
          </w:tcPr>
          <w:p w14:paraId="067494EC" w14:textId="743D40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NOGAMI, Toshizo</w:t>
            </w:r>
          </w:p>
        </w:tc>
        <w:tc>
          <w:tcPr>
            <w:tcW w:w="0" w:type="auto"/>
          </w:tcPr>
          <w:p w14:paraId="4181C780" w14:textId="6CE22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 Corporation</w:t>
            </w:r>
          </w:p>
        </w:tc>
        <w:tc>
          <w:tcPr>
            <w:tcW w:w="0" w:type="auto"/>
          </w:tcPr>
          <w:p w14:paraId="2ACF41F5" w14:textId="3ABF0C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F9F8531" w14:textId="77777777" w:rsidTr="00430E6D">
        <w:tc>
          <w:tcPr>
            <w:tcW w:w="0" w:type="auto"/>
          </w:tcPr>
          <w:p w14:paraId="0921BF86" w14:textId="55C59C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NOVLAN, Thomas</w:t>
            </w:r>
          </w:p>
        </w:tc>
        <w:tc>
          <w:tcPr>
            <w:tcW w:w="0" w:type="auto"/>
          </w:tcPr>
          <w:p w14:paraId="6EBD3A4A" w14:textId="190E72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C721514" w14:textId="5A585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8E42818" w14:textId="77777777" w:rsidTr="00430E6D">
        <w:tc>
          <w:tcPr>
            <w:tcW w:w="0" w:type="auto"/>
          </w:tcPr>
          <w:p w14:paraId="41BE824D" w14:textId="23E2F2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OGUMA, Yuta</w:t>
            </w:r>
          </w:p>
        </w:tc>
        <w:tc>
          <w:tcPr>
            <w:tcW w:w="0" w:type="auto"/>
          </w:tcPr>
          <w:p w14:paraId="44999E90" w14:textId="54853F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464C4F1" w14:textId="16D66B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49F5B695" w14:textId="77777777" w:rsidTr="00430E6D">
        <w:tc>
          <w:tcPr>
            <w:tcW w:w="0" w:type="auto"/>
          </w:tcPr>
          <w:p w14:paraId="3D59DFFE" w14:textId="726A4A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ChoongKeun</w:t>
            </w:r>
          </w:p>
        </w:tc>
        <w:tc>
          <w:tcPr>
            <w:tcW w:w="0" w:type="auto"/>
          </w:tcPr>
          <w:p w14:paraId="3BF2EF36" w14:textId="72C8FC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71CFBF95" w14:textId="238E80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430E6D" w14:paraId="23D83E45" w14:textId="77777777" w:rsidTr="00430E6D">
        <w:tc>
          <w:tcPr>
            <w:tcW w:w="0" w:type="auto"/>
          </w:tcPr>
          <w:p w14:paraId="15EFC182" w14:textId="39D9AA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Kyoungseok</w:t>
            </w:r>
          </w:p>
        </w:tc>
        <w:tc>
          <w:tcPr>
            <w:tcW w:w="0" w:type="auto"/>
          </w:tcPr>
          <w:p w14:paraId="29DF5332" w14:textId="6E6D89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77877D20" w14:textId="7B3DC7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430E6D" w14:paraId="66F2D019" w14:textId="77777777" w:rsidTr="00430E6D">
        <w:tc>
          <w:tcPr>
            <w:tcW w:w="0" w:type="auto"/>
          </w:tcPr>
          <w:p w14:paraId="3F58855B" w14:textId="0C263E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OHIRA, Hidefumi</w:t>
            </w:r>
          </w:p>
        </w:tc>
        <w:tc>
          <w:tcPr>
            <w:tcW w:w="0" w:type="auto"/>
          </w:tcPr>
          <w:p w14:paraId="4200CCC6" w14:textId="322752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3BCA42B" w14:textId="29A58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44FADFA" w14:textId="77777777" w:rsidTr="00430E6D">
        <w:tc>
          <w:tcPr>
            <w:tcW w:w="0" w:type="auto"/>
          </w:tcPr>
          <w:p w14:paraId="444472D9" w14:textId="3FD223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OLESEN, Robert</w:t>
            </w:r>
          </w:p>
        </w:tc>
        <w:tc>
          <w:tcPr>
            <w:tcW w:w="0" w:type="auto"/>
          </w:tcPr>
          <w:p w14:paraId="10F6D915" w14:textId="7BA394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68F2C3D5" w14:textId="4D9548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4BDFC9F" w14:textId="77777777" w:rsidTr="00430E6D">
        <w:tc>
          <w:tcPr>
            <w:tcW w:w="0" w:type="auto"/>
          </w:tcPr>
          <w:p w14:paraId="1A7CAD0E" w14:textId="07911B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ONOZAWA, Hisashi</w:t>
            </w:r>
          </w:p>
        </w:tc>
        <w:tc>
          <w:tcPr>
            <w:tcW w:w="0" w:type="auto"/>
          </w:tcPr>
          <w:p w14:paraId="3C07B8F8" w14:textId="64E94D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0F4FD57E" w14:textId="655BAC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FF13904" w14:textId="77777777" w:rsidTr="00430E6D">
        <w:tc>
          <w:tcPr>
            <w:tcW w:w="0" w:type="auto"/>
          </w:tcPr>
          <w:p w14:paraId="28B78B45" w14:textId="042519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OUCHI, Mikihiro</w:t>
            </w:r>
          </w:p>
        </w:tc>
        <w:tc>
          <w:tcPr>
            <w:tcW w:w="0" w:type="auto"/>
          </w:tcPr>
          <w:p w14:paraId="2466AF3C" w14:textId="1E48B0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125D4A1F" w14:textId="65B2D4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D896A9E" w14:textId="77777777" w:rsidTr="00430E6D">
        <w:tc>
          <w:tcPr>
            <w:tcW w:w="0" w:type="auto"/>
          </w:tcPr>
          <w:p w14:paraId="4EF1C8D4" w14:textId="4BCC28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OZAN, Waseem</w:t>
            </w:r>
          </w:p>
        </w:tc>
        <w:tc>
          <w:tcPr>
            <w:tcW w:w="0" w:type="auto"/>
          </w:tcPr>
          <w:p w14:paraId="2CB247AE" w14:textId="722B85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74AFCF" w14:textId="0AB22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1F382E" w14:textId="77777777" w:rsidTr="00430E6D">
        <w:tc>
          <w:tcPr>
            <w:tcW w:w="0" w:type="auto"/>
          </w:tcPr>
          <w:p w14:paraId="275C61E5" w14:textId="18BAE6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PACKER, Clive</w:t>
            </w:r>
          </w:p>
        </w:tc>
        <w:tc>
          <w:tcPr>
            <w:tcW w:w="0" w:type="auto"/>
          </w:tcPr>
          <w:p w14:paraId="1E245168" w14:textId="552D43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253B3A2" w14:textId="4489A0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CF967F" w14:textId="77777777" w:rsidTr="00430E6D">
        <w:tc>
          <w:tcPr>
            <w:tcW w:w="0" w:type="auto"/>
          </w:tcPr>
          <w:p w14:paraId="77CE4908" w14:textId="7CCD8A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PAN, Heng</w:t>
            </w:r>
          </w:p>
        </w:tc>
        <w:tc>
          <w:tcPr>
            <w:tcW w:w="0" w:type="auto"/>
          </w:tcPr>
          <w:p w14:paraId="3FD4A514" w14:textId="744882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5BCDBCC4" w14:textId="1CB44C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42CFA2A8" w14:textId="77777777" w:rsidTr="00430E6D">
        <w:tc>
          <w:tcPr>
            <w:tcW w:w="0" w:type="auto"/>
          </w:tcPr>
          <w:p w14:paraId="371C49DF" w14:textId="329FD1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PANAITOPOL, Dorin</w:t>
            </w:r>
          </w:p>
        </w:tc>
        <w:tc>
          <w:tcPr>
            <w:tcW w:w="0" w:type="auto"/>
          </w:tcPr>
          <w:p w14:paraId="534AB9AA" w14:textId="3826F7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4C19DCC" w14:textId="49FEE1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13ACDCD" w14:textId="77777777" w:rsidTr="00430E6D">
        <w:tc>
          <w:tcPr>
            <w:tcW w:w="0" w:type="auto"/>
          </w:tcPr>
          <w:p w14:paraId="14FA8D97" w14:textId="27F60F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CH</w:t>
            </w:r>
          </w:p>
        </w:tc>
        <w:tc>
          <w:tcPr>
            <w:tcW w:w="0" w:type="auto"/>
          </w:tcPr>
          <w:p w14:paraId="6B1696D8" w14:textId="25CC25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A5D720" w14:textId="23D4BA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BCBF39D" w14:textId="77777777" w:rsidTr="00430E6D">
        <w:tc>
          <w:tcPr>
            <w:tcW w:w="0" w:type="auto"/>
          </w:tcPr>
          <w:p w14:paraId="708CEC7A" w14:textId="7A4D7D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Jin Woong</w:t>
            </w:r>
          </w:p>
        </w:tc>
        <w:tc>
          <w:tcPr>
            <w:tcW w:w="0" w:type="auto"/>
          </w:tcPr>
          <w:p w14:paraId="6958FF47" w14:textId="09E456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1646237B" w14:textId="17D619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DBBA5F1" w14:textId="77777777" w:rsidTr="00430E6D">
        <w:tc>
          <w:tcPr>
            <w:tcW w:w="0" w:type="auto"/>
          </w:tcPr>
          <w:p w14:paraId="3D0BC55D" w14:textId="72D9C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PERALTA, Elena</w:t>
            </w:r>
          </w:p>
        </w:tc>
        <w:tc>
          <w:tcPr>
            <w:tcW w:w="0" w:type="auto"/>
          </w:tcPr>
          <w:p w14:paraId="079F5F20" w14:textId="289625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0810F60B" w14:textId="232809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2C777B2" w14:textId="77777777" w:rsidTr="00430E6D">
        <w:tc>
          <w:tcPr>
            <w:tcW w:w="0" w:type="auto"/>
          </w:tcPr>
          <w:p w14:paraId="6FC158B1" w14:textId="0947A8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PETERSEN, Karsten</w:t>
            </w:r>
          </w:p>
        </w:tc>
        <w:tc>
          <w:tcPr>
            <w:tcW w:w="0" w:type="auto"/>
          </w:tcPr>
          <w:p w14:paraId="677475BC" w14:textId="1D116E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79D59BD0" w14:textId="40DBBC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ADB08ED" w14:textId="77777777" w:rsidTr="00430E6D">
        <w:tc>
          <w:tcPr>
            <w:tcW w:w="0" w:type="auto"/>
          </w:tcPr>
          <w:p w14:paraId="29D689F3" w14:textId="6FF249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PETROV, Dmitry</w:t>
            </w:r>
          </w:p>
        </w:tc>
        <w:tc>
          <w:tcPr>
            <w:tcW w:w="0" w:type="auto"/>
          </w:tcPr>
          <w:p w14:paraId="2676E5D4" w14:textId="3D0193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A5BB27C" w14:textId="008334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4088503" w14:textId="77777777" w:rsidTr="00430E6D">
        <w:tc>
          <w:tcPr>
            <w:tcW w:w="0" w:type="auto"/>
          </w:tcPr>
          <w:p w14:paraId="63CB4AF8" w14:textId="05E3B2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PETROVIC, Niels</w:t>
            </w:r>
          </w:p>
        </w:tc>
        <w:tc>
          <w:tcPr>
            <w:tcW w:w="0" w:type="auto"/>
          </w:tcPr>
          <w:p w14:paraId="0907EC75" w14:textId="0B5361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006E83F" w14:textId="18BCF4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B132095" w14:textId="77777777" w:rsidTr="00430E6D">
        <w:tc>
          <w:tcPr>
            <w:tcW w:w="0" w:type="auto"/>
          </w:tcPr>
          <w:p w14:paraId="4B1D42A4" w14:textId="47D5C2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PETTERSSON, Markus</w:t>
            </w:r>
          </w:p>
        </w:tc>
        <w:tc>
          <w:tcPr>
            <w:tcW w:w="0" w:type="auto"/>
          </w:tcPr>
          <w:p w14:paraId="3C9276B4" w14:textId="6E8269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59E0AB29" w14:textId="1C0F97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01CA77C" w14:textId="77777777" w:rsidTr="00430E6D">
        <w:tc>
          <w:tcPr>
            <w:tcW w:w="0" w:type="auto"/>
          </w:tcPr>
          <w:p w14:paraId="1D9AED50" w14:textId="16523F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PITTAMPALLI, Eshwar</w:t>
            </w:r>
          </w:p>
        </w:tc>
        <w:tc>
          <w:tcPr>
            <w:tcW w:w="0" w:type="auto"/>
          </w:tcPr>
          <w:p w14:paraId="5B8EE2B6" w14:textId="6C580A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14:paraId="139C595B" w14:textId="0891B2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8E56B02" w14:textId="77777777" w:rsidTr="00430E6D">
        <w:tc>
          <w:tcPr>
            <w:tcW w:w="0" w:type="auto"/>
          </w:tcPr>
          <w:p w14:paraId="4C03AD34" w14:textId="6446EB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POPP, Daniel</w:t>
            </w:r>
          </w:p>
        </w:tc>
        <w:tc>
          <w:tcPr>
            <w:tcW w:w="0" w:type="auto"/>
          </w:tcPr>
          <w:p w14:paraId="4418733D" w14:textId="0FD649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Gesellschaft m.b.H.</w:t>
            </w:r>
          </w:p>
        </w:tc>
        <w:tc>
          <w:tcPr>
            <w:tcW w:w="0" w:type="auto"/>
          </w:tcPr>
          <w:p w14:paraId="7909D2B5" w14:textId="2AD182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B71F9E4" w14:textId="77777777" w:rsidTr="00430E6D">
        <w:tc>
          <w:tcPr>
            <w:tcW w:w="0" w:type="auto"/>
          </w:tcPr>
          <w:p w14:paraId="2DE4AE95" w14:textId="7E8C4E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PRIALE, Camila</w:t>
            </w:r>
          </w:p>
        </w:tc>
        <w:tc>
          <w:tcPr>
            <w:tcW w:w="0" w:type="auto"/>
          </w:tcPr>
          <w:p w14:paraId="390A5D9A" w14:textId="67A131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5DB59DC2" w14:textId="2E006A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6B05B48" w14:textId="77777777" w:rsidTr="00430E6D">
        <w:tc>
          <w:tcPr>
            <w:tcW w:w="0" w:type="auto"/>
          </w:tcPr>
          <w:p w14:paraId="567B2F19" w14:textId="76AAA7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PU, Xiaolin</w:t>
            </w:r>
          </w:p>
        </w:tc>
        <w:tc>
          <w:tcPr>
            <w:tcW w:w="0" w:type="auto"/>
          </w:tcPr>
          <w:p w14:paraId="4ECAABD8" w14:textId="0BD5C7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502F6E89" w14:textId="23402B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64548856" w14:textId="77777777" w:rsidTr="00430E6D">
        <w:tc>
          <w:tcPr>
            <w:tcW w:w="0" w:type="auto"/>
          </w:tcPr>
          <w:p w14:paraId="46B5290B" w14:textId="19FF30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QIN, Fei</w:t>
            </w:r>
          </w:p>
        </w:tc>
        <w:tc>
          <w:tcPr>
            <w:tcW w:w="0" w:type="auto"/>
          </w:tcPr>
          <w:p w14:paraId="2EF46955" w14:textId="74B997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</w:t>
            </w:r>
          </w:p>
        </w:tc>
        <w:tc>
          <w:tcPr>
            <w:tcW w:w="0" w:type="auto"/>
          </w:tcPr>
          <w:p w14:paraId="7179AFA7" w14:textId="155C8F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41A95C5" w14:textId="77777777" w:rsidTr="00430E6D">
        <w:tc>
          <w:tcPr>
            <w:tcW w:w="0" w:type="auto"/>
          </w:tcPr>
          <w:p w14:paraId="38E99E20" w14:textId="6AF096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QIU, Haijie</w:t>
            </w:r>
          </w:p>
        </w:tc>
        <w:tc>
          <w:tcPr>
            <w:tcW w:w="0" w:type="auto"/>
          </w:tcPr>
          <w:p w14:paraId="75640923" w14:textId="2ACAE1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19BF89EA" w14:textId="44322C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499B14B3" w14:textId="77777777" w:rsidTr="00430E6D">
        <w:tc>
          <w:tcPr>
            <w:tcW w:w="0" w:type="auto"/>
          </w:tcPr>
          <w:p w14:paraId="77365755" w14:textId="5D7603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QU, Wenkuan</w:t>
            </w:r>
          </w:p>
        </w:tc>
        <w:tc>
          <w:tcPr>
            <w:tcW w:w="0" w:type="auto"/>
          </w:tcPr>
          <w:p w14:paraId="7AC15528" w14:textId="0F055B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</w:t>
            </w:r>
          </w:p>
        </w:tc>
        <w:tc>
          <w:tcPr>
            <w:tcW w:w="0" w:type="auto"/>
          </w:tcPr>
          <w:p w14:paraId="65ECD458" w14:textId="2E080B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DB36E4D" w14:textId="77777777" w:rsidTr="00430E6D">
        <w:tc>
          <w:tcPr>
            <w:tcW w:w="0" w:type="auto"/>
          </w:tcPr>
          <w:p w14:paraId="450D5550" w14:textId="679B78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RAGHAVAN, Manasa</w:t>
            </w:r>
          </w:p>
        </w:tc>
        <w:tc>
          <w:tcPr>
            <w:tcW w:w="0" w:type="auto"/>
          </w:tcPr>
          <w:p w14:paraId="2B8EB102" w14:textId="5268FD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1C29767E" w14:textId="20CBCE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7B2ADF5" w14:textId="77777777" w:rsidTr="00430E6D">
        <w:tc>
          <w:tcPr>
            <w:tcW w:w="0" w:type="auto"/>
          </w:tcPr>
          <w:p w14:paraId="102ECCCF" w14:textId="7CC87B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RAMAMURTHI, Vishwanath</w:t>
            </w:r>
          </w:p>
        </w:tc>
        <w:tc>
          <w:tcPr>
            <w:tcW w:w="0" w:type="auto"/>
          </w:tcPr>
          <w:p w14:paraId="6E73E0E3" w14:textId="3248F5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Sweden</w:t>
            </w:r>
          </w:p>
        </w:tc>
        <w:tc>
          <w:tcPr>
            <w:tcW w:w="0" w:type="auto"/>
          </w:tcPr>
          <w:p w14:paraId="6E874D70" w14:textId="340C39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6E18E33" w14:textId="77777777" w:rsidTr="00430E6D">
        <w:tc>
          <w:tcPr>
            <w:tcW w:w="0" w:type="auto"/>
          </w:tcPr>
          <w:p w14:paraId="283A83B8" w14:textId="1618DF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RASCHKOWSKI, Leszek</w:t>
            </w:r>
          </w:p>
        </w:tc>
        <w:tc>
          <w:tcPr>
            <w:tcW w:w="0" w:type="auto"/>
          </w:tcPr>
          <w:p w14:paraId="67DBFB83" w14:textId="535306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7D4CD057" w14:textId="332765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4263AD" w14:textId="77777777" w:rsidTr="00430E6D">
        <w:tc>
          <w:tcPr>
            <w:tcW w:w="0" w:type="auto"/>
          </w:tcPr>
          <w:p w14:paraId="24EAF94F" w14:textId="57F6CF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REY, Claudio</w:t>
            </w:r>
          </w:p>
        </w:tc>
        <w:tc>
          <w:tcPr>
            <w:tcW w:w="0" w:type="auto"/>
          </w:tcPr>
          <w:p w14:paraId="656B0504" w14:textId="327B5C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5AC68EE" w14:textId="418DA0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4CFD613" w14:textId="77777777" w:rsidTr="00430E6D">
        <w:tc>
          <w:tcPr>
            <w:tcW w:w="0" w:type="auto"/>
          </w:tcPr>
          <w:p w14:paraId="058CB27A" w14:textId="24546D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ROBSON, Julius</w:t>
            </w:r>
          </w:p>
        </w:tc>
        <w:tc>
          <w:tcPr>
            <w:tcW w:w="0" w:type="auto"/>
          </w:tcPr>
          <w:p w14:paraId="01A79D8F" w14:textId="56046F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16542303" w14:textId="034201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C6EDEA9" w14:textId="77777777" w:rsidTr="00430E6D">
        <w:tc>
          <w:tcPr>
            <w:tcW w:w="0" w:type="auto"/>
          </w:tcPr>
          <w:p w14:paraId="127B14E6" w14:textId="1460AD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RODRIGUEZ-HERRERA, Alfonso</w:t>
            </w:r>
          </w:p>
        </w:tc>
        <w:tc>
          <w:tcPr>
            <w:tcW w:w="0" w:type="auto"/>
          </w:tcPr>
          <w:p w14:paraId="16DD716E" w14:textId="5BE318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48555371" w14:textId="321DFC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71723F0" w14:textId="77777777" w:rsidTr="00430E6D">
        <w:tc>
          <w:tcPr>
            <w:tcW w:w="0" w:type="auto"/>
          </w:tcPr>
          <w:p w14:paraId="20FBDACC" w14:textId="4DCA9C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RONG, Zhigang</w:t>
            </w:r>
          </w:p>
        </w:tc>
        <w:tc>
          <w:tcPr>
            <w:tcW w:w="0" w:type="auto"/>
          </w:tcPr>
          <w:p w14:paraId="79058D50" w14:textId="70DC43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650B21A8" w14:textId="4D0F5D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3E788B4" w14:textId="77777777" w:rsidTr="00430E6D">
        <w:tc>
          <w:tcPr>
            <w:tcW w:w="0" w:type="auto"/>
          </w:tcPr>
          <w:p w14:paraId="751F9101" w14:textId="147450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ROSE, Ian</w:t>
            </w:r>
          </w:p>
        </w:tc>
        <w:tc>
          <w:tcPr>
            <w:tcW w:w="0" w:type="auto"/>
          </w:tcPr>
          <w:p w14:paraId="570ABC30" w14:textId="4D3034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1E25BC5" w14:textId="4D507A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1E03A98" w14:textId="77777777" w:rsidTr="00430E6D">
        <w:tc>
          <w:tcPr>
            <w:tcW w:w="0" w:type="auto"/>
          </w:tcPr>
          <w:p w14:paraId="55E2AEDA" w14:textId="2234CA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SANGAM, Prakash</w:t>
            </w:r>
          </w:p>
        </w:tc>
        <w:tc>
          <w:tcPr>
            <w:tcW w:w="0" w:type="auto"/>
          </w:tcPr>
          <w:p w14:paraId="745AC705" w14:textId="5E5B0E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</w:t>
            </w:r>
          </w:p>
        </w:tc>
        <w:tc>
          <w:tcPr>
            <w:tcW w:w="0" w:type="auto"/>
          </w:tcPr>
          <w:p w14:paraId="5992053F" w14:textId="665629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EF376A8" w14:textId="77777777" w:rsidTr="00430E6D">
        <w:tc>
          <w:tcPr>
            <w:tcW w:w="0" w:type="auto"/>
          </w:tcPr>
          <w:p w14:paraId="2E1B25FC" w14:textId="4D1BE1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SATOU, Akihiko</w:t>
            </w:r>
          </w:p>
        </w:tc>
        <w:tc>
          <w:tcPr>
            <w:tcW w:w="0" w:type="auto"/>
          </w:tcPr>
          <w:p w14:paraId="628CF91B" w14:textId="41B7F5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553D625D" w14:textId="495AC1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1FA5706" w14:textId="77777777" w:rsidTr="00430E6D">
        <w:tc>
          <w:tcPr>
            <w:tcW w:w="0" w:type="auto"/>
          </w:tcPr>
          <w:p w14:paraId="39334C00" w14:textId="4BE948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SAVAGLIO, Frank</w:t>
            </w:r>
          </w:p>
        </w:tc>
        <w:tc>
          <w:tcPr>
            <w:tcW w:w="0" w:type="auto"/>
          </w:tcPr>
          <w:p w14:paraId="7FF76CB2" w14:textId="4F7E61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5211DA8E" w14:textId="3E640E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6D8A9D7" w14:textId="77777777" w:rsidTr="00430E6D">
        <w:tc>
          <w:tcPr>
            <w:tcW w:w="0" w:type="auto"/>
          </w:tcPr>
          <w:p w14:paraId="51A814A8" w14:textId="60F868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SAYENKO, Alexander</w:t>
            </w:r>
          </w:p>
        </w:tc>
        <w:tc>
          <w:tcPr>
            <w:tcW w:w="0" w:type="auto"/>
          </w:tcPr>
          <w:p w14:paraId="382D4A46" w14:textId="34C76C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3C871FB8" w14:textId="61A5F2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895822" w14:textId="77777777" w:rsidTr="00430E6D">
        <w:tc>
          <w:tcPr>
            <w:tcW w:w="0" w:type="auto"/>
          </w:tcPr>
          <w:p w14:paraId="67A6E7C2" w14:textId="3D06F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SCANNAVINI, Alessandro</w:t>
            </w:r>
          </w:p>
        </w:tc>
        <w:tc>
          <w:tcPr>
            <w:tcW w:w="0" w:type="auto"/>
          </w:tcPr>
          <w:p w14:paraId="0915E542" w14:textId="504729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</w:t>
            </w:r>
          </w:p>
        </w:tc>
        <w:tc>
          <w:tcPr>
            <w:tcW w:w="0" w:type="auto"/>
          </w:tcPr>
          <w:p w14:paraId="2808B80B" w14:textId="551423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57CF2C" w14:textId="77777777" w:rsidTr="00430E6D">
        <w:tc>
          <w:tcPr>
            <w:tcW w:w="0" w:type="auto"/>
          </w:tcPr>
          <w:p w14:paraId="7A5AB0F7" w14:textId="3FB39A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SCHMID, Peter</w:t>
            </w:r>
          </w:p>
        </w:tc>
        <w:tc>
          <w:tcPr>
            <w:tcW w:w="0" w:type="auto"/>
          </w:tcPr>
          <w:p w14:paraId="0443E5B3" w14:textId="684015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3BCFC225" w14:textId="7D957C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AE04E6B" w14:textId="77777777" w:rsidTr="00430E6D">
        <w:tc>
          <w:tcPr>
            <w:tcW w:w="0" w:type="auto"/>
          </w:tcPr>
          <w:p w14:paraId="3CE55BB7" w14:textId="2A2D28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SCHMIEDER, Mathis</w:t>
            </w:r>
          </w:p>
        </w:tc>
        <w:tc>
          <w:tcPr>
            <w:tcW w:w="0" w:type="auto"/>
          </w:tcPr>
          <w:p w14:paraId="45FC5C10" w14:textId="21788B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7D64B0D1" w14:textId="289519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35D6639" w14:textId="77777777" w:rsidTr="00430E6D">
        <w:tc>
          <w:tcPr>
            <w:tcW w:w="0" w:type="auto"/>
          </w:tcPr>
          <w:p w14:paraId="2D603087" w14:textId="112779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SHAFI, Mansoor</w:t>
            </w:r>
          </w:p>
        </w:tc>
        <w:tc>
          <w:tcPr>
            <w:tcW w:w="0" w:type="auto"/>
          </w:tcPr>
          <w:p w14:paraId="5E3280D6" w14:textId="325C4B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52856AC2" w14:textId="19C0D5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E67309A" w14:textId="77777777" w:rsidTr="00430E6D">
        <w:tc>
          <w:tcPr>
            <w:tcW w:w="0" w:type="auto"/>
          </w:tcPr>
          <w:p w14:paraId="4C88456E" w14:textId="47C041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SHAH, Manan</w:t>
            </w:r>
          </w:p>
        </w:tc>
        <w:tc>
          <w:tcPr>
            <w:tcW w:w="0" w:type="auto"/>
          </w:tcPr>
          <w:p w14:paraId="22DC6B13" w14:textId="35966A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7D0470C5" w14:textId="668D66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3DAF32A" w14:textId="77777777" w:rsidTr="00430E6D">
        <w:tc>
          <w:tcPr>
            <w:tcW w:w="0" w:type="auto"/>
          </w:tcPr>
          <w:p w14:paraId="2C6F462F" w14:textId="11AF6E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Huiping</w:t>
            </w:r>
          </w:p>
        </w:tc>
        <w:tc>
          <w:tcPr>
            <w:tcW w:w="0" w:type="auto"/>
          </w:tcPr>
          <w:p w14:paraId="43E4371D" w14:textId="124007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Fiberhome Technologies Group</w:t>
            </w:r>
          </w:p>
        </w:tc>
        <w:tc>
          <w:tcPr>
            <w:tcW w:w="0" w:type="auto"/>
          </w:tcPr>
          <w:p w14:paraId="25233CA9" w14:textId="3D7999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B092652" w14:textId="77777777" w:rsidTr="00430E6D">
        <w:tc>
          <w:tcPr>
            <w:tcW w:w="0" w:type="auto"/>
          </w:tcPr>
          <w:p w14:paraId="47DD4C6D" w14:textId="490FD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Yang</w:t>
            </w:r>
          </w:p>
        </w:tc>
        <w:tc>
          <w:tcPr>
            <w:tcW w:w="0" w:type="auto"/>
          </w:tcPr>
          <w:p w14:paraId="0FC9D76E" w14:textId="7F7410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</w:t>
            </w:r>
          </w:p>
        </w:tc>
        <w:tc>
          <w:tcPr>
            <w:tcW w:w="0" w:type="auto"/>
          </w:tcPr>
          <w:p w14:paraId="4D5A44AB" w14:textId="229D5C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B3FE7CB" w14:textId="77777777" w:rsidTr="00430E6D">
        <w:tc>
          <w:tcPr>
            <w:tcW w:w="0" w:type="auto"/>
          </w:tcPr>
          <w:p w14:paraId="663996E8" w14:textId="4DAC0F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Xuanbo</w:t>
            </w:r>
          </w:p>
        </w:tc>
        <w:tc>
          <w:tcPr>
            <w:tcW w:w="0" w:type="auto"/>
          </w:tcPr>
          <w:p w14:paraId="4A5F3B5E" w14:textId="5CE5B4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2755B64" w14:textId="735644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A003564" w14:textId="77777777" w:rsidTr="00430E6D">
        <w:tc>
          <w:tcPr>
            <w:tcW w:w="0" w:type="auto"/>
          </w:tcPr>
          <w:p w14:paraId="3617B706" w14:textId="250D22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Zhe</w:t>
            </w:r>
          </w:p>
        </w:tc>
        <w:tc>
          <w:tcPr>
            <w:tcW w:w="0" w:type="auto"/>
          </w:tcPr>
          <w:p w14:paraId="46D537DF" w14:textId="03E80B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7CCD45EB" w14:textId="7800B4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F080370" w14:textId="77777777" w:rsidTr="00430E6D">
        <w:tc>
          <w:tcPr>
            <w:tcW w:w="0" w:type="auto"/>
          </w:tcPr>
          <w:p w14:paraId="62435274" w14:textId="3178C0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SHARMA, Prashant</w:t>
            </w:r>
          </w:p>
        </w:tc>
        <w:tc>
          <w:tcPr>
            <w:tcW w:w="0" w:type="auto"/>
          </w:tcPr>
          <w:p w14:paraId="4BBF114B" w14:textId="006F36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7C074C53" w14:textId="458449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D3EAA51" w14:textId="77777777" w:rsidTr="00430E6D">
        <w:tc>
          <w:tcPr>
            <w:tcW w:w="0" w:type="auto"/>
          </w:tcPr>
          <w:p w14:paraId="45B52D5E" w14:textId="7818CF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Jia</w:t>
            </w:r>
          </w:p>
        </w:tc>
        <w:tc>
          <w:tcPr>
            <w:tcW w:w="0" w:type="auto"/>
          </w:tcPr>
          <w:p w14:paraId="529A4E9B" w14:textId="6AE6C8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04C679E3" w14:textId="32B6ED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4C7EB9F" w14:textId="77777777" w:rsidTr="00430E6D">
        <w:tc>
          <w:tcPr>
            <w:tcW w:w="0" w:type="auto"/>
          </w:tcPr>
          <w:p w14:paraId="665C16CE" w14:textId="74A6FF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Zhongyi</w:t>
            </w:r>
          </w:p>
        </w:tc>
        <w:tc>
          <w:tcPr>
            <w:tcW w:w="0" w:type="auto"/>
          </w:tcPr>
          <w:p w14:paraId="75E3D23F" w14:textId="459E78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005ACEE" w14:textId="6B81ED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203EFE3" w14:textId="77777777" w:rsidTr="00430E6D">
        <w:tc>
          <w:tcPr>
            <w:tcW w:w="0" w:type="auto"/>
          </w:tcPr>
          <w:p w14:paraId="7BAD3F2F" w14:textId="0C16AC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Zukang</w:t>
            </w:r>
          </w:p>
        </w:tc>
        <w:tc>
          <w:tcPr>
            <w:tcW w:w="0" w:type="auto"/>
          </w:tcPr>
          <w:p w14:paraId="405DD972" w14:textId="5CE4D7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6B6BCF7D" w14:textId="5223E0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CA68339" w14:textId="77777777" w:rsidTr="00430E6D">
        <w:tc>
          <w:tcPr>
            <w:tcW w:w="0" w:type="auto"/>
          </w:tcPr>
          <w:p w14:paraId="4A6FAEFA" w14:textId="1B051D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Jiakai</w:t>
            </w:r>
          </w:p>
        </w:tc>
        <w:tc>
          <w:tcPr>
            <w:tcW w:w="0" w:type="auto"/>
          </w:tcPr>
          <w:p w14:paraId="39988FCD" w14:textId="2E4EE0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CD1834A" w14:textId="23145D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5515FD0" w14:textId="77777777" w:rsidTr="00430E6D">
        <w:tc>
          <w:tcPr>
            <w:tcW w:w="0" w:type="auto"/>
          </w:tcPr>
          <w:p w14:paraId="6E1B6501" w14:textId="7DD58F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Zhihua</w:t>
            </w:r>
          </w:p>
        </w:tc>
        <w:tc>
          <w:tcPr>
            <w:tcW w:w="0" w:type="auto"/>
          </w:tcPr>
          <w:p w14:paraId="2BFEDC36" w14:textId="04FE1C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6B52DF67" w14:textId="238B0D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907505C" w14:textId="77777777" w:rsidTr="00430E6D">
        <w:tc>
          <w:tcPr>
            <w:tcW w:w="0" w:type="auto"/>
          </w:tcPr>
          <w:p w14:paraId="0760C87E" w14:textId="48A292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SHIMODAIRA, Hidekazu</w:t>
            </w:r>
          </w:p>
        </w:tc>
        <w:tc>
          <w:tcPr>
            <w:tcW w:w="0" w:type="auto"/>
          </w:tcPr>
          <w:p w14:paraId="26F838FB" w14:textId="1FD31B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BAEB94C" w14:textId="00E2C3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A96A69E" w14:textId="77777777" w:rsidTr="00430E6D">
        <w:tc>
          <w:tcPr>
            <w:tcW w:w="0" w:type="auto"/>
          </w:tcPr>
          <w:p w14:paraId="713AF1F0" w14:textId="3082FE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SHITOMI, Takuya</w:t>
            </w:r>
          </w:p>
        </w:tc>
        <w:tc>
          <w:tcPr>
            <w:tcW w:w="0" w:type="auto"/>
          </w:tcPr>
          <w:p w14:paraId="7D606704" w14:textId="2C684F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765D0BB2" w14:textId="38C682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334F8F0" w14:textId="77777777" w:rsidTr="00430E6D">
        <w:tc>
          <w:tcPr>
            <w:tcW w:w="0" w:type="auto"/>
          </w:tcPr>
          <w:p w14:paraId="09214028" w14:textId="623EE1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SHRIVASTAVA, Vinay</w:t>
            </w:r>
          </w:p>
        </w:tc>
        <w:tc>
          <w:tcPr>
            <w:tcW w:w="0" w:type="auto"/>
          </w:tcPr>
          <w:p w14:paraId="5BA7021D" w14:textId="215390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31090C98" w14:textId="1DE1A9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4E150B05" w14:textId="77777777" w:rsidTr="00430E6D">
        <w:tc>
          <w:tcPr>
            <w:tcW w:w="0" w:type="auto"/>
          </w:tcPr>
          <w:p w14:paraId="058549BD" w14:textId="18549D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SHVODIAN, Bill</w:t>
            </w:r>
          </w:p>
        </w:tc>
        <w:tc>
          <w:tcPr>
            <w:tcW w:w="0" w:type="auto"/>
          </w:tcPr>
          <w:p w14:paraId="656A9DDE" w14:textId="013D4D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46372F0E" w14:textId="27D3CF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A90E28A" w14:textId="77777777" w:rsidTr="00430E6D">
        <w:tc>
          <w:tcPr>
            <w:tcW w:w="0" w:type="auto"/>
          </w:tcPr>
          <w:p w14:paraId="396039D6" w14:textId="434F7B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SIENKIEWICZ, Esther</w:t>
            </w:r>
          </w:p>
        </w:tc>
        <w:tc>
          <w:tcPr>
            <w:tcW w:w="0" w:type="auto"/>
          </w:tcPr>
          <w:p w14:paraId="3B9797DA" w14:textId="5B4E80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41A964E8" w14:textId="6DB604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8A0CF8D" w14:textId="77777777" w:rsidTr="00430E6D">
        <w:tc>
          <w:tcPr>
            <w:tcW w:w="0" w:type="auto"/>
          </w:tcPr>
          <w:p w14:paraId="3A9864B5" w14:textId="0C471F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SINSATHITCHAI, Wisuit</w:t>
            </w:r>
          </w:p>
        </w:tc>
        <w:tc>
          <w:tcPr>
            <w:tcW w:w="0" w:type="auto"/>
          </w:tcPr>
          <w:p w14:paraId="035C3612" w14:textId="1F9FA5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0392FA81" w14:textId="4AAD5A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771DF27" w14:textId="77777777" w:rsidTr="00430E6D">
        <w:tc>
          <w:tcPr>
            <w:tcW w:w="0" w:type="auto"/>
          </w:tcPr>
          <w:p w14:paraId="04376A5C" w14:textId="668ACF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SKOLD, Johan</w:t>
            </w:r>
          </w:p>
        </w:tc>
        <w:tc>
          <w:tcPr>
            <w:tcW w:w="0" w:type="auto"/>
          </w:tcPr>
          <w:p w14:paraId="5CF80E2E" w14:textId="764591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3344F4D8" w14:textId="65F528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265AED" w14:textId="77777777" w:rsidTr="00430E6D">
        <w:tc>
          <w:tcPr>
            <w:tcW w:w="0" w:type="auto"/>
          </w:tcPr>
          <w:p w14:paraId="42AFEC5F" w14:textId="207B43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SKOUSEN, Derek</w:t>
            </w:r>
          </w:p>
        </w:tc>
        <w:tc>
          <w:tcPr>
            <w:tcW w:w="0" w:type="auto"/>
          </w:tcPr>
          <w:p w14:paraId="720BC529" w14:textId="33D603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Bluetest AB</w:t>
            </w:r>
          </w:p>
        </w:tc>
        <w:tc>
          <w:tcPr>
            <w:tcW w:w="0" w:type="auto"/>
          </w:tcPr>
          <w:p w14:paraId="4897AF21" w14:textId="34442A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C21DD2A" w14:textId="77777777" w:rsidTr="00430E6D">
        <w:tc>
          <w:tcPr>
            <w:tcW w:w="0" w:type="auto"/>
          </w:tcPr>
          <w:p w14:paraId="39F6C6AF" w14:textId="0A2E40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Lei</w:t>
            </w:r>
          </w:p>
        </w:tc>
        <w:tc>
          <w:tcPr>
            <w:tcW w:w="0" w:type="auto"/>
          </w:tcPr>
          <w:p w14:paraId="4B30FA85" w14:textId="2B5AB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</w:tcPr>
          <w:p w14:paraId="31079D14" w14:textId="521010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F3B681" w14:textId="77777777" w:rsidTr="00430E6D">
        <w:tc>
          <w:tcPr>
            <w:tcW w:w="0" w:type="auto"/>
          </w:tcPr>
          <w:p w14:paraId="53F379B2" w14:textId="2DAD5B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Yuexia</w:t>
            </w:r>
          </w:p>
        </w:tc>
        <w:tc>
          <w:tcPr>
            <w:tcW w:w="0" w:type="auto"/>
          </w:tcPr>
          <w:p w14:paraId="3E9080C0" w14:textId="6E94ED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A80C7B" w14:textId="627B12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F53B554" w14:textId="77777777" w:rsidTr="00430E6D">
        <w:tc>
          <w:tcPr>
            <w:tcW w:w="0" w:type="auto"/>
          </w:tcPr>
          <w:p w14:paraId="11C94A2A" w14:textId="09601B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SOONG, Anthony</w:t>
            </w:r>
          </w:p>
        </w:tc>
        <w:tc>
          <w:tcPr>
            <w:tcW w:w="0" w:type="auto"/>
          </w:tcPr>
          <w:p w14:paraId="722EEB39" w14:textId="470807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0D02CBDE" w14:textId="1A194A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AFC6ED1" w14:textId="77777777" w:rsidTr="00430E6D">
        <w:tc>
          <w:tcPr>
            <w:tcW w:w="0" w:type="auto"/>
          </w:tcPr>
          <w:p w14:paraId="07D8DCE1" w14:textId="01340B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STEFANIK, Joerg</w:t>
            </w:r>
          </w:p>
        </w:tc>
        <w:tc>
          <w:tcPr>
            <w:tcW w:w="0" w:type="auto"/>
          </w:tcPr>
          <w:p w14:paraId="259E6467" w14:textId="44A4B4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487E93E4" w14:textId="7DAF16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186BCAD" w14:textId="77777777" w:rsidTr="00430E6D">
        <w:tc>
          <w:tcPr>
            <w:tcW w:w="0" w:type="auto"/>
          </w:tcPr>
          <w:p w14:paraId="7419E901" w14:textId="090114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STRICKLAND, Stuart</w:t>
            </w:r>
          </w:p>
        </w:tc>
        <w:tc>
          <w:tcPr>
            <w:tcW w:w="0" w:type="auto"/>
          </w:tcPr>
          <w:p w14:paraId="210CCE57" w14:textId="098D0E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354A691" w14:textId="037B0A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3767ED0" w14:textId="77777777" w:rsidTr="00430E6D">
        <w:tc>
          <w:tcPr>
            <w:tcW w:w="0" w:type="auto"/>
          </w:tcPr>
          <w:p w14:paraId="209D9C59" w14:textId="13EBA9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Feifei</w:t>
            </w:r>
          </w:p>
        </w:tc>
        <w:tc>
          <w:tcPr>
            <w:tcW w:w="0" w:type="auto"/>
          </w:tcPr>
          <w:p w14:paraId="5983B8F4" w14:textId="52C55B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2D5B5271" w14:textId="784843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7B90BAF" w14:textId="77777777" w:rsidTr="00430E6D">
        <w:tc>
          <w:tcPr>
            <w:tcW w:w="0" w:type="auto"/>
          </w:tcPr>
          <w:p w14:paraId="29DBF89C" w14:textId="410239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Hao</w:t>
            </w:r>
          </w:p>
        </w:tc>
        <w:tc>
          <w:tcPr>
            <w:tcW w:w="0" w:type="auto"/>
          </w:tcPr>
          <w:p w14:paraId="76DD4432" w14:textId="0D5D1B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218E35F7" w14:textId="47E3F1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DB9CD2D" w14:textId="77777777" w:rsidTr="00430E6D">
        <w:tc>
          <w:tcPr>
            <w:tcW w:w="0" w:type="auto"/>
          </w:tcPr>
          <w:p w14:paraId="442084C3" w14:textId="2C00E8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Roy</w:t>
            </w:r>
          </w:p>
        </w:tc>
        <w:tc>
          <w:tcPr>
            <w:tcW w:w="0" w:type="auto"/>
          </w:tcPr>
          <w:p w14:paraId="2E91F931" w14:textId="39E456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111AA2A" w14:textId="07D0E0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EB462D7" w14:textId="77777777" w:rsidTr="00430E6D">
        <w:tc>
          <w:tcPr>
            <w:tcW w:w="0" w:type="auto"/>
          </w:tcPr>
          <w:p w14:paraId="72D1220F" w14:textId="394087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Sang</w:t>
            </w:r>
          </w:p>
        </w:tc>
        <w:tc>
          <w:tcPr>
            <w:tcW w:w="0" w:type="auto"/>
          </w:tcPr>
          <w:p w14:paraId="5C149D19" w14:textId="7B8AF4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DDBA778" w14:textId="1CC7B5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0E773BF" w14:textId="77777777" w:rsidTr="00430E6D">
        <w:tc>
          <w:tcPr>
            <w:tcW w:w="0" w:type="auto"/>
          </w:tcPr>
          <w:p w14:paraId="72FD7716" w14:textId="3A503A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Yanliang</w:t>
            </w:r>
          </w:p>
        </w:tc>
        <w:tc>
          <w:tcPr>
            <w:tcW w:w="0" w:type="auto"/>
          </w:tcPr>
          <w:p w14:paraId="00CE779D" w14:textId="0C780D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</w:t>
            </w:r>
          </w:p>
        </w:tc>
        <w:tc>
          <w:tcPr>
            <w:tcW w:w="0" w:type="auto"/>
          </w:tcPr>
          <w:p w14:paraId="0BCF75D0" w14:textId="3096CF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697DE81" w14:textId="77777777" w:rsidTr="00430E6D">
        <w:tc>
          <w:tcPr>
            <w:tcW w:w="0" w:type="auto"/>
          </w:tcPr>
          <w:p w14:paraId="49499707" w14:textId="5B3FB7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SUNDSTRÖM, Fredrik</w:t>
            </w:r>
          </w:p>
        </w:tc>
        <w:tc>
          <w:tcPr>
            <w:tcW w:w="0" w:type="auto"/>
          </w:tcPr>
          <w:p w14:paraId="2733D4CA" w14:textId="365D82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0A771CC8" w14:textId="3C5BA5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7990E10" w14:textId="77777777" w:rsidTr="00430E6D">
        <w:tc>
          <w:tcPr>
            <w:tcW w:w="0" w:type="auto"/>
          </w:tcPr>
          <w:p w14:paraId="7F4BD0A8" w14:textId="25BD70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SZYDELKO, Michal</w:t>
            </w:r>
          </w:p>
        </w:tc>
        <w:tc>
          <w:tcPr>
            <w:tcW w:w="0" w:type="auto"/>
          </w:tcPr>
          <w:p w14:paraId="1A90AEB3" w14:textId="6F8B0B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3B8AD1A2" w14:textId="443D59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88D951" w14:textId="77777777" w:rsidTr="00430E6D">
        <w:tc>
          <w:tcPr>
            <w:tcW w:w="0" w:type="auto"/>
          </w:tcPr>
          <w:p w14:paraId="70D2A83D" w14:textId="6705D9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TABATA, Fumie</w:t>
            </w:r>
          </w:p>
        </w:tc>
        <w:tc>
          <w:tcPr>
            <w:tcW w:w="0" w:type="auto"/>
          </w:tcPr>
          <w:p w14:paraId="5C8D1B42" w14:textId="6679FF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C5BA2FF" w14:textId="715361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BAB2C49" w14:textId="77777777" w:rsidTr="00430E6D">
        <w:tc>
          <w:tcPr>
            <w:tcW w:w="0" w:type="auto"/>
          </w:tcPr>
          <w:p w14:paraId="5E0E33CE" w14:textId="10CEA7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TAKAHASHI, Yukitaka</w:t>
            </w:r>
          </w:p>
        </w:tc>
        <w:tc>
          <w:tcPr>
            <w:tcW w:w="0" w:type="auto"/>
          </w:tcPr>
          <w:p w14:paraId="61E63BDA" w14:textId="6301FE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DKK Co., Ltd.</w:t>
            </w:r>
          </w:p>
        </w:tc>
        <w:tc>
          <w:tcPr>
            <w:tcW w:w="0" w:type="auto"/>
          </w:tcPr>
          <w:p w14:paraId="5893081D" w14:textId="5E7E9F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38390DF" w14:textId="77777777" w:rsidTr="00430E6D">
        <w:tc>
          <w:tcPr>
            <w:tcW w:w="0" w:type="auto"/>
          </w:tcPr>
          <w:p w14:paraId="0FBF67E8" w14:textId="69595C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TAKAMIYA, Kotaro</w:t>
            </w:r>
          </w:p>
        </w:tc>
        <w:tc>
          <w:tcPr>
            <w:tcW w:w="0" w:type="auto"/>
          </w:tcPr>
          <w:p w14:paraId="3D01E47B" w14:textId="243322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CA726AE" w14:textId="58C4A8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7D039BB5" w14:textId="77777777" w:rsidTr="00430E6D">
        <w:tc>
          <w:tcPr>
            <w:tcW w:w="0" w:type="auto"/>
          </w:tcPr>
          <w:p w14:paraId="527E3CC4" w14:textId="0E796D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Runsen</w:t>
            </w:r>
          </w:p>
        </w:tc>
        <w:tc>
          <w:tcPr>
            <w:tcW w:w="0" w:type="auto"/>
          </w:tcPr>
          <w:p w14:paraId="4FEDFF6C" w14:textId="637480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86CB25D" w14:textId="077ECD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32187F" w14:textId="77777777" w:rsidTr="00430E6D">
        <w:tc>
          <w:tcPr>
            <w:tcW w:w="0" w:type="auto"/>
          </w:tcPr>
          <w:p w14:paraId="38392E9B" w14:textId="45E298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Zhixun</w:t>
            </w:r>
          </w:p>
        </w:tc>
        <w:tc>
          <w:tcPr>
            <w:tcW w:w="0" w:type="auto"/>
          </w:tcPr>
          <w:p w14:paraId="04BDD3E4" w14:textId="21090B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017694AB" w14:textId="72FDC8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A5AB6BB" w14:textId="77777777" w:rsidTr="00430E6D">
        <w:tc>
          <w:tcPr>
            <w:tcW w:w="0" w:type="auto"/>
          </w:tcPr>
          <w:p w14:paraId="6BAE6BB8" w14:textId="15210C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TANNO, Takahito</w:t>
            </w:r>
          </w:p>
        </w:tc>
        <w:tc>
          <w:tcPr>
            <w:tcW w:w="0" w:type="auto"/>
          </w:tcPr>
          <w:p w14:paraId="1D6750DB" w14:textId="2FD68E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F95A153" w14:textId="551392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BAC680F" w14:textId="77777777" w:rsidTr="00430E6D">
        <w:tc>
          <w:tcPr>
            <w:tcW w:w="0" w:type="auto"/>
          </w:tcPr>
          <w:p w14:paraId="03842DCE" w14:textId="7020B0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TAO, Xuhua</w:t>
            </w:r>
          </w:p>
        </w:tc>
        <w:tc>
          <w:tcPr>
            <w:tcW w:w="0" w:type="auto"/>
          </w:tcPr>
          <w:p w14:paraId="00DDD9EF" w14:textId="312339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</w:tcPr>
          <w:p w14:paraId="59FE4BBD" w14:textId="2F6635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E29F02A" w14:textId="77777777" w:rsidTr="00430E6D">
        <w:tc>
          <w:tcPr>
            <w:tcW w:w="0" w:type="auto"/>
          </w:tcPr>
          <w:p w14:paraId="56DA23F2" w14:textId="79EF35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TAYLOR, Carolyn</w:t>
            </w:r>
          </w:p>
        </w:tc>
        <w:tc>
          <w:tcPr>
            <w:tcW w:w="0" w:type="auto"/>
          </w:tcPr>
          <w:p w14:paraId="09A1D85A" w14:textId="68D508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20F5BB94" w14:textId="4FC633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430E6D" w14:paraId="526246D4" w14:textId="77777777" w:rsidTr="00430E6D">
        <w:tc>
          <w:tcPr>
            <w:tcW w:w="0" w:type="auto"/>
          </w:tcPr>
          <w:p w14:paraId="66580891" w14:textId="1F4414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THALANANY, Sebastian</w:t>
            </w:r>
          </w:p>
        </w:tc>
        <w:tc>
          <w:tcPr>
            <w:tcW w:w="0" w:type="auto"/>
          </w:tcPr>
          <w:p w14:paraId="5A4D8069" w14:textId="11DBD1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Cellular Corporation</w:t>
            </w:r>
          </w:p>
        </w:tc>
        <w:tc>
          <w:tcPr>
            <w:tcW w:w="0" w:type="auto"/>
          </w:tcPr>
          <w:p w14:paraId="6A441EE6" w14:textId="3906C2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3CA8188" w14:textId="77777777" w:rsidTr="00430E6D">
        <w:tc>
          <w:tcPr>
            <w:tcW w:w="0" w:type="auto"/>
          </w:tcPr>
          <w:p w14:paraId="313409DA" w14:textId="0AD7F3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THANGARASA, Santhan</w:t>
            </w:r>
          </w:p>
        </w:tc>
        <w:tc>
          <w:tcPr>
            <w:tcW w:w="0" w:type="auto"/>
          </w:tcPr>
          <w:p w14:paraId="346ABD4C" w14:textId="19A0BA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7DECE2EC" w14:textId="461397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1BD44B1" w14:textId="77777777" w:rsidTr="00430E6D">
        <w:tc>
          <w:tcPr>
            <w:tcW w:w="0" w:type="auto"/>
          </w:tcPr>
          <w:p w14:paraId="0F7D2A47" w14:textId="5500DD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TKATCH, Alex</w:t>
            </w:r>
          </w:p>
        </w:tc>
        <w:tc>
          <w:tcPr>
            <w:tcW w:w="0" w:type="auto"/>
          </w:tcPr>
          <w:p w14:paraId="4FCBAF72" w14:textId="1D5038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4169775" w14:textId="298AF9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4C90E55" w14:textId="77777777" w:rsidTr="00430E6D">
        <w:tc>
          <w:tcPr>
            <w:tcW w:w="0" w:type="auto"/>
          </w:tcPr>
          <w:p w14:paraId="5746D685" w14:textId="00379C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TOSATO, Filippo</w:t>
            </w:r>
          </w:p>
        </w:tc>
        <w:tc>
          <w:tcPr>
            <w:tcW w:w="0" w:type="auto"/>
          </w:tcPr>
          <w:p w14:paraId="53A08CF9" w14:textId="70887B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514D126F" w14:textId="3F0750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1AEC3BE" w14:textId="77777777" w:rsidTr="00430E6D">
        <w:tc>
          <w:tcPr>
            <w:tcW w:w="0" w:type="auto"/>
          </w:tcPr>
          <w:p w14:paraId="5889BCAD" w14:textId="08984A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TRIKHA, Pushp</w:t>
            </w:r>
          </w:p>
        </w:tc>
        <w:tc>
          <w:tcPr>
            <w:tcW w:w="0" w:type="auto"/>
          </w:tcPr>
          <w:p w14:paraId="37182AE4" w14:textId="55701C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53231D7" w14:textId="4904EC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123A6C2" w14:textId="77777777" w:rsidTr="00430E6D">
        <w:tc>
          <w:tcPr>
            <w:tcW w:w="0" w:type="auto"/>
          </w:tcPr>
          <w:p w14:paraId="1FDAF22C" w14:textId="6FC124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TRUELOVE, Stephen</w:t>
            </w:r>
          </w:p>
        </w:tc>
        <w:tc>
          <w:tcPr>
            <w:tcW w:w="0" w:type="auto"/>
          </w:tcPr>
          <w:p w14:paraId="2D895216" w14:textId="5F9CCC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BT plc</w:t>
            </w:r>
          </w:p>
        </w:tc>
        <w:tc>
          <w:tcPr>
            <w:tcW w:w="0" w:type="auto"/>
          </w:tcPr>
          <w:p w14:paraId="081ED024" w14:textId="1D70F1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86A2C44" w14:textId="77777777" w:rsidTr="00430E6D">
        <w:tc>
          <w:tcPr>
            <w:tcW w:w="0" w:type="auto"/>
          </w:tcPr>
          <w:p w14:paraId="1509746C" w14:textId="6C30CE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TSEYTLIN, Michael</w:t>
            </w:r>
          </w:p>
        </w:tc>
        <w:tc>
          <w:tcPr>
            <w:tcW w:w="0" w:type="auto"/>
          </w:tcPr>
          <w:p w14:paraId="26C40D3B" w14:textId="277A34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4A3C5A8A" w14:textId="163890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07F26B1" w14:textId="77777777" w:rsidTr="00430E6D">
        <w:tc>
          <w:tcPr>
            <w:tcW w:w="0" w:type="auto"/>
          </w:tcPr>
          <w:p w14:paraId="1517D7A5" w14:textId="48FC0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TYLER, Lynn</w:t>
            </w:r>
          </w:p>
        </w:tc>
        <w:tc>
          <w:tcPr>
            <w:tcW w:w="0" w:type="auto"/>
          </w:tcPr>
          <w:p w14:paraId="4EB892D5" w14:textId="0813AB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E5D092" w14:textId="75A128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BA3A627" w14:textId="77777777" w:rsidTr="00430E6D">
        <w:tc>
          <w:tcPr>
            <w:tcW w:w="0" w:type="auto"/>
          </w:tcPr>
          <w:p w14:paraId="27697F01" w14:textId="302A1C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UCHIDA, Daisuke</w:t>
            </w:r>
          </w:p>
        </w:tc>
        <w:tc>
          <w:tcPr>
            <w:tcW w:w="0" w:type="auto"/>
          </w:tcPr>
          <w:p w14:paraId="153A2394" w14:textId="5A9EEC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7273B2EA" w14:textId="1DECDE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682DC9D" w14:textId="77777777" w:rsidTr="00430E6D">
        <w:tc>
          <w:tcPr>
            <w:tcW w:w="0" w:type="auto"/>
          </w:tcPr>
          <w:p w14:paraId="3818E3E7" w14:textId="455662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UESAKA, Kazuyoshi</w:t>
            </w:r>
          </w:p>
        </w:tc>
        <w:tc>
          <w:tcPr>
            <w:tcW w:w="0" w:type="auto"/>
          </w:tcPr>
          <w:p w14:paraId="2DEBEDC9" w14:textId="1E1759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4F0DFBD4" w14:textId="00C910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795CD053" w14:textId="77777777" w:rsidTr="00430E6D">
        <w:tc>
          <w:tcPr>
            <w:tcW w:w="0" w:type="auto"/>
          </w:tcPr>
          <w:p w14:paraId="6579836F" w14:textId="78B10C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UMEDA, Hiromasa</w:t>
            </w:r>
          </w:p>
        </w:tc>
        <w:tc>
          <w:tcPr>
            <w:tcW w:w="0" w:type="auto"/>
          </w:tcPr>
          <w:p w14:paraId="01B4229A" w14:textId="3B2DA0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76A02949" w14:textId="606E3D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3E3B75E0" w14:textId="77777777" w:rsidTr="00430E6D">
        <w:tc>
          <w:tcPr>
            <w:tcW w:w="0" w:type="auto"/>
          </w:tcPr>
          <w:p w14:paraId="3E82C233" w14:textId="0A25F9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VAIDYA, Maulik</w:t>
            </w:r>
          </w:p>
        </w:tc>
        <w:tc>
          <w:tcPr>
            <w:tcW w:w="0" w:type="auto"/>
          </w:tcPr>
          <w:p w14:paraId="3960EDF4" w14:textId="6DD7F5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69571CC" w14:textId="10E498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3465E9D" w14:textId="77777777" w:rsidTr="00430E6D">
        <w:tc>
          <w:tcPr>
            <w:tcW w:w="0" w:type="auto"/>
          </w:tcPr>
          <w:p w14:paraId="316DB4C5" w14:textId="0DA865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VALLESE, Pierpaolo</w:t>
            </w:r>
          </w:p>
        </w:tc>
        <w:tc>
          <w:tcPr>
            <w:tcW w:w="0" w:type="auto"/>
          </w:tcPr>
          <w:p w14:paraId="58BCC6C7" w14:textId="3CC788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</w:t>
            </w:r>
          </w:p>
        </w:tc>
        <w:tc>
          <w:tcPr>
            <w:tcW w:w="0" w:type="auto"/>
          </w:tcPr>
          <w:p w14:paraId="5D2298A2" w14:textId="1646FF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3A3E5A9" w14:textId="77777777" w:rsidTr="00430E6D">
        <w:tc>
          <w:tcPr>
            <w:tcW w:w="0" w:type="auto"/>
          </w:tcPr>
          <w:p w14:paraId="7F6A6FD9" w14:textId="51AE63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VASENKARI, Petri</w:t>
            </w:r>
          </w:p>
        </w:tc>
        <w:tc>
          <w:tcPr>
            <w:tcW w:w="0" w:type="auto"/>
          </w:tcPr>
          <w:p w14:paraId="3151CDC5" w14:textId="2A36AB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A4FD4CF" w14:textId="0E6D71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B531328" w14:textId="77777777" w:rsidTr="00430E6D">
        <w:tc>
          <w:tcPr>
            <w:tcW w:w="0" w:type="auto"/>
          </w:tcPr>
          <w:p w14:paraId="2B968789" w14:textId="0D129F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VENKATAKRISHNAN, Aniruddh</w:t>
            </w:r>
          </w:p>
        </w:tc>
        <w:tc>
          <w:tcPr>
            <w:tcW w:w="0" w:type="auto"/>
          </w:tcPr>
          <w:p w14:paraId="48DA68A3" w14:textId="1E8D27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(M)</w:t>
            </w:r>
          </w:p>
        </w:tc>
        <w:tc>
          <w:tcPr>
            <w:tcW w:w="0" w:type="auto"/>
          </w:tcPr>
          <w:p w14:paraId="7DED1532" w14:textId="283137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3C7034EB" w14:textId="77777777" w:rsidTr="00430E6D">
        <w:tc>
          <w:tcPr>
            <w:tcW w:w="0" w:type="auto"/>
          </w:tcPr>
          <w:p w14:paraId="6074BEBA" w14:textId="37AAEC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VERA, Aida</w:t>
            </w:r>
          </w:p>
        </w:tc>
        <w:tc>
          <w:tcPr>
            <w:tcW w:w="0" w:type="auto"/>
          </w:tcPr>
          <w:p w14:paraId="79C5D5A9" w14:textId="334918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</w:tcPr>
          <w:p w14:paraId="35A2AA68" w14:textId="164D34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1FCDE53" w14:textId="77777777" w:rsidTr="00430E6D">
        <w:tc>
          <w:tcPr>
            <w:tcW w:w="0" w:type="auto"/>
          </w:tcPr>
          <w:p w14:paraId="1BA60911" w14:textId="5CE9D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VINTOLA, Ville</w:t>
            </w:r>
          </w:p>
        </w:tc>
        <w:tc>
          <w:tcPr>
            <w:tcW w:w="0" w:type="auto"/>
          </w:tcPr>
          <w:p w14:paraId="4BB6A086" w14:textId="11CEC1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38391C3B" w14:textId="43DAB7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78EBC07" w14:textId="77777777" w:rsidTr="00430E6D">
        <w:tc>
          <w:tcPr>
            <w:tcW w:w="0" w:type="auto"/>
          </w:tcPr>
          <w:p w14:paraId="72B4A95A" w14:textId="49D026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WACHTER, Andreas</w:t>
            </w:r>
          </w:p>
        </w:tc>
        <w:tc>
          <w:tcPr>
            <w:tcW w:w="0" w:type="auto"/>
          </w:tcPr>
          <w:p w14:paraId="17D1CAE6" w14:textId="516EFF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Polaris Wireless</w:t>
            </w:r>
          </w:p>
        </w:tc>
        <w:tc>
          <w:tcPr>
            <w:tcW w:w="0" w:type="auto"/>
          </w:tcPr>
          <w:p w14:paraId="66618DED" w14:textId="2A40C2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A2E1D51" w14:textId="77777777" w:rsidTr="00430E6D">
        <w:tc>
          <w:tcPr>
            <w:tcW w:w="0" w:type="auto"/>
          </w:tcPr>
          <w:p w14:paraId="4485FC08" w14:textId="262770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WAGNER, Elmar</w:t>
            </w:r>
          </w:p>
        </w:tc>
        <w:tc>
          <w:tcPr>
            <w:tcW w:w="0" w:type="auto"/>
          </w:tcPr>
          <w:p w14:paraId="63228749" w14:textId="5203D6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3EACE731" w14:textId="784EBC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38BAE86" w14:textId="77777777" w:rsidTr="00430E6D">
        <w:tc>
          <w:tcPr>
            <w:tcW w:w="0" w:type="auto"/>
          </w:tcPr>
          <w:p w14:paraId="241F170A" w14:textId="50B341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He</w:t>
            </w:r>
          </w:p>
        </w:tc>
        <w:tc>
          <w:tcPr>
            <w:tcW w:w="0" w:type="auto"/>
          </w:tcPr>
          <w:p w14:paraId="57C3A5A3" w14:textId="07F0C1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07B6313D" w14:textId="3A3EE5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B2C3B18" w14:textId="77777777" w:rsidTr="00430E6D">
        <w:tc>
          <w:tcPr>
            <w:tcW w:w="0" w:type="auto"/>
          </w:tcPr>
          <w:p w14:paraId="1D94AB71" w14:textId="6AE40E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James</w:t>
            </w:r>
          </w:p>
        </w:tc>
        <w:tc>
          <w:tcPr>
            <w:tcW w:w="0" w:type="auto"/>
          </w:tcPr>
          <w:p w14:paraId="6B81D48E" w14:textId="4A192E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Portugal</w:t>
            </w:r>
          </w:p>
        </w:tc>
        <w:tc>
          <w:tcPr>
            <w:tcW w:w="0" w:type="auto"/>
          </w:tcPr>
          <w:p w14:paraId="6EC448DD" w14:textId="431CEF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EB86171" w14:textId="77777777" w:rsidTr="00430E6D">
        <w:tc>
          <w:tcPr>
            <w:tcW w:w="0" w:type="auto"/>
          </w:tcPr>
          <w:p w14:paraId="1A9FB6C8" w14:textId="627F1D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Jin</w:t>
            </w:r>
          </w:p>
        </w:tc>
        <w:tc>
          <w:tcPr>
            <w:tcW w:w="0" w:type="auto"/>
          </w:tcPr>
          <w:p w14:paraId="7C33CFC0" w14:textId="419585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6AB5E252" w14:textId="201CF8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92C95CE" w14:textId="77777777" w:rsidTr="00430E6D">
        <w:tc>
          <w:tcPr>
            <w:tcW w:w="0" w:type="auto"/>
          </w:tcPr>
          <w:p w14:paraId="3AD6CBDB" w14:textId="3E7BF4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Lei</w:t>
            </w:r>
          </w:p>
        </w:tc>
        <w:tc>
          <w:tcPr>
            <w:tcW w:w="0" w:type="auto"/>
          </w:tcPr>
          <w:p w14:paraId="5D57720A" w14:textId="3459E5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7EBECF88" w14:textId="77C84F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970D81A" w14:textId="77777777" w:rsidTr="00430E6D">
        <w:tc>
          <w:tcPr>
            <w:tcW w:w="0" w:type="auto"/>
          </w:tcPr>
          <w:p w14:paraId="3930BDED" w14:textId="191F1C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Miao</w:t>
            </w:r>
          </w:p>
        </w:tc>
        <w:tc>
          <w:tcPr>
            <w:tcW w:w="0" w:type="auto"/>
          </w:tcPr>
          <w:p w14:paraId="1DF2F495" w14:textId="59996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0C9DB68C" w14:textId="6DB399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3B0BBF8" w14:textId="77777777" w:rsidTr="00430E6D">
        <w:tc>
          <w:tcPr>
            <w:tcW w:w="0" w:type="auto"/>
          </w:tcPr>
          <w:p w14:paraId="38DC8763" w14:textId="4E27CC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Ruixin</w:t>
            </w:r>
          </w:p>
        </w:tc>
        <w:tc>
          <w:tcPr>
            <w:tcW w:w="0" w:type="auto"/>
          </w:tcPr>
          <w:p w14:paraId="7F42C4D7" w14:textId="67E86E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Communication Technology</w:t>
            </w:r>
          </w:p>
        </w:tc>
        <w:tc>
          <w:tcPr>
            <w:tcW w:w="0" w:type="auto"/>
          </w:tcPr>
          <w:p w14:paraId="3F86712E" w14:textId="5ADD33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B9EFC21" w14:textId="77777777" w:rsidTr="00430E6D">
        <w:tc>
          <w:tcPr>
            <w:tcW w:w="0" w:type="auto"/>
          </w:tcPr>
          <w:p w14:paraId="350AA2B6" w14:textId="0D3B59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Shiyuan</w:t>
            </w:r>
          </w:p>
        </w:tc>
        <w:tc>
          <w:tcPr>
            <w:tcW w:w="0" w:type="auto"/>
          </w:tcPr>
          <w:p w14:paraId="7410DDEE" w14:textId="38E74E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International Ltd</w:t>
            </w:r>
          </w:p>
        </w:tc>
        <w:tc>
          <w:tcPr>
            <w:tcW w:w="0" w:type="auto"/>
          </w:tcPr>
          <w:p w14:paraId="461EEE0B" w14:textId="1CC389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2197620" w14:textId="77777777" w:rsidTr="00430E6D">
        <w:tc>
          <w:tcPr>
            <w:tcW w:w="0" w:type="auto"/>
          </w:tcPr>
          <w:p w14:paraId="4DFC1F80" w14:textId="55D58B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ZHOU</w:t>
            </w:r>
          </w:p>
        </w:tc>
        <w:tc>
          <w:tcPr>
            <w:tcW w:w="0" w:type="auto"/>
          </w:tcPr>
          <w:p w14:paraId="5C515707" w14:textId="7C660F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3784861A" w14:textId="72655D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E6032B8" w14:textId="77777777" w:rsidTr="00430E6D">
        <w:tc>
          <w:tcPr>
            <w:tcW w:w="0" w:type="auto"/>
          </w:tcPr>
          <w:p w14:paraId="72586A9D" w14:textId="3B868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WARDER, Philip</w:t>
            </w:r>
          </w:p>
        </w:tc>
        <w:tc>
          <w:tcPr>
            <w:tcW w:w="0" w:type="auto"/>
          </w:tcPr>
          <w:p w14:paraId="44FF026B" w14:textId="3435D5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060CA69B" w14:textId="105C85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37D34C" w14:textId="77777777" w:rsidTr="00430E6D">
        <w:tc>
          <w:tcPr>
            <w:tcW w:w="0" w:type="auto"/>
          </w:tcPr>
          <w:p w14:paraId="755F6032" w14:textId="08B1DD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Xingguang</w:t>
            </w:r>
          </w:p>
        </w:tc>
        <w:tc>
          <w:tcPr>
            <w:tcW w:w="0" w:type="auto"/>
          </w:tcPr>
          <w:p w14:paraId="66FA585F" w14:textId="2A7C2E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1D183E" w14:textId="790248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578680E" w14:textId="77777777" w:rsidTr="00430E6D">
        <w:tc>
          <w:tcPr>
            <w:tcW w:w="0" w:type="auto"/>
          </w:tcPr>
          <w:p w14:paraId="212A0C1F" w14:textId="173C94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xusheng</w:t>
            </w:r>
          </w:p>
        </w:tc>
        <w:tc>
          <w:tcPr>
            <w:tcW w:w="0" w:type="auto"/>
          </w:tcPr>
          <w:p w14:paraId="651FD5C7" w14:textId="06AE03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</w:t>
            </w:r>
          </w:p>
        </w:tc>
        <w:tc>
          <w:tcPr>
            <w:tcW w:w="0" w:type="auto"/>
          </w:tcPr>
          <w:p w14:paraId="11592F4D" w14:textId="521055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31661D5" w14:textId="77777777" w:rsidTr="00430E6D">
        <w:tc>
          <w:tcPr>
            <w:tcW w:w="0" w:type="auto"/>
          </w:tcPr>
          <w:p w14:paraId="0E6C0A9F" w14:textId="5CB3EC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WENDLER, Ingo</w:t>
            </w:r>
          </w:p>
        </w:tc>
        <w:tc>
          <w:tcPr>
            <w:tcW w:w="0" w:type="auto"/>
          </w:tcPr>
          <w:p w14:paraId="61E02723" w14:textId="7D78D6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F4A5E73" w14:textId="1FB806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7A92503" w14:textId="77777777" w:rsidTr="00430E6D">
        <w:tc>
          <w:tcPr>
            <w:tcW w:w="0" w:type="auto"/>
          </w:tcPr>
          <w:p w14:paraId="6BCA223F" w14:textId="5EFDC0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WENHAO, liu</w:t>
            </w:r>
          </w:p>
        </w:tc>
        <w:tc>
          <w:tcPr>
            <w:tcW w:w="0" w:type="auto"/>
          </w:tcPr>
          <w:p w14:paraId="4490B7C2" w14:textId="47D3A0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E66477" w14:textId="1CC046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D6C2300" w14:textId="77777777" w:rsidTr="00430E6D">
        <w:tc>
          <w:tcPr>
            <w:tcW w:w="0" w:type="auto"/>
          </w:tcPr>
          <w:p w14:paraId="407CFA0C" w14:textId="18879F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WOLF, Bernd</w:t>
            </w:r>
          </w:p>
        </w:tc>
        <w:tc>
          <w:tcPr>
            <w:tcW w:w="0" w:type="auto"/>
          </w:tcPr>
          <w:p w14:paraId="1591852A" w14:textId="260580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BMWi</w:t>
            </w:r>
          </w:p>
        </w:tc>
        <w:tc>
          <w:tcPr>
            <w:tcW w:w="0" w:type="auto"/>
          </w:tcPr>
          <w:p w14:paraId="0AAE57D4" w14:textId="3C12E7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B06C9F1" w14:textId="77777777" w:rsidTr="00430E6D">
        <w:tc>
          <w:tcPr>
            <w:tcW w:w="0" w:type="auto"/>
          </w:tcPr>
          <w:p w14:paraId="7C7E7BD2" w14:textId="0E7DEB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Hao</w:t>
            </w:r>
          </w:p>
        </w:tc>
        <w:tc>
          <w:tcPr>
            <w:tcW w:w="0" w:type="auto"/>
          </w:tcPr>
          <w:p w14:paraId="1B613252" w14:textId="0FB8F7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Nubia Technology Co.,Ltd</w:t>
            </w:r>
          </w:p>
        </w:tc>
        <w:tc>
          <w:tcPr>
            <w:tcW w:w="0" w:type="auto"/>
          </w:tcPr>
          <w:p w14:paraId="7AD43BCB" w14:textId="45FB3C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707D51D" w14:textId="77777777" w:rsidTr="00430E6D">
        <w:tc>
          <w:tcPr>
            <w:tcW w:w="0" w:type="auto"/>
          </w:tcPr>
          <w:p w14:paraId="24AACACC" w14:textId="528776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Jingzhou</w:t>
            </w:r>
          </w:p>
        </w:tc>
        <w:tc>
          <w:tcPr>
            <w:tcW w:w="0" w:type="auto"/>
          </w:tcPr>
          <w:p w14:paraId="4732BB24" w14:textId="31D81B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0042356A" w14:textId="4AB104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C02D6A7" w14:textId="77777777" w:rsidTr="00430E6D">
        <w:tc>
          <w:tcPr>
            <w:tcW w:w="0" w:type="auto"/>
          </w:tcPr>
          <w:p w14:paraId="5F8DC5E9" w14:textId="73F1B4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XIE, Yuming</w:t>
            </w:r>
          </w:p>
        </w:tc>
        <w:tc>
          <w:tcPr>
            <w:tcW w:w="0" w:type="auto"/>
          </w:tcPr>
          <w:p w14:paraId="5CEE5482" w14:textId="1AA20D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Sanechips</w:t>
            </w:r>
          </w:p>
        </w:tc>
        <w:tc>
          <w:tcPr>
            <w:tcW w:w="0" w:type="auto"/>
          </w:tcPr>
          <w:p w14:paraId="3E2CE966" w14:textId="55DEC3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F66E8B5" w14:textId="77777777" w:rsidTr="00430E6D">
        <w:tc>
          <w:tcPr>
            <w:tcW w:w="0" w:type="auto"/>
          </w:tcPr>
          <w:p w14:paraId="31ABFEC8" w14:textId="39FA55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XING, Jinqiang</w:t>
            </w:r>
          </w:p>
        </w:tc>
        <w:tc>
          <w:tcPr>
            <w:tcW w:w="0" w:type="auto"/>
          </w:tcPr>
          <w:p w14:paraId="2E5A0F81" w14:textId="0CE12F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</w:t>
            </w:r>
          </w:p>
        </w:tc>
        <w:tc>
          <w:tcPr>
            <w:tcW w:w="0" w:type="auto"/>
          </w:tcPr>
          <w:p w14:paraId="5011A154" w14:textId="662489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DC077C8" w14:textId="77777777" w:rsidTr="00430E6D">
        <w:tc>
          <w:tcPr>
            <w:tcW w:w="0" w:type="auto"/>
          </w:tcPr>
          <w:p w14:paraId="3354D9A4" w14:textId="7BC000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Jin</w:t>
            </w:r>
          </w:p>
        </w:tc>
        <w:tc>
          <w:tcPr>
            <w:tcW w:w="0" w:type="auto"/>
          </w:tcPr>
          <w:p w14:paraId="592E2B30" w14:textId="0FECC8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5B3BBCA2" w14:textId="09DB01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C930444" w14:textId="77777777" w:rsidTr="00430E6D">
        <w:tc>
          <w:tcPr>
            <w:tcW w:w="0" w:type="auto"/>
          </w:tcPr>
          <w:p w14:paraId="497486EA" w14:textId="6F1784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Weijie</w:t>
            </w:r>
          </w:p>
        </w:tc>
        <w:tc>
          <w:tcPr>
            <w:tcW w:w="0" w:type="auto"/>
          </w:tcPr>
          <w:p w14:paraId="166894BB" w14:textId="744A21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451E759E" w14:textId="5AF672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26EE5B0" w14:textId="77777777" w:rsidTr="00430E6D">
        <w:tc>
          <w:tcPr>
            <w:tcW w:w="0" w:type="auto"/>
          </w:tcPr>
          <w:p w14:paraId="0E1830B1" w14:textId="136E52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XUE, Fei</w:t>
            </w:r>
          </w:p>
        </w:tc>
        <w:tc>
          <w:tcPr>
            <w:tcW w:w="0" w:type="auto"/>
          </w:tcPr>
          <w:p w14:paraId="5110AEDF" w14:textId="0A5730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11802D" w14:textId="4DE30B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7797062" w14:textId="77777777" w:rsidTr="00430E6D">
        <w:tc>
          <w:tcPr>
            <w:tcW w:w="0" w:type="auto"/>
          </w:tcPr>
          <w:p w14:paraId="1E3EB32D" w14:textId="38D94A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YAMASHITA, Osamu</w:t>
            </w:r>
          </w:p>
        </w:tc>
        <w:tc>
          <w:tcPr>
            <w:tcW w:w="0" w:type="auto"/>
          </w:tcPr>
          <w:p w14:paraId="666C76E0" w14:textId="0309F8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A194BAF" w14:textId="3089F8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CB74ECF" w14:textId="77777777" w:rsidTr="00430E6D">
        <w:tc>
          <w:tcPr>
            <w:tcW w:w="0" w:type="auto"/>
          </w:tcPr>
          <w:p w14:paraId="7D41D3C6" w14:textId="0F5733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Liang</w:t>
            </w:r>
          </w:p>
        </w:tc>
        <w:tc>
          <w:tcPr>
            <w:tcW w:w="0" w:type="auto"/>
          </w:tcPr>
          <w:p w14:paraId="6166468B" w14:textId="1F4FD5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2BAD26D4" w14:textId="54C4D2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7CC6633" w14:textId="77777777" w:rsidTr="00430E6D">
        <w:tc>
          <w:tcPr>
            <w:tcW w:w="0" w:type="auto"/>
          </w:tcPr>
          <w:p w14:paraId="0C85D236" w14:textId="17797F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Nathan</w:t>
            </w:r>
          </w:p>
        </w:tc>
        <w:tc>
          <w:tcPr>
            <w:tcW w:w="0" w:type="auto"/>
          </w:tcPr>
          <w:p w14:paraId="04DE0D3B" w14:textId="2B27D9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55AE38F8" w14:textId="32D1AB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41B7EB6" w14:textId="77777777" w:rsidTr="00430E6D">
        <w:tc>
          <w:tcPr>
            <w:tcW w:w="0" w:type="auto"/>
          </w:tcPr>
          <w:p w14:paraId="47F6037A" w14:textId="2DD8AE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ChihKai</w:t>
            </w:r>
          </w:p>
        </w:tc>
        <w:tc>
          <w:tcPr>
            <w:tcW w:w="0" w:type="auto"/>
          </w:tcPr>
          <w:p w14:paraId="43F03809" w14:textId="6CAB99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71A28D81" w14:textId="0E27E4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390C5A9" w14:textId="77777777" w:rsidTr="00430E6D">
        <w:tc>
          <w:tcPr>
            <w:tcW w:w="0" w:type="auto"/>
          </w:tcPr>
          <w:p w14:paraId="50726B13" w14:textId="33FB8F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Qian</w:t>
            </w:r>
          </w:p>
        </w:tc>
        <w:tc>
          <w:tcPr>
            <w:tcW w:w="0" w:type="auto"/>
          </w:tcPr>
          <w:p w14:paraId="5082A1C6" w14:textId="0E74C6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</w:t>
            </w:r>
          </w:p>
        </w:tc>
        <w:tc>
          <w:tcPr>
            <w:tcW w:w="0" w:type="auto"/>
          </w:tcPr>
          <w:p w14:paraId="3E851C05" w14:textId="1BE457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262D4E5" w14:textId="77777777" w:rsidTr="00430E6D">
        <w:tc>
          <w:tcPr>
            <w:tcW w:w="0" w:type="auto"/>
          </w:tcPr>
          <w:p w14:paraId="5DCF3C30" w14:textId="648E1C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YANG, Tang</w:t>
            </w:r>
          </w:p>
        </w:tc>
        <w:tc>
          <w:tcPr>
            <w:tcW w:w="0" w:type="auto"/>
          </w:tcPr>
          <w:p w14:paraId="7244D314" w14:textId="3AE357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556297B5" w14:textId="3EAB63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6062934" w14:textId="77777777" w:rsidTr="00430E6D">
        <w:tc>
          <w:tcPr>
            <w:tcW w:w="0" w:type="auto"/>
          </w:tcPr>
          <w:p w14:paraId="1BE53992" w14:textId="15679A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xiaohang</w:t>
            </w:r>
          </w:p>
        </w:tc>
        <w:tc>
          <w:tcPr>
            <w:tcW w:w="0" w:type="auto"/>
          </w:tcPr>
          <w:p w14:paraId="43DE4F36" w14:textId="42A25F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429194CC" w14:textId="6A36D1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67827BB" w14:textId="77777777" w:rsidTr="00430E6D">
        <w:tc>
          <w:tcPr>
            <w:tcW w:w="0" w:type="auto"/>
          </w:tcPr>
          <w:p w14:paraId="223B4E43" w14:textId="5A9924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YOONOH</w:t>
            </w:r>
          </w:p>
        </w:tc>
        <w:tc>
          <w:tcPr>
            <w:tcW w:w="0" w:type="auto"/>
          </w:tcPr>
          <w:p w14:paraId="58362A98" w14:textId="401353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310CE349" w14:textId="40773D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E078579" w14:textId="77777777" w:rsidTr="00430E6D">
        <w:tc>
          <w:tcPr>
            <w:tcW w:w="0" w:type="auto"/>
          </w:tcPr>
          <w:p w14:paraId="3107EA41" w14:textId="719837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Yunchuan</w:t>
            </w:r>
          </w:p>
        </w:tc>
        <w:tc>
          <w:tcPr>
            <w:tcW w:w="0" w:type="auto"/>
          </w:tcPr>
          <w:p w14:paraId="17B2806E" w14:textId="778845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35F5B402" w14:textId="41D1EA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FDB8BF8" w14:textId="77777777" w:rsidTr="00430E6D">
        <w:tc>
          <w:tcPr>
            <w:tcW w:w="0" w:type="auto"/>
          </w:tcPr>
          <w:p w14:paraId="0F94831B" w14:textId="149586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YOKOKAWA, Tomoki</w:t>
            </w:r>
          </w:p>
        </w:tc>
        <w:tc>
          <w:tcPr>
            <w:tcW w:w="0" w:type="auto"/>
          </w:tcPr>
          <w:p w14:paraId="4F7651A3" w14:textId="4753F6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926C837" w14:textId="7B213E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6922F8A0" w14:textId="77777777" w:rsidTr="00430E6D">
        <w:tc>
          <w:tcPr>
            <w:tcW w:w="0" w:type="auto"/>
          </w:tcPr>
          <w:p w14:paraId="2A0FB2BD" w14:textId="7DA8F3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YOON, Daejung</w:t>
            </w:r>
          </w:p>
        </w:tc>
        <w:tc>
          <w:tcPr>
            <w:tcW w:w="0" w:type="auto"/>
          </w:tcPr>
          <w:p w14:paraId="3748BB9A" w14:textId="670A30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</w:t>
            </w:r>
          </w:p>
        </w:tc>
        <w:tc>
          <w:tcPr>
            <w:tcW w:w="0" w:type="auto"/>
          </w:tcPr>
          <w:p w14:paraId="7C51CC99" w14:textId="29758A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098C6DAC" w14:textId="77777777" w:rsidTr="00430E6D">
        <w:tc>
          <w:tcPr>
            <w:tcW w:w="0" w:type="auto"/>
          </w:tcPr>
          <w:p w14:paraId="3DBA818D" w14:textId="6B5818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YOUNG, Janet</w:t>
            </w:r>
          </w:p>
        </w:tc>
        <w:tc>
          <w:tcPr>
            <w:tcW w:w="0" w:type="auto"/>
          </w:tcPr>
          <w:p w14:paraId="3708D3CB" w14:textId="2DAB2F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68B1D6DB" w14:textId="1B52D6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E6482DE" w14:textId="77777777" w:rsidTr="00430E6D">
        <w:tc>
          <w:tcPr>
            <w:tcW w:w="0" w:type="auto"/>
          </w:tcPr>
          <w:p w14:paraId="43BA7C21" w14:textId="50FD67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Tsang-wei</w:t>
            </w:r>
          </w:p>
        </w:tc>
        <w:tc>
          <w:tcPr>
            <w:tcW w:w="0" w:type="auto"/>
          </w:tcPr>
          <w:p w14:paraId="6438CDDC" w14:textId="2482EA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0" w:type="auto"/>
          </w:tcPr>
          <w:p w14:paraId="723E62E3" w14:textId="4D72B1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E81BCFE" w14:textId="77777777" w:rsidTr="00430E6D">
        <w:tc>
          <w:tcPr>
            <w:tcW w:w="0" w:type="auto"/>
          </w:tcPr>
          <w:p w14:paraId="15F05C1D" w14:textId="423C29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ZANDER, Olof</w:t>
            </w:r>
          </w:p>
        </w:tc>
        <w:tc>
          <w:tcPr>
            <w:tcW w:w="0" w:type="auto"/>
          </w:tcPr>
          <w:p w14:paraId="410A8ECA" w14:textId="19093E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4D14B572" w14:textId="12A8B7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FD3638B" w14:textId="77777777" w:rsidTr="00430E6D">
        <w:tc>
          <w:tcPr>
            <w:tcW w:w="0" w:type="auto"/>
          </w:tcPr>
          <w:p w14:paraId="11E086AB" w14:textId="5B9E8F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Yong</w:t>
            </w:r>
          </w:p>
        </w:tc>
        <w:tc>
          <w:tcPr>
            <w:tcW w:w="0" w:type="auto"/>
          </w:tcPr>
          <w:p w14:paraId="6D9B0EEE" w14:textId="6CFDCB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7098C53B" w14:textId="5F67BA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1C3B6C7" w14:textId="77777777" w:rsidTr="00430E6D">
        <w:tc>
          <w:tcPr>
            <w:tcW w:w="0" w:type="auto"/>
          </w:tcPr>
          <w:p w14:paraId="7E49315C" w14:textId="4C47B2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Chenchen</w:t>
            </w:r>
          </w:p>
        </w:tc>
        <w:tc>
          <w:tcPr>
            <w:tcW w:w="0" w:type="auto"/>
          </w:tcPr>
          <w:p w14:paraId="58F794F9" w14:textId="758A75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1B0CB8" w14:textId="5BC715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674AD47" w14:textId="77777777" w:rsidTr="00430E6D">
        <w:tc>
          <w:tcPr>
            <w:tcW w:w="0" w:type="auto"/>
          </w:tcPr>
          <w:p w14:paraId="27B33A2A" w14:textId="652850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Chunhui</w:t>
            </w:r>
          </w:p>
        </w:tc>
        <w:tc>
          <w:tcPr>
            <w:tcW w:w="0" w:type="auto"/>
          </w:tcPr>
          <w:p w14:paraId="21CB28DD" w14:textId="56A780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09EB6454" w14:textId="730CAA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A91622D" w14:textId="77777777" w:rsidTr="00430E6D">
        <w:tc>
          <w:tcPr>
            <w:tcW w:w="0" w:type="auto"/>
          </w:tcPr>
          <w:p w14:paraId="6A06BB71" w14:textId="76702F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Dawei</w:t>
            </w:r>
          </w:p>
        </w:tc>
        <w:tc>
          <w:tcPr>
            <w:tcW w:w="0" w:type="auto"/>
          </w:tcPr>
          <w:p w14:paraId="1F51E021" w14:textId="48EBF0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France</w:t>
            </w:r>
          </w:p>
        </w:tc>
        <w:tc>
          <w:tcPr>
            <w:tcW w:w="0" w:type="auto"/>
          </w:tcPr>
          <w:p w14:paraId="2310120E" w14:textId="1E88FB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9015FD9" w14:textId="77777777" w:rsidTr="00430E6D">
        <w:tc>
          <w:tcPr>
            <w:tcW w:w="0" w:type="auto"/>
          </w:tcPr>
          <w:p w14:paraId="4C106A4D" w14:textId="74C702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Jinyu</w:t>
            </w:r>
          </w:p>
        </w:tc>
        <w:tc>
          <w:tcPr>
            <w:tcW w:w="0" w:type="auto"/>
          </w:tcPr>
          <w:p w14:paraId="2CCAD7A7" w14:textId="05EAFF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</w:t>
            </w:r>
          </w:p>
        </w:tc>
        <w:tc>
          <w:tcPr>
            <w:tcW w:w="0" w:type="auto"/>
          </w:tcPr>
          <w:p w14:paraId="7CBFE6AC" w14:textId="65D811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F5AA8AE" w14:textId="77777777" w:rsidTr="00430E6D">
        <w:tc>
          <w:tcPr>
            <w:tcW w:w="0" w:type="auto"/>
          </w:tcPr>
          <w:p w14:paraId="258FC420" w14:textId="7405D0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juan</w:t>
            </w:r>
          </w:p>
        </w:tc>
        <w:tc>
          <w:tcPr>
            <w:tcW w:w="0" w:type="auto"/>
          </w:tcPr>
          <w:p w14:paraId="1763CCE1" w14:textId="1E2A63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6AB791A0" w14:textId="5B45C3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679015E" w14:textId="77777777" w:rsidTr="00430E6D">
        <w:tc>
          <w:tcPr>
            <w:tcW w:w="0" w:type="auto"/>
          </w:tcPr>
          <w:p w14:paraId="51BDD348" w14:textId="0B362B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Li</w:t>
            </w:r>
          </w:p>
        </w:tc>
        <w:tc>
          <w:tcPr>
            <w:tcW w:w="0" w:type="auto"/>
          </w:tcPr>
          <w:p w14:paraId="7A5F4B97" w14:textId="3840B0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34E3E946" w14:textId="24C45E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0156C66E" w14:textId="77777777" w:rsidTr="00430E6D">
        <w:tc>
          <w:tcPr>
            <w:tcW w:w="0" w:type="auto"/>
          </w:tcPr>
          <w:p w14:paraId="776018D5" w14:textId="79071B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Meng</w:t>
            </w:r>
          </w:p>
        </w:tc>
        <w:tc>
          <w:tcPr>
            <w:tcW w:w="0" w:type="auto"/>
          </w:tcPr>
          <w:p w14:paraId="3CA5AE12" w14:textId="20C1E6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3B13CAC5" w14:textId="49A94B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459CFA2" w14:textId="77777777" w:rsidTr="00430E6D">
        <w:tc>
          <w:tcPr>
            <w:tcW w:w="0" w:type="auto"/>
          </w:tcPr>
          <w:p w14:paraId="399BD38F" w14:textId="647F5E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Peng</w:t>
            </w:r>
          </w:p>
        </w:tc>
        <w:tc>
          <w:tcPr>
            <w:tcW w:w="0" w:type="auto"/>
          </w:tcPr>
          <w:p w14:paraId="2A0FD4A4" w14:textId="0563EB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3C5D5A31" w14:textId="655B27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20957D4" w14:textId="77777777" w:rsidTr="00430E6D">
        <w:tc>
          <w:tcPr>
            <w:tcW w:w="0" w:type="auto"/>
          </w:tcPr>
          <w:p w14:paraId="1F38FB43" w14:textId="1B7B59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Shichang</w:t>
            </w:r>
          </w:p>
        </w:tc>
        <w:tc>
          <w:tcPr>
            <w:tcW w:w="0" w:type="auto"/>
          </w:tcPr>
          <w:p w14:paraId="680C0C6F" w14:textId="661BC2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Hangzhou Mengyuxiang</w:t>
            </w:r>
          </w:p>
        </w:tc>
        <w:tc>
          <w:tcPr>
            <w:tcW w:w="0" w:type="auto"/>
          </w:tcPr>
          <w:p w14:paraId="3145E906" w14:textId="1464F221" w:rsidR="00430E6D" w:rsidRPr="00430E6D" w:rsidRDefault="00120816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550D66B" w14:textId="77777777" w:rsidTr="00430E6D">
        <w:tc>
          <w:tcPr>
            <w:tcW w:w="0" w:type="auto"/>
          </w:tcPr>
          <w:p w14:paraId="7FA0DF16" w14:textId="293E83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Xiaofei</w:t>
            </w:r>
          </w:p>
        </w:tc>
        <w:tc>
          <w:tcPr>
            <w:tcW w:w="0" w:type="auto"/>
          </w:tcPr>
          <w:p w14:paraId="599B5BEE" w14:textId="5E586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Jiao Tong University</w:t>
            </w:r>
          </w:p>
        </w:tc>
        <w:tc>
          <w:tcPr>
            <w:tcW w:w="0" w:type="auto"/>
          </w:tcPr>
          <w:p w14:paraId="3822ACED" w14:textId="00D243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E583ED0" w14:textId="77777777" w:rsidTr="00430E6D">
        <w:tc>
          <w:tcPr>
            <w:tcW w:w="0" w:type="auto"/>
          </w:tcPr>
          <w:p w14:paraId="7EAB9ADA" w14:textId="7A6E8F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Xiaoran</w:t>
            </w:r>
          </w:p>
        </w:tc>
        <w:tc>
          <w:tcPr>
            <w:tcW w:w="0" w:type="auto"/>
          </w:tcPr>
          <w:p w14:paraId="1860A21F" w14:textId="7E7679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E383BBA" w14:textId="2224BA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BD1CC81" w14:textId="77777777" w:rsidTr="00430E6D">
        <w:tc>
          <w:tcPr>
            <w:tcW w:w="0" w:type="auto"/>
          </w:tcPr>
          <w:p w14:paraId="7FC4ECF8" w14:textId="5A9F3C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Yiyan</w:t>
            </w:r>
          </w:p>
        </w:tc>
        <w:tc>
          <w:tcPr>
            <w:tcW w:w="0" w:type="auto"/>
          </w:tcPr>
          <w:p w14:paraId="40C3D729" w14:textId="29CE46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34221D7B" w14:textId="697005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EB42162" w14:textId="77777777" w:rsidTr="00430E6D">
        <w:tc>
          <w:tcPr>
            <w:tcW w:w="0" w:type="auto"/>
          </w:tcPr>
          <w:p w14:paraId="75B4758C" w14:textId="3F71A5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yuanyuan</w:t>
            </w:r>
          </w:p>
        </w:tc>
        <w:tc>
          <w:tcPr>
            <w:tcW w:w="0" w:type="auto"/>
          </w:tcPr>
          <w:p w14:paraId="270E753F" w14:textId="05EB38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70B4AF40" w14:textId="2BF39B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20C0037E" w14:textId="77777777" w:rsidTr="00430E6D">
        <w:tc>
          <w:tcPr>
            <w:tcW w:w="0" w:type="auto"/>
          </w:tcPr>
          <w:p w14:paraId="019239B0" w14:textId="0152CF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</w:t>
            </w:r>
          </w:p>
        </w:tc>
        <w:tc>
          <w:tcPr>
            <w:tcW w:w="0" w:type="auto"/>
          </w:tcPr>
          <w:p w14:paraId="61BBD36D" w14:textId="60F967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AAE92B" w14:textId="5B091B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4E1E0E7" w14:textId="77777777" w:rsidTr="00430E6D">
        <w:tc>
          <w:tcPr>
            <w:tcW w:w="0" w:type="auto"/>
          </w:tcPr>
          <w:p w14:paraId="532192BB" w14:textId="587DD7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Zhijiao</w:t>
            </w:r>
          </w:p>
        </w:tc>
        <w:tc>
          <w:tcPr>
            <w:tcW w:w="0" w:type="auto"/>
          </w:tcPr>
          <w:p w14:paraId="4A06F3AA" w14:textId="6EB6E0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CENC</w:t>
            </w:r>
          </w:p>
        </w:tc>
        <w:tc>
          <w:tcPr>
            <w:tcW w:w="0" w:type="auto"/>
          </w:tcPr>
          <w:p w14:paraId="07BE9189" w14:textId="78BE48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655742F" w14:textId="77777777" w:rsidTr="00430E6D">
        <w:tc>
          <w:tcPr>
            <w:tcW w:w="0" w:type="auto"/>
          </w:tcPr>
          <w:p w14:paraId="56828368" w14:textId="6756EA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Dong</w:t>
            </w:r>
          </w:p>
        </w:tc>
        <w:tc>
          <w:tcPr>
            <w:tcW w:w="0" w:type="auto"/>
          </w:tcPr>
          <w:p w14:paraId="67F802DF" w14:textId="0C719F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Polska</w:t>
            </w:r>
          </w:p>
        </w:tc>
        <w:tc>
          <w:tcPr>
            <w:tcW w:w="0" w:type="auto"/>
          </w:tcPr>
          <w:p w14:paraId="309319E7" w14:textId="7DEFC8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C33CAC" w14:textId="77777777" w:rsidTr="00430E6D">
        <w:tc>
          <w:tcPr>
            <w:tcW w:w="0" w:type="auto"/>
          </w:tcPr>
          <w:p w14:paraId="4A98524E" w14:textId="2CFB44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Kun</w:t>
            </w:r>
          </w:p>
        </w:tc>
        <w:tc>
          <w:tcPr>
            <w:tcW w:w="0" w:type="auto"/>
          </w:tcPr>
          <w:p w14:paraId="509A46D6" w14:textId="3E7B62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Mobile Communications</w:t>
            </w:r>
          </w:p>
        </w:tc>
        <w:tc>
          <w:tcPr>
            <w:tcW w:w="0" w:type="auto"/>
          </w:tcPr>
          <w:p w14:paraId="499C6B0A" w14:textId="1E8869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32A5820D" w14:textId="77777777" w:rsidTr="00430E6D">
        <w:tc>
          <w:tcPr>
            <w:tcW w:w="0" w:type="auto"/>
          </w:tcPr>
          <w:p w14:paraId="0154B9C5" w14:textId="127AF3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Yichen</w:t>
            </w:r>
          </w:p>
        </w:tc>
        <w:tc>
          <w:tcPr>
            <w:tcW w:w="0" w:type="auto"/>
          </w:tcPr>
          <w:p w14:paraId="2A6778FC" w14:textId="11E054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5E991AC9" w14:textId="661E5D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40FD4A8" w14:textId="77777777" w:rsidTr="00430E6D">
        <w:tc>
          <w:tcPr>
            <w:tcW w:w="0" w:type="auto"/>
          </w:tcPr>
          <w:p w14:paraId="7479C53A" w14:textId="3E5DFF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Zehan</w:t>
            </w:r>
          </w:p>
        </w:tc>
        <w:tc>
          <w:tcPr>
            <w:tcW w:w="0" w:type="auto"/>
          </w:tcPr>
          <w:p w14:paraId="7E9041AB" w14:textId="371372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F344A35" w14:textId="002A32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3A4CF9D" w14:textId="77777777" w:rsidTr="00430E6D">
        <w:tc>
          <w:tcPr>
            <w:tcW w:w="0" w:type="auto"/>
          </w:tcPr>
          <w:p w14:paraId="0737F6F9" w14:textId="44BDA1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Zheng</w:t>
            </w:r>
          </w:p>
        </w:tc>
        <w:tc>
          <w:tcPr>
            <w:tcW w:w="0" w:type="auto"/>
          </w:tcPr>
          <w:p w14:paraId="090A5799" w14:textId="39E432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CCF3157" w14:textId="027C7C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A8A94E9" w14:textId="77777777" w:rsidTr="00430E6D">
        <w:tc>
          <w:tcPr>
            <w:tcW w:w="0" w:type="auto"/>
          </w:tcPr>
          <w:p w14:paraId="4BE60D38" w14:textId="517F63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Zhenshan</w:t>
            </w:r>
          </w:p>
        </w:tc>
        <w:tc>
          <w:tcPr>
            <w:tcW w:w="0" w:type="auto"/>
          </w:tcPr>
          <w:p w14:paraId="5396015F" w14:textId="4B39DD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</w:t>
            </w:r>
          </w:p>
        </w:tc>
        <w:tc>
          <w:tcPr>
            <w:tcW w:w="0" w:type="auto"/>
          </w:tcPr>
          <w:p w14:paraId="3CBF8629" w14:textId="47FDDA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69E5833" w14:textId="77777777" w:rsidTr="00430E6D">
        <w:tc>
          <w:tcPr>
            <w:tcW w:w="0" w:type="auto"/>
          </w:tcPr>
          <w:p w14:paraId="0F258F5C" w14:textId="23AA53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ZHONG, Zhigang</w:t>
            </w:r>
          </w:p>
        </w:tc>
        <w:tc>
          <w:tcPr>
            <w:tcW w:w="0" w:type="auto"/>
          </w:tcPr>
          <w:p w14:paraId="2EF972D2" w14:textId="583F02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CITC</w:t>
            </w:r>
          </w:p>
        </w:tc>
        <w:tc>
          <w:tcPr>
            <w:tcW w:w="0" w:type="auto"/>
          </w:tcPr>
          <w:p w14:paraId="32B6B72F" w14:textId="045DA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BEAF02D" w14:textId="77777777" w:rsidTr="00430E6D">
        <w:tc>
          <w:tcPr>
            <w:tcW w:w="0" w:type="auto"/>
          </w:tcPr>
          <w:p w14:paraId="2038AE86" w14:textId="7F0CF6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Hai</w:t>
            </w:r>
          </w:p>
        </w:tc>
        <w:tc>
          <w:tcPr>
            <w:tcW w:w="0" w:type="auto"/>
          </w:tcPr>
          <w:p w14:paraId="398C116A" w14:textId="2F591B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4D84D4F7" w14:textId="0877AA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37E6FCB" w14:textId="77777777" w:rsidTr="00430E6D">
        <w:tc>
          <w:tcPr>
            <w:tcW w:w="0" w:type="auto"/>
          </w:tcPr>
          <w:p w14:paraId="26CB6E89" w14:textId="749369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Rui</w:t>
            </w:r>
          </w:p>
        </w:tc>
        <w:tc>
          <w:tcPr>
            <w:tcW w:w="0" w:type="auto"/>
          </w:tcPr>
          <w:p w14:paraId="655C48EC" w14:textId="5652B4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206666B2" w14:textId="3DEC66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8E3F6AA" w14:textId="77777777" w:rsidTr="00430E6D">
        <w:tc>
          <w:tcPr>
            <w:tcW w:w="0" w:type="auto"/>
          </w:tcPr>
          <w:p w14:paraId="47460609" w14:textId="4C7A8D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Shuai</w:t>
            </w:r>
          </w:p>
        </w:tc>
        <w:tc>
          <w:tcPr>
            <w:tcW w:w="0" w:type="auto"/>
          </w:tcPr>
          <w:p w14:paraId="64626B86" w14:textId="148CCA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Com. (Chongqing)</w:t>
            </w:r>
          </w:p>
        </w:tc>
        <w:tc>
          <w:tcPr>
            <w:tcW w:w="0" w:type="auto"/>
          </w:tcPr>
          <w:p w14:paraId="2EC3CEDE" w14:textId="784EBF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0C0DF1B" w14:textId="77777777" w:rsidTr="00430E6D">
        <w:tc>
          <w:tcPr>
            <w:tcW w:w="0" w:type="auto"/>
          </w:tcPr>
          <w:p w14:paraId="515C73D1" w14:textId="623BED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Wubin</w:t>
            </w:r>
          </w:p>
        </w:tc>
        <w:tc>
          <w:tcPr>
            <w:tcW w:w="0" w:type="auto"/>
          </w:tcPr>
          <w:p w14:paraId="62D3EE6B" w14:textId="301C71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776E625F" w14:textId="4E2EE5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626A56E" w14:textId="77777777" w:rsidTr="00430E6D">
        <w:tc>
          <w:tcPr>
            <w:tcW w:w="0" w:type="auto"/>
          </w:tcPr>
          <w:p w14:paraId="48778AD4" w14:textId="03A530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Xutao</w:t>
            </w:r>
          </w:p>
        </w:tc>
        <w:tc>
          <w:tcPr>
            <w:tcW w:w="0" w:type="auto"/>
          </w:tcPr>
          <w:p w14:paraId="2D15D5B0" w14:textId="7338BF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39B37F47" w14:textId="6306FB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7FB33AD" w14:textId="77777777" w:rsidTr="00430E6D">
        <w:tc>
          <w:tcPr>
            <w:tcW w:w="0" w:type="auto"/>
          </w:tcPr>
          <w:p w14:paraId="3D9893C6" w14:textId="3AFA45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QIPING</w:t>
            </w:r>
          </w:p>
        </w:tc>
        <w:tc>
          <w:tcPr>
            <w:tcW w:w="0" w:type="auto"/>
          </w:tcPr>
          <w:p w14:paraId="2169ED5F" w14:textId="2E3B79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7C41233" w14:textId="3AAB54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6B25B56A" w14:textId="77777777" w:rsidTr="00430E6D">
        <w:tc>
          <w:tcPr>
            <w:tcW w:w="0" w:type="auto"/>
          </w:tcPr>
          <w:p w14:paraId="1A960CD4" w14:textId="20AD95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Siting</w:t>
            </w:r>
          </w:p>
        </w:tc>
        <w:tc>
          <w:tcPr>
            <w:tcW w:w="0" w:type="auto"/>
          </w:tcPr>
          <w:p w14:paraId="0976DB9D" w14:textId="3E4667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2FD3CB29" w14:textId="2E04E9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6F0ED73" w14:textId="77777777" w:rsidTr="00430E6D">
        <w:tc>
          <w:tcPr>
            <w:tcW w:w="0" w:type="auto"/>
          </w:tcPr>
          <w:p w14:paraId="00300A46" w14:textId="23D225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ZIQI, Liu</w:t>
            </w:r>
          </w:p>
        </w:tc>
        <w:tc>
          <w:tcPr>
            <w:tcW w:w="0" w:type="auto"/>
          </w:tcPr>
          <w:p w14:paraId="4E06D441" w14:textId="4FE345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TECH GmbH</w:t>
            </w:r>
          </w:p>
        </w:tc>
        <w:tc>
          <w:tcPr>
            <w:tcW w:w="0" w:type="auto"/>
          </w:tcPr>
          <w:p w14:paraId="77099DA0" w14:textId="5CF2DA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1FE5620" w14:textId="77777777" w:rsidTr="00430E6D">
        <w:tc>
          <w:tcPr>
            <w:tcW w:w="0" w:type="auto"/>
          </w:tcPr>
          <w:p w14:paraId="06F2C1C7" w14:textId="653AC6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ZUO, Zhisong</w:t>
            </w:r>
          </w:p>
        </w:tc>
        <w:tc>
          <w:tcPr>
            <w:tcW w:w="0" w:type="auto"/>
          </w:tcPr>
          <w:p w14:paraId="2A00B640" w14:textId="1AD410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785C8F9C" w14:textId="5483AE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</w:tbl>
    <w:p w14:paraId="1B668C95" w14:textId="77777777" w:rsidR="00430E6D" w:rsidRDefault="00430E6D" w:rsidP="00430E6D"/>
    <w:p w14:paraId="5A0400A9" w14:textId="112B0660" w:rsidR="00430E6D" w:rsidRDefault="00430E6D" w:rsidP="00430E6D">
      <w:pPr>
        <w:pStyle w:val="Heading2"/>
      </w:pPr>
      <w:r>
        <w:br w:type="page"/>
      </w:r>
      <w:r>
        <w:lastRenderedPageBreak/>
        <w:t xml:space="preserve">Annex </w:t>
      </w:r>
      <w:r w:rsidR="006A2208">
        <w:t>H</w:t>
      </w:r>
      <w:r>
        <w:t>: List of future meetings</w:t>
      </w:r>
    </w:p>
    <w:p w14:paraId="44951F28" w14:textId="77777777" w:rsidR="00430E6D" w:rsidRDefault="00430E6D" w:rsidP="00430E6D">
      <w:pPr>
        <w:pStyle w:val="TH"/>
      </w:pPr>
    </w:p>
    <w:p w14:paraId="5809747F" w14:textId="669A32A0" w:rsidR="00430E6D" w:rsidRDefault="00430E6D" w:rsidP="00430E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047"/>
        <w:gridCol w:w="1407"/>
        <w:gridCol w:w="687"/>
        <w:gridCol w:w="906"/>
        <w:gridCol w:w="1087"/>
      </w:tblGrid>
      <w:tr w:rsidR="006A2208" w:rsidRPr="006A2208" w14:paraId="6104FA7A" w14:textId="77777777" w:rsidTr="00D512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D982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0C78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32EE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BE6A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95FD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EE91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6A2208" w:rsidRPr="006A2208" w14:paraId="0B16D919" w14:textId="77777777" w:rsidTr="00D512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174E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RAN4#100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BDE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2021-08-16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84C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F7A6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72F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81DD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R4-100-e</w:t>
            </w:r>
          </w:p>
        </w:tc>
      </w:tr>
      <w:tr w:rsidR="006A2208" w:rsidRPr="006A2208" w14:paraId="08D635D4" w14:textId="77777777" w:rsidTr="00D512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5772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RAN4#101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6F34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2021-11-01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FFF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2021-11-12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C460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9DAB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A0A3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R4-101-e</w:t>
            </w:r>
          </w:p>
        </w:tc>
      </w:tr>
    </w:tbl>
    <w:p w14:paraId="442CFDE2" w14:textId="07014277" w:rsidR="003F2FDA" w:rsidRDefault="003F2FDA" w:rsidP="00D412E4"/>
    <w:p w14:paraId="0D1491E2" w14:textId="77777777" w:rsidR="003F2FDA" w:rsidRDefault="003F2FDA" w:rsidP="003F2FDA"/>
    <w:sectPr w:rsidR="003F2FDA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78136" w14:textId="77777777" w:rsidR="00430E6D" w:rsidRDefault="00430E6D">
      <w:pPr>
        <w:spacing w:after="0"/>
      </w:pPr>
      <w:r>
        <w:separator/>
      </w:r>
    </w:p>
  </w:endnote>
  <w:endnote w:type="continuationSeparator" w:id="0">
    <w:p w14:paraId="1DCEBC22" w14:textId="77777777" w:rsidR="00430E6D" w:rsidRDefault="00430E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11039" w14:textId="77777777" w:rsidR="00430E6D" w:rsidRDefault="00430E6D">
      <w:pPr>
        <w:spacing w:after="0"/>
      </w:pPr>
      <w:r>
        <w:separator/>
      </w:r>
    </w:p>
  </w:footnote>
  <w:footnote w:type="continuationSeparator" w:id="0">
    <w:p w14:paraId="6CBA2FF4" w14:textId="77777777" w:rsidR="00430E6D" w:rsidRDefault="00430E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43B50" w14:textId="77777777" w:rsidR="00430E6D" w:rsidRDefault="00430E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DA"/>
    <w:rsid w:val="000C2718"/>
    <w:rsid w:val="00120816"/>
    <w:rsid w:val="001405F1"/>
    <w:rsid w:val="00217548"/>
    <w:rsid w:val="002A10ED"/>
    <w:rsid w:val="002C2FD2"/>
    <w:rsid w:val="002F79C6"/>
    <w:rsid w:val="002F7A7E"/>
    <w:rsid w:val="003F2FDA"/>
    <w:rsid w:val="00430E6D"/>
    <w:rsid w:val="004A24AA"/>
    <w:rsid w:val="00661D1C"/>
    <w:rsid w:val="006A2208"/>
    <w:rsid w:val="00800BB5"/>
    <w:rsid w:val="00BB0828"/>
    <w:rsid w:val="00C4771D"/>
    <w:rsid w:val="00C60CBC"/>
    <w:rsid w:val="00CA0AFA"/>
    <w:rsid w:val="00D272E1"/>
    <w:rsid w:val="00D412E4"/>
    <w:rsid w:val="00D851E3"/>
    <w:rsid w:val="00E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90229"/>
  <w15:chartTrackingRefBased/>
  <w15:docId w15:val="{DA08FBCA-6856-426B-BCDE-7D75D21A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8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BB08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B08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B08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B08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B08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0828"/>
    <w:pPr>
      <w:outlineLvl w:val="5"/>
    </w:pPr>
  </w:style>
  <w:style w:type="paragraph" w:styleId="Heading7">
    <w:name w:val="heading 7"/>
    <w:basedOn w:val="H6"/>
    <w:next w:val="Normal"/>
    <w:qFormat/>
    <w:rsid w:val="00BB0828"/>
    <w:pPr>
      <w:outlineLvl w:val="6"/>
    </w:pPr>
  </w:style>
  <w:style w:type="paragraph" w:styleId="Heading8">
    <w:name w:val="heading 8"/>
    <w:basedOn w:val="Heading1"/>
    <w:next w:val="Normal"/>
    <w:qFormat/>
    <w:rsid w:val="00BB08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0828"/>
    <w:pPr>
      <w:outlineLvl w:val="8"/>
    </w:pPr>
  </w:style>
  <w:style w:type="character" w:default="1" w:styleId="DefaultParagraphFont">
    <w:name w:val="Default Paragraph Font"/>
    <w:semiHidden/>
    <w:rsid w:val="00BB08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0828"/>
  </w:style>
  <w:style w:type="paragraph" w:styleId="TOC8">
    <w:name w:val="toc 8"/>
    <w:basedOn w:val="TOC1"/>
    <w:semiHidden/>
    <w:rsid w:val="00BB0828"/>
    <w:pPr>
      <w:spacing w:before="180"/>
      <w:ind w:left="2693" w:hanging="2693"/>
    </w:pPr>
    <w:rPr>
      <w:b/>
    </w:rPr>
  </w:style>
  <w:style w:type="paragraph" w:styleId="TOC1">
    <w:name w:val="toc 1"/>
    <w:semiHidden/>
    <w:rsid w:val="00BB08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B0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B0828"/>
    <w:pPr>
      <w:ind w:left="1701" w:hanging="1701"/>
    </w:pPr>
  </w:style>
  <w:style w:type="paragraph" w:styleId="TOC4">
    <w:name w:val="toc 4"/>
    <w:basedOn w:val="TOC3"/>
    <w:semiHidden/>
    <w:rsid w:val="00BB0828"/>
    <w:pPr>
      <w:ind w:left="1418" w:hanging="1418"/>
    </w:pPr>
  </w:style>
  <w:style w:type="paragraph" w:styleId="TOC3">
    <w:name w:val="toc 3"/>
    <w:basedOn w:val="TOC2"/>
    <w:semiHidden/>
    <w:rsid w:val="00BB0828"/>
    <w:pPr>
      <w:ind w:left="1134" w:hanging="1134"/>
    </w:pPr>
  </w:style>
  <w:style w:type="paragraph" w:styleId="TOC2">
    <w:name w:val="toc 2"/>
    <w:basedOn w:val="TOC1"/>
    <w:semiHidden/>
    <w:rsid w:val="00BB08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0828"/>
    <w:pPr>
      <w:ind w:left="284"/>
    </w:pPr>
  </w:style>
  <w:style w:type="paragraph" w:styleId="Index1">
    <w:name w:val="index 1"/>
    <w:basedOn w:val="Normal"/>
    <w:semiHidden/>
    <w:rsid w:val="00BB0828"/>
    <w:pPr>
      <w:keepLines/>
      <w:spacing w:after="0"/>
    </w:pPr>
  </w:style>
  <w:style w:type="paragraph" w:customStyle="1" w:styleId="ZH">
    <w:name w:val="ZH"/>
    <w:rsid w:val="00BB0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0828"/>
    <w:pPr>
      <w:outlineLvl w:val="9"/>
    </w:pPr>
  </w:style>
  <w:style w:type="paragraph" w:styleId="ListNumber2">
    <w:name w:val="List Number 2"/>
    <w:basedOn w:val="ListNumber"/>
    <w:semiHidden/>
    <w:rsid w:val="00BB0828"/>
    <w:pPr>
      <w:ind w:left="851"/>
    </w:pPr>
  </w:style>
  <w:style w:type="paragraph" w:styleId="Header">
    <w:name w:val="header"/>
    <w:semiHidden/>
    <w:rsid w:val="00BB0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B0828"/>
    <w:rPr>
      <w:b/>
      <w:position w:val="6"/>
      <w:sz w:val="16"/>
    </w:rPr>
  </w:style>
  <w:style w:type="paragraph" w:styleId="FootnoteText">
    <w:name w:val="footnote text"/>
    <w:basedOn w:val="Normal"/>
    <w:semiHidden/>
    <w:rsid w:val="00BB08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B0828"/>
    <w:rPr>
      <w:b/>
    </w:rPr>
  </w:style>
  <w:style w:type="paragraph" w:customStyle="1" w:styleId="TAC">
    <w:name w:val="TAC"/>
    <w:basedOn w:val="TAL"/>
    <w:rsid w:val="00BB0828"/>
    <w:pPr>
      <w:jc w:val="center"/>
    </w:pPr>
  </w:style>
  <w:style w:type="paragraph" w:customStyle="1" w:styleId="TF">
    <w:name w:val="TF"/>
    <w:basedOn w:val="TH"/>
    <w:rsid w:val="00BB0828"/>
    <w:pPr>
      <w:keepNext w:val="0"/>
      <w:spacing w:before="0" w:after="240"/>
    </w:pPr>
  </w:style>
  <w:style w:type="paragraph" w:customStyle="1" w:styleId="NO">
    <w:name w:val="NO"/>
    <w:basedOn w:val="Normal"/>
    <w:rsid w:val="00BB0828"/>
    <w:pPr>
      <w:keepLines/>
      <w:ind w:left="1135" w:hanging="851"/>
    </w:pPr>
  </w:style>
  <w:style w:type="paragraph" w:styleId="TOC9">
    <w:name w:val="toc 9"/>
    <w:basedOn w:val="TOC8"/>
    <w:semiHidden/>
    <w:rsid w:val="00BB0828"/>
    <w:pPr>
      <w:ind w:left="1418" w:hanging="1418"/>
    </w:pPr>
  </w:style>
  <w:style w:type="paragraph" w:customStyle="1" w:styleId="EX">
    <w:name w:val="EX"/>
    <w:basedOn w:val="Normal"/>
    <w:rsid w:val="00BB0828"/>
    <w:pPr>
      <w:keepLines/>
      <w:ind w:left="1702" w:hanging="1418"/>
    </w:pPr>
  </w:style>
  <w:style w:type="paragraph" w:customStyle="1" w:styleId="FP">
    <w:name w:val="FP"/>
    <w:basedOn w:val="Normal"/>
    <w:rsid w:val="00BB0828"/>
    <w:pPr>
      <w:spacing w:after="0"/>
    </w:pPr>
  </w:style>
  <w:style w:type="paragraph" w:customStyle="1" w:styleId="LD">
    <w:name w:val="LD"/>
    <w:rsid w:val="00BB08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0828"/>
    <w:pPr>
      <w:spacing w:after="0"/>
    </w:pPr>
  </w:style>
  <w:style w:type="paragraph" w:customStyle="1" w:styleId="EW">
    <w:name w:val="EW"/>
    <w:basedOn w:val="EX"/>
    <w:rsid w:val="00BB0828"/>
    <w:pPr>
      <w:spacing w:after="0"/>
    </w:pPr>
  </w:style>
  <w:style w:type="paragraph" w:styleId="TOC6">
    <w:name w:val="toc 6"/>
    <w:basedOn w:val="TOC5"/>
    <w:next w:val="Normal"/>
    <w:semiHidden/>
    <w:rsid w:val="00BB0828"/>
    <w:pPr>
      <w:ind w:left="1985" w:hanging="1985"/>
    </w:pPr>
  </w:style>
  <w:style w:type="paragraph" w:styleId="TOC7">
    <w:name w:val="toc 7"/>
    <w:basedOn w:val="TOC6"/>
    <w:next w:val="Normal"/>
    <w:semiHidden/>
    <w:rsid w:val="00BB0828"/>
    <w:pPr>
      <w:ind w:left="2268" w:hanging="2268"/>
    </w:pPr>
  </w:style>
  <w:style w:type="paragraph" w:styleId="ListBullet2">
    <w:name w:val="List Bullet 2"/>
    <w:basedOn w:val="ListBullet"/>
    <w:semiHidden/>
    <w:rsid w:val="00BB0828"/>
    <w:pPr>
      <w:ind w:left="851"/>
    </w:pPr>
  </w:style>
  <w:style w:type="paragraph" w:styleId="ListBullet3">
    <w:name w:val="List Bullet 3"/>
    <w:basedOn w:val="ListBullet2"/>
    <w:semiHidden/>
    <w:rsid w:val="00BB0828"/>
    <w:pPr>
      <w:ind w:left="1135"/>
    </w:pPr>
  </w:style>
  <w:style w:type="paragraph" w:styleId="ListNumber">
    <w:name w:val="List Number"/>
    <w:basedOn w:val="List"/>
    <w:semiHidden/>
    <w:rsid w:val="00BB0828"/>
  </w:style>
  <w:style w:type="paragraph" w:customStyle="1" w:styleId="EQ">
    <w:name w:val="EQ"/>
    <w:basedOn w:val="Normal"/>
    <w:next w:val="Normal"/>
    <w:rsid w:val="00BB08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08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08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08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0828"/>
    <w:pPr>
      <w:jc w:val="right"/>
    </w:pPr>
  </w:style>
  <w:style w:type="paragraph" w:customStyle="1" w:styleId="H6">
    <w:name w:val="H6"/>
    <w:basedOn w:val="Heading5"/>
    <w:next w:val="Normal"/>
    <w:rsid w:val="00BB08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0828"/>
    <w:pPr>
      <w:ind w:left="851" w:hanging="851"/>
    </w:pPr>
  </w:style>
  <w:style w:type="paragraph" w:customStyle="1" w:styleId="TAL">
    <w:name w:val="TAL"/>
    <w:basedOn w:val="Normal"/>
    <w:rsid w:val="00BB08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0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0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0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0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0828"/>
    <w:pPr>
      <w:framePr w:wrap="notBeside" w:y="16161"/>
    </w:pPr>
  </w:style>
  <w:style w:type="character" w:customStyle="1" w:styleId="ZGSM">
    <w:name w:val="ZGSM"/>
    <w:rsid w:val="00BB0828"/>
  </w:style>
  <w:style w:type="paragraph" w:styleId="List2">
    <w:name w:val="List 2"/>
    <w:basedOn w:val="List"/>
    <w:semiHidden/>
    <w:rsid w:val="00BB0828"/>
    <w:pPr>
      <w:ind w:left="851"/>
    </w:pPr>
  </w:style>
  <w:style w:type="paragraph" w:customStyle="1" w:styleId="ZG">
    <w:name w:val="ZG"/>
    <w:rsid w:val="00BB0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B0828"/>
    <w:pPr>
      <w:ind w:left="1135"/>
    </w:pPr>
  </w:style>
  <w:style w:type="paragraph" w:styleId="List4">
    <w:name w:val="List 4"/>
    <w:basedOn w:val="List3"/>
    <w:semiHidden/>
    <w:rsid w:val="00BB0828"/>
    <w:pPr>
      <w:ind w:left="1418"/>
    </w:pPr>
  </w:style>
  <w:style w:type="paragraph" w:styleId="List5">
    <w:name w:val="List 5"/>
    <w:basedOn w:val="List4"/>
    <w:semiHidden/>
    <w:rsid w:val="00BB0828"/>
    <w:pPr>
      <w:ind w:left="1702"/>
    </w:pPr>
  </w:style>
  <w:style w:type="paragraph" w:customStyle="1" w:styleId="EditorsNote">
    <w:name w:val="Editor's Note"/>
    <w:basedOn w:val="NO"/>
    <w:rsid w:val="00BB0828"/>
    <w:rPr>
      <w:color w:val="FF0000"/>
    </w:rPr>
  </w:style>
  <w:style w:type="paragraph" w:styleId="List">
    <w:name w:val="List"/>
    <w:basedOn w:val="Normal"/>
    <w:semiHidden/>
    <w:rsid w:val="00BB0828"/>
    <w:pPr>
      <w:ind w:left="568" w:hanging="284"/>
    </w:pPr>
  </w:style>
  <w:style w:type="paragraph" w:styleId="ListBullet">
    <w:name w:val="List Bullet"/>
    <w:basedOn w:val="List"/>
    <w:semiHidden/>
    <w:rsid w:val="00BB0828"/>
  </w:style>
  <w:style w:type="paragraph" w:styleId="ListBullet4">
    <w:name w:val="List Bullet 4"/>
    <w:basedOn w:val="ListBullet3"/>
    <w:semiHidden/>
    <w:rsid w:val="00BB0828"/>
    <w:pPr>
      <w:ind w:left="1418"/>
    </w:pPr>
  </w:style>
  <w:style w:type="paragraph" w:styleId="ListBullet5">
    <w:name w:val="List Bullet 5"/>
    <w:basedOn w:val="ListBullet4"/>
    <w:semiHidden/>
    <w:rsid w:val="00BB0828"/>
    <w:pPr>
      <w:ind w:left="1702"/>
    </w:pPr>
  </w:style>
  <w:style w:type="paragraph" w:customStyle="1" w:styleId="B1">
    <w:name w:val="B1"/>
    <w:basedOn w:val="List"/>
    <w:rsid w:val="00BB0828"/>
  </w:style>
  <w:style w:type="paragraph" w:customStyle="1" w:styleId="B2">
    <w:name w:val="B2"/>
    <w:basedOn w:val="List2"/>
    <w:rsid w:val="00BB0828"/>
  </w:style>
  <w:style w:type="paragraph" w:customStyle="1" w:styleId="B3">
    <w:name w:val="B3"/>
    <w:basedOn w:val="List3"/>
    <w:rsid w:val="00BB0828"/>
  </w:style>
  <w:style w:type="paragraph" w:customStyle="1" w:styleId="B4">
    <w:name w:val="B4"/>
    <w:basedOn w:val="List4"/>
    <w:rsid w:val="00BB0828"/>
  </w:style>
  <w:style w:type="paragraph" w:customStyle="1" w:styleId="B5">
    <w:name w:val="B5"/>
    <w:basedOn w:val="List5"/>
    <w:rsid w:val="00BB0828"/>
  </w:style>
  <w:style w:type="paragraph" w:styleId="Footer">
    <w:name w:val="footer"/>
    <w:basedOn w:val="Header"/>
    <w:semiHidden/>
    <w:rsid w:val="00BB0828"/>
    <w:pPr>
      <w:jc w:val="center"/>
    </w:pPr>
    <w:rPr>
      <w:i/>
    </w:rPr>
  </w:style>
  <w:style w:type="paragraph" w:customStyle="1" w:styleId="ZTD">
    <w:name w:val="ZTD"/>
    <w:basedOn w:val="ZB"/>
    <w:rsid w:val="00BB082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3F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2704</TotalTime>
  <Pages>168</Pages>
  <Words>88586</Words>
  <Characters>504946</Characters>
  <Application>Microsoft Office Word</Application>
  <DocSecurity>0</DocSecurity>
  <Lines>4207</Lines>
  <Paragraphs>1184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592348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17</cp:revision>
  <cp:lastPrinted>1899-12-31T23:00:00Z</cp:lastPrinted>
  <dcterms:created xsi:type="dcterms:W3CDTF">2021-06-05T09:01:00Z</dcterms:created>
  <dcterms:modified xsi:type="dcterms:W3CDTF">2021-08-06T09:37:00Z</dcterms:modified>
</cp:coreProperties>
</file>